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vertAnchor="page" w:horzAnchor="page" w:tblpX="1702" w:tblpY="1135"/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655"/>
      </w:tblGrid>
      <w:tr w:rsidR="007E4944" w:rsidRPr="00C734C0" w14:paraId="63C5668B" w14:textId="77777777" w:rsidTr="00880BDE">
        <w:trPr>
          <w:cantSplit/>
          <w:trHeight w:hRule="exact" w:val="1849"/>
        </w:trPr>
        <w:tc>
          <w:tcPr>
            <w:tcW w:w="9356" w:type="dxa"/>
            <w:gridSpan w:val="2"/>
            <w:noWrap/>
          </w:tcPr>
          <w:p w14:paraId="63C56686" w14:textId="77777777" w:rsidR="003F4592" w:rsidRPr="00C734C0" w:rsidRDefault="0074319E" w:rsidP="00C734C0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C734C0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63C568DF" wp14:editId="63C568E0">
                  <wp:simplePos x="0" y="0"/>
                  <wp:positionH relativeFrom="page">
                    <wp:posOffset>323850</wp:posOffset>
                  </wp:positionH>
                  <wp:positionV relativeFrom="page">
                    <wp:posOffset>180340</wp:posOffset>
                  </wp:positionV>
                  <wp:extent cx="410400" cy="579600"/>
                  <wp:effectExtent l="0" t="0" r="8890" b="0"/>
                  <wp:wrapNone/>
                  <wp:docPr id="20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1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400" cy="5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F4592" w:rsidRPr="00C734C0">
              <w:rPr>
                <w:rFonts w:ascii="EuropeCond" w:eastAsia="Calibri" w:hAnsi="EuropeCond" w:cs="Arial"/>
                <w:bCs/>
              </w:rPr>
              <w:t xml:space="preserve">Р О С </w:t>
            </w:r>
            <w:proofErr w:type="spellStart"/>
            <w:proofErr w:type="gramStart"/>
            <w:r w:rsidR="003F4592" w:rsidRPr="00C734C0">
              <w:rPr>
                <w:rFonts w:ascii="EuropeCond" w:eastAsia="Calibri" w:hAnsi="EuropeCond" w:cs="Arial"/>
                <w:bCs/>
              </w:rPr>
              <w:t>С</w:t>
            </w:r>
            <w:proofErr w:type="spellEnd"/>
            <w:proofErr w:type="gramEnd"/>
            <w:r w:rsidR="003F4592" w:rsidRPr="00C734C0">
              <w:rPr>
                <w:rFonts w:ascii="EuropeCond" w:eastAsia="Calibri" w:hAnsi="EuropeCond" w:cs="Arial"/>
                <w:bCs/>
              </w:rPr>
              <w:t xml:space="preserve"> И Я</w:t>
            </w:r>
          </w:p>
          <w:p w14:paraId="63C56687" w14:textId="77777777" w:rsidR="003F4592" w:rsidRPr="00C734C0" w:rsidRDefault="003F4592" w:rsidP="00C734C0">
            <w:pPr>
              <w:tabs>
                <w:tab w:val="left" w:pos="1336"/>
                <w:tab w:val="center" w:pos="4918"/>
              </w:tabs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C734C0">
              <w:rPr>
                <w:rFonts w:ascii="EuropeCond" w:eastAsia="Calibri" w:hAnsi="EuropeCond" w:cs="Arial"/>
                <w:bCs/>
              </w:rPr>
              <w:t>Краснодарский край  г. Краснодар</w:t>
            </w:r>
          </w:p>
          <w:p w14:paraId="63C56688" w14:textId="77777777" w:rsidR="003F4592" w:rsidRPr="00C734C0" w:rsidRDefault="003F4592" w:rsidP="00C734C0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C734C0">
              <w:rPr>
                <w:rFonts w:ascii="EuropeCond" w:eastAsia="Calibri" w:hAnsi="EuropeCond" w:cs="Arial"/>
                <w:bCs/>
              </w:rPr>
              <w:t>ОБЩЕСТВО С ОГРАНИЧЕННОЙ ОТВЕТСТВЕННОСТЬЮ</w:t>
            </w:r>
          </w:p>
          <w:p w14:paraId="63C56689" w14:textId="77777777" w:rsidR="003F4592" w:rsidRPr="00C734C0" w:rsidRDefault="003F4592" w:rsidP="00C734C0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/>
                <w:sz w:val="32"/>
                <w:szCs w:val="32"/>
              </w:rPr>
            </w:pPr>
            <w:r w:rsidRPr="00C734C0">
              <w:rPr>
                <w:rFonts w:ascii="EuropeCond" w:eastAsia="Calibri" w:hAnsi="EuropeCond" w:cs="Arial"/>
                <w:b/>
                <w:sz w:val="32"/>
                <w:szCs w:val="32"/>
              </w:rPr>
              <w:t>«НК «РОСНЕФТЬ» - НАУЧНО-ТЕХНИЧЕСКИЙ ЦЕНТР»</w:t>
            </w:r>
          </w:p>
          <w:p w14:paraId="63C5668A" w14:textId="1E1C6ED0" w:rsidR="003F4592" w:rsidRPr="00C734C0" w:rsidRDefault="0012674A" w:rsidP="00C734C0">
            <w:pPr>
              <w:spacing w:before="240" w:line="240" w:lineRule="auto"/>
              <w:ind w:left="482" w:firstLine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734C0">
              <w:rPr>
                <w:rFonts w:ascii="EuropeCond" w:eastAsia="Calibri" w:hAnsi="EuropeCond" w:cs="Arial"/>
                <w:b/>
                <w:sz w:val="24"/>
                <w:szCs w:val="24"/>
              </w:rPr>
              <w:t xml:space="preserve">СРО Союз «РН-Проектирование»,  СРО-П-124-25012010, </w:t>
            </w:r>
            <w:proofErr w:type="spellStart"/>
            <w:r w:rsidRPr="00C734C0">
              <w:rPr>
                <w:rFonts w:ascii="EuropeCond" w:eastAsia="Calibri" w:hAnsi="EuropeCond" w:cs="Arial"/>
                <w:b/>
                <w:sz w:val="24"/>
                <w:szCs w:val="24"/>
              </w:rPr>
              <w:t>р.н</w:t>
            </w:r>
            <w:proofErr w:type="spellEnd"/>
            <w:r w:rsidRPr="00C734C0">
              <w:rPr>
                <w:rFonts w:ascii="EuropeCond" w:eastAsia="Calibri" w:hAnsi="EuropeCond" w:cs="Arial"/>
                <w:b/>
                <w:sz w:val="24"/>
                <w:szCs w:val="24"/>
              </w:rPr>
              <w:t>. 044-2009</w:t>
            </w:r>
          </w:p>
        </w:tc>
      </w:tr>
      <w:tr w:rsidR="007E4944" w:rsidRPr="00C734C0" w14:paraId="63C5668D" w14:textId="77777777" w:rsidTr="00880BDE">
        <w:trPr>
          <w:cantSplit/>
          <w:trHeight w:hRule="exact" w:val="567"/>
        </w:trPr>
        <w:tc>
          <w:tcPr>
            <w:tcW w:w="9356" w:type="dxa"/>
            <w:gridSpan w:val="2"/>
            <w:noWrap/>
          </w:tcPr>
          <w:p w14:paraId="63C5668C" w14:textId="77777777" w:rsidR="003F4592" w:rsidRPr="00C734C0" w:rsidRDefault="003F4592" w:rsidP="00C734C0">
            <w:pPr>
              <w:pStyle w:val="aa"/>
            </w:pPr>
          </w:p>
        </w:tc>
      </w:tr>
      <w:tr w:rsidR="007E4944" w:rsidRPr="00C734C0" w14:paraId="63C56690" w14:textId="77777777" w:rsidTr="00880BDE">
        <w:trPr>
          <w:cantSplit/>
        </w:trPr>
        <w:tc>
          <w:tcPr>
            <w:tcW w:w="1701" w:type="dxa"/>
            <w:noWrap/>
            <w:tcMar>
              <w:left w:w="170" w:type="dxa"/>
              <w:bottom w:w="0" w:type="dxa"/>
            </w:tcMar>
            <w:vAlign w:val="center"/>
          </w:tcPr>
          <w:p w14:paraId="63C5668E" w14:textId="0D72A2BF" w:rsidR="003B0302" w:rsidRPr="00C734C0" w:rsidRDefault="003B0302" w:rsidP="00C734C0">
            <w:pPr>
              <w:pStyle w:val="aa"/>
              <w:jc w:val="left"/>
              <w:rPr>
                <w:rFonts w:cs="Arial"/>
                <w:sz w:val="28"/>
              </w:rPr>
            </w:pPr>
            <w:r w:rsidRPr="00C734C0">
              <w:rPr>
                <w:rFonts w:cs="Arial"/>
                <w:sz w:val="28"/>
              </w:rPr>
              <w:t>Заказчик -</w:t>
            </w:r>
          </w:p>
        </w:tc>
        <w:tc>
          <w:tcPr>
            <w:tcW w:w="7655" w:type="dxa"/>
            <w:tcMar>
              <w:bottom w:w="0" w:type="dxa"/>
              <w:right w:w="170" w:type="dxa"/>
            </w:tcMar>
            <w:vAlign w:val="center"/>
          </w:tcPr>
          <w:p w14:paraId="63C5668F" w14:textId="2BF1D532" w:rsidR="003B0302" w:rsidRPr="00C734C0" w:rsidRDefault="003B0302" w:rsidP="00C734C0">
            <w:pPr>
              <w:pStyle w:val="aa"/>
              <w:jc w:val="left"/>
              <w:rPr>
                <w:rFonts w:cs="Arial"/>
                <w:sz w:val="28"/>
              </w:rPr>
            </w:pPr>
            <w:r w:rsidRPr="00C734C0">
              <w:rPr>
                <w:rFonts w:cs="Arial"/>
                <w:sz w:val="28"/>
              </w:rPr>
              <w:t>АО «Сузун»</w:t>
            </w:r>
          </w:p>
        </w:tc>
      </w:tr>
      <w:tr w:rsidR="007E4944" w:rsidRPr="00C734C0" w14:paraId="63C56692" w14:textId="77777777" w:rsidTr="00880BDE">
        <w:trPr>
          <w:cantSplit/>
          <w:trHeight w:hRule="exact" w:val="567"/>
        </w:trPr>
        <w:tc>
          <w:tcPr>
            <w:tcW w:w="9356" w:type="dxa"/>
            <w:gridSpan w:val="2"/>
            <w:noWrap/>
          </w:tcPr>
          <w:p w14:paraId="63C56691" w14:textId="77777777" w:rsidR="003F4592" w:rsidRPr="00C734C0" w:rsidRDefault="003F4592" w:rsidP="00C734C0">
            <w:pPr>
              <w:pStyle w:val="aa"/>
              <w:rPr>
                <w:rFonts w:cs="Arial"/>
              </w:rPr>
            </w:pPr>
          </w:p>
        </w:tc>
      </w:tr>
      <w:tr w:rsidR="007E4944" w:rsidRPr="00C734C0" w14:paraId="63C56694" w14:textId="77777777" w:rsidTr="00880BDE">
        <w:trPr>
          <w:cantSplit/>
        </w:trPr>
        <w:tc>
          <w:tcPr>
            <w:tcW w:w="9356" w:type="dxa"/>
            <w:gridSpan w:val="2"/>
            <w:noWrap/>
            <w:tcMar>
              <w:left w:w="28" w:type="dxa"/>
              <w:right w:w="28" w:type="dxa"/>
            </w:tcMar>
          </w:tcPr>
          <w:p w14:paraId="63C56693" w14:textId="63DDCEAE" w:rsidR="003F4592" w:rsidRPr="00C734C0" w:rsidRDefault="00207D67" w:rsidP="00C734C0">
            <w:pPr>
              <w:pStyle w:val="aa"/>
            </w:pPr>
            <w:r w:rsidRPr="00C734C0">
              <w:rPr>
                <w:lang w:val="en-US"/>
              </w:rPr>
              <w:fldChar w:fldCharType="begin"/>
            </w:r>
            <w:r w:rsidRPr="00C734C0">
              <w:instrText xml:space="preserve"> </w:instrText>
            </w:r>
            <w:r w:rsidRPr="00C734C0">
              <w:rPr>
                <w:lang w:val="en-US"/>
              </w:rPr>
              <w:instrText>DOCPROPERTY</w:instrText>
            </w:r>
            <w:r w:rsidRPr="00C734C0">
              <w:instrText xml:space="preserve">  </w:instrText>
            </w:r>
            <w:r w:rsidRPr="00C734C0">
              <w:rPr>
                <w:lang w:val="en-US"/>
              </w:rPr>
              <w:instrText>Subject</w:instrText>
            </w:r>
            <w:r w:rsidRPr="00C734C0">
              <w:instrText xml:space="preserve">  \* </w:instrText>
            </w:r>
            <w:r w:rsidRPr="00C734C0">
              <w:rPr>
                <w:lang w:val="en-US"/>
              </w:rPr>
              <w:instrText>Upper</w:instrText>
            </w:r>
            <w:r w:rsidRPr="00C734C0">
              <w:instrText xml:space="preserve">  \* </w:instrText>
            </w:r>
            <w:r w:rsidRPr="00C734C0">
              <w:rPr>
                <w:lang w:val="en-US"/>
              </w:rPr>
              <w:instrText>MERGEFORMAT</w:instrText>
            </w:r>
            <w:r w:rsidRPr="00C734C0">
              <w:instrText xml:space="preserve"> </w:instrText>
            </w:r>
            <w:r w:rsidRPr="00C734C0">
              <w:rPr>
                <w:lang w:val="en-US"/>
              </w:rPr>
              <w:fldChar w:fldCharType="separate"/>
            </w:r>
            <w:r w:rsidR="003025D1" w:rsidRPr="00C734C0">
              <w:t xml:space="preserve">ОБУСТРОЙСТВО СУЗУНСКОГО МЕСТОРОЖДЕНИЯ. КУСТОВАЯ ПЛОЩАДКА №3. </w:t>
            </w:r>
            <w:r w:rsidR="003025D1" w:rsidRPr="00C734C0">
              <w:rPr>
                <w:lang w:val="en-US"/>
              </w:rPr>
              <w:t>КОРИДОРЫ КОММУНИКАЦИЙ И ПОДЪЕЗДНАЯ ДОРОГА. УПЛОТНЕНИЕ</w:t>
            </w:r>
            <w:r w:rsidRPr="00C734C0">
              <w:rPr>
                <w:lang w:val="en-US"/>
              </w:rPr>
              <w:fldChar w:fldCharType="end"/>
            </w:r>
          </w:p>
        </w:tc>
      </w:tr>
      <w:tr w:rsidR="007E4944" w:rsidRPr="00C734C0" w14:paraId="63C56696" w14:textId="77777777" w:rsidTr="007707D1">
        <w:trPr>
          <w:cantSplit/>
          <w:trHeight w:hRule="exact" w:val="1217"/>
        </w:trPr>
        <w:tc>
          <w:tcPr>
            <w:tcW w:w="9356" w:type="dxa"/>
            <w:gridSpan w:val="2"/>
            <w:noWrap/>
          </w:tcPr>
          <w:p w14:paraId="4AF05625" w14:textId="77777777" w:rsidR="003F4592" w:rsidRPr="00C734C0" w:rsidRDefault="003F4592" w:rsidP="00C734C0">
            <w:pPr>
              <w:pStyle w:val="aa"/>
              <w:rPr>
                <w:i/>
              </w:rPr>
            </w:pPr>
          </w:p>
          <w:p w14:paraId="0125A861" w14:textId="5A222198" w:rsidR="007707D1" w:rsidRPr="00C734C0" w:rsidRDefault="007707D1" w:rsidP="00C734C0">
            <w:pPr>
              <w:pStyle w:val="aa"/>
            </w:pPr>
          </w:p>
          <w:p w14:paraId="63C56695" w14:textId="6493E14C" w:rsidR="007707D1" w:rsidRPr="00C734C0" w:rsidRDefault="007707D1" w:rsidP="00C734C0">
            <w:pPr>
              <w:pStyle w:val="aa"/>
              <w:rPr>
                <w:i/>
              </w:rPr>
            </w:pPr>
            <w:r w:rsidRPr="00C734C0">
              <w:t xml:space="preserve"> ПРОЕКТ </w:t>
            </w:r>
            <w:r w:rsidR="003025D1" w:rsidRPr="00C734C0">
              <w:t>ПЛАНИРОВКИ</w:t>
            </w:r>
            <w:r w:rsidRPr="00C734C0">
              <w:t xml:space="preserve"> ТЕРРИТОРИИ</w:t>
            </w:r>
          </w:p>
        </w:tc>
      </w:tr>
      <w:tr w:rsidR="007E4944" w:rsidRPr="00C734C0" w14:paraId="63C56698" w14:textId="77777777" w:rsidTr="00880BDE">
        <w:trPr>
          <w:cantSplit/>
        </w:trPr>
        <w:tc>
          <w:tcPr>
            <w:tcW w:w="9356" w:type="dxa"/>
            <w:gridSpan w:val="2"/>
            <w:noWrap/>
          </w:tcPr>
          <w:p w14:paraId="63C56697" w14:textId="2596841F" w:rsidR="003F4592" w:rsidRPr="00C734C0" w:rsidRDefault="003F4592" w:rsidP="00C734C0">
            <w:pPr>
              <w:pStyle w:val="aa"/>
              <w:rPr>
                <w:sz w:val="24"/>
                <w:szCs w:val="24"/>
              </w:rPr>
            </w:pPr>
          </w:p>
        </w:tc>
      </w:tr>
      <w:tr w:rsidR="007E4944" w:rsidRPr="00C734C0" w14:paraId="63C5669C" w14:textId="77777777" w:rsidTr="00880BDE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9B" w14:textId="0A6C6F76" w:rsidR="003F4592" w:rsidRPr="00C734C0" w:rsidRDefault="003F4592" w:rsidP="00C734C0">
            <w:pPr>
              <w:pStyle w:val="aa"/>
              <w:rPr>
                <w:sz w:val="24"/>
                <w:szCs w:val="24"/>
              </w:rPr>
            </w:pPr>
          </w:p>
        </w:tc>
      </w:tr>
      <w:tr w:rsidR="007E4944" w:rsidRPr="00C734C0" w14:paraId="63C5669E" w14:textId="77777777" w:rsidTr="00880BDE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167BFD51" w14:textId="7923B32E" w:rsidR="003025D1" w:rsidRPr="00C734C0" w:rsidRDefault="007E4944" w:rsidP="00C734C0">
            <w:pPr>
              <w:pStyle w:val="aa"/>
              <w:rPr>
                <w:sz w:val="24"/>
                <w:szCs w:val="24"/>
              </w:rPr>
            </w:pPr>
            <w:r w:rsidRPr="00C734C0">
              <w:rPr>
                <w:sz w:val="24"/>
                <w:szCs w:val="24"/>
              </w:rPr>
              <w:t>Часть 2</w:t>
            </w:r>
          </w:p>
          <w:p w14:paraId="63C5669D" w14:textId="5F0C87A5" w:rsidR="003025D1" w:rsidRPr="00C734C0" w:rsidRDefault="003025D1" w:rsidP="00C734C0">
            <w:pPr>
              <w:pStyle w:val="aa"/>
              <w:rPr>
                <w:sz w:val="24"/>
                <w:szCs w:val="24"/>
              </w:rPr>
            </w:pPr>
          </w:p>
        </w:tc>
      </w:tr>
      <w:tr w:rsidR="007E4944" w:rsidRPr="00C734C0" w14:paraId="63C566A0" w14:textId="77777777" w:rsidTr="00880BDE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271579F5" w14:textId="77777777" w:rsidR="003025D1" w:rsidRPr="00C734C0" w:rsidRDefault="003025D1" w:rsidP="00C734C0">
            <w:pPr>
              <w:pStyle w:val="aa"/>
              <w:rPr>
                <w:sz w:val="24"/>
                <w:szCs w:val="24"/>
              </w:rPr>
            </w:pPr>
            <w:r w:rsidRPr="00C734C0">
              <w:rPr>
                <w:sz w:val="24"/>
                <w:szCs w:val="24"/>
              </w:rPr>
              <w:fldChar w:fldCharType="begin"/>
            </w:r>
            <w:r w:rsidRPr="00C734C0">
              <w:rPr>
                <w:sz w:val="24"/>
                <w:szCs w:val="24"/>
              </w:rPr>
              <w:instrText xml:space="preserve"> DOCPROPERTY  Наим_Раздела  \* MERGEFORMAT </w:instrText>
            </w:r>
            <w:r w:rsidRPr="00C734C0">
              <w:rPr>
                <w:sz w:val="24"/>
                <w:szCs w:val="24"/>
              </w:rPr>
              <w:fldChar w:fldCharType="separate"/>
            </w:r>
            <w:r w:rsidRPr="00C734C0">
              <w:rPr>
                <w:sz w:val="24"/>
                <w:szCs w:val="24"/>
              </w:rPr>
              <w:t>Проект планировки территории.</w:t>
            </w:r>
          </w:p>
          <w:p w14:paraId="63C5669F" w14:textId="2217B0D1" w:rsidR="003025D1" w:rsidRPr="00C734C0" w:rsidRDefault="007E4944" w:rsidP="00C734C0">
            <w:pPr>
              <w:pStyle w:val="aa"/>
              <w:rPr>
                <w:sz w:val="24"/>
                <w:szCs w:val="24"/>
              </w:rPr>
            </w:pPr>
            <w:r w:rsidRPr="00C734C0">
              <w:rPr>
                <w:sz w:val="24"/>
                <w:szCs w:val="24"/>
              </w:rPr>
              <w:t>Материалы по обоснованию</w:t>
            </w:r>
            <w:r w:rsidR="003025D1" w:rsidRPr="00C734C0">
              <w:rPr>
                <w:sz w:val="24"/>
                <w:szCs w:val="24"/>
              </w:rPr>
              <w:fldChar w:fldCharType="end"/>
            </w:r>
          </w:p>
        </w:tc>
      </w:tr>
      <w:tr w:rsidR="007E4944" w:rsidRPr="00C734C0" w14:paraId="63C566A2" w14:textId="77777777" w:rsidTr="00880BDE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A1" w14:textId="61A5DC67" w:rsidR="007A00DB" w:rsidRPr="00C734C0" w:rsidRDefault="007C2612" w:rsidP="00C734C0">
            <w:pPr>
              <w:pStyle w:val="aa"/>
              <w:rPr>
                <w:sz w:val="24"/>
                <w:szCs w:val="24"/>
              </w:rPr>
            </w:pPr>
            <w:r w:rsidRPr="00C734C0">
              <w:rPr>
                <w:sz w:val="24"/>
                <w:szCs w:val="24"/>
              </w:rPr>
              <w:fldChar w:fldCharType="begin"/>
            </w:r>
            <w:r w:rsidRPr="00C734C0">
              <w:rPr>
                <w:sz w:val="24"/>
                <w:szCs w:val="24"/>
              </w:rPr>
              <w:instrText xml:space="preserve"> DOCPROPERTY  Наим_Книги  \* MERGEFORMAT </w:instrText>
            </w:r>
            <w:r w:rsidRPr="00C734C0">
              <w:rPr>
                <w:sz w:val="24"/>
                <w:szCs w:val="24"/>
              </w:rPr>
              <w:fldChar w:fldCharType="end"/>
            </w:r>
          </w:p>
        </w:tc>
      </w:tr>
      <w:tr w:rsidR="007E4944" w:rsidRPr="00C734C0" w14:paraId="63C566A4" w14:textId="77777777" w:rsidTr="00880BDE">
        <w:trPr>
          <w:cantSplit/>
          <w:trHeight w:hRule="exact" w:val="454"/>
        </w:trPr>
        <w:tc>
          <w:tcPr>
            <w:tcW w:w="9356" w:type="dxa"/>
            <w:gridSpan w:val="2"/>
            <w:noWrap/>
          </w:tcPr>
          <w:p w14:paraId="63C566A3" w14:textId="77777777" w:rsidR="007A00DB" w:rsidRPr="00C734C0" w:rsidRDefault="007A00DB" w:rsidP="00C734C0">
            <w:pPr>
              <w:pStyle w:val="aa"/>
              <w:rPr>
                <w:sz w:val="20"/>
              </w:rPr>
            </w:pPr>
          </w:p>
        </w:tc>
      </w:tr>
      <w:tr w:rsidR="007E4944" w:rsidRPr="00C734C0" w14:paraId="63C566A6" w14:textId="77777777" w:rsidTr="00880BDE">
        <w:trPr>
          <w:cantSplit/>
          <w:trHeight w:val="510"/>
        </w:trPr>
        <w:tc>
          <w:tcPr>
            <w:tcW w:w="9356" w:type="dxa"/>
            <w:gridSpan w:val="2"/>
            <w:noWrap/>
          </w:tcPr>
          <w:p w14:paraId="63C566A5" w14:textId="77777777" w:rsidR="003F4592" w:rsidRPr="00C734C0" w:rsidRDefault="003F4592" w:rsidP="00C734C0">
            <w:pPr>
              <w:pStyle w:val="aa"/>
              <w:rPr>
                <w:sz w:val="40"/>
                <w:szCs w:val="40"/>
              </w:rPr>
            </w:pPr>
            <w:r w:rsidRPr="00C734C0">
              <w:rPr>
                <w:sz w:val="40"/>
                <w:szCs w:val="40"/>
                <w:lang w:val="en-US"/>
              </w:rPr>
              <w:fldChar w:fldCharType="begin"/>
            </w:r>
            <w:r w:rsidRPr="00C734C0">
              <w:rPr>
                <w:sz w:val="40"/>
                <w:szCs w:val="40"/>
              </w:rPr>
              <w:instrText xml:space="preserve"> </w:instrText>
            </w:r>
            <w:r w:rsidRPr="00C734C0">
              <w:rPr>
                <w:sz w:val="40"/>
                <w:szCs w:val="40"/>
                <w:lang w:val="en-US"/>
              </w:rPr>
              <w:instrText>DOCPROPERTY</w:instrText>
            </w:r>
            <w:r w:rsidRPr="00C734C0">
              <w:rPr>
                <w:sz w:val="40"/>
                <w:szCs w:val="40"/>
              </w:rPr>
              <w:instrText xml:space="preserve">  ШифрДокумента  \* </w:instrText>
            </w:r>
            <w:r w:rsidRPr="00C734C0">
              <w:rPr>
                <w:sz w:val="40"/>
                <w:szCs w:val="40"/>
                <w:lang w:val="en-US"/>
              </w:rPr>
              <w:instrText>MERGEFORMAT</w:instrText>
            </w:r>
            <w:r w:rsidRPr="00C734C0">
              <w:rPr>
                <w:sz w:val="40"/>
                <w:szCs w:val="40"/>
              </w:rPr>
              <w:instrText xml:space="preserve"> </w:instrText>
            </w:r>
            <w:r w:rsidRPr="00C734C0">
              <w:rPr>
                <w:sz w:val="40"/>
                <w:szCs w:val="40"/>
                <w:lang w:val="en-US"/>
              </w:rPr>
              <w:fldChar w:fldCharType="separate"/>
            </w:r>
            <w:r w:rsidR="003025D1" w:rsidRPr="00C734C0">
              <w:rPr>
                <w:sz w:val="40"/>
                <w:szCs w:val="40"/>
              </w:rPr>
              <w:t>1750619</w:t>
            </w:r>
            <w:r w:rsidR="003025D1" w:rsidRPr="00C734C0">
              <w:rPr>
                <w:sz w:val="40"/>
                <w:szCs w:val="40"/>
                <w:lang w:val="en-US"/>
              </w:rPr>
              <w:t>/1435Д-01-703000</w:t>
            </w:r>
            <w:r w:rsidRPr="00C734C0">
              <w:rPr>
                <w:sz w:val="40"/>
                <w:szCs w:val="40"/>
                <w:lang w:val="en-US"/>
              </w:rPr>
              <w:fldChar w:fldCharType="end"/>
            </w:r>
            <w:r w:rsidRPr="00C734C0">
              <w:rPr>
                <w:sz w:val="40"/>
                <w:szCs w:val="40"/>
              </w:rPr>
              <w:t>-</w:t>
            </w:r>
            <w:r w:rsidRPr="00C734C0">
              <w:rPr>
                <w:sz w:val="40"/>
                <w:szCs w:val="40"/>
              </w:rPr>
              <w:fldChar w:fldCharType="begin"/>
            </w:r>
            <w:r w:rsidRPr="00C734C0">
              <w:rPr>
                <w:sz w:val="40"/>
                <w:szCs w:val="40"/>
              </w:rPr>
              <w:instrText xml:space="preserve"> DOCPROPERTY  КодДисциплины  \* MERGEFORMAT </w:instrText>
            </w:r>
            <w:r w:rsidRPr="00C734C0">
              <w:rPr>
                <w:sz w:val="40"/>
                <w:szCs w:val="40"/>
              </w:rPr>
              <w:fldChar w:fldCharType="separate"/>
            </w:r>
            <w:r w:rsidR="007E4944" w:rsidRPr="00C734C0">
              <w:rPr>
                <w:sz w:val="40"/>
                <w:szCs w:val="40"/>
              </w:rPr>
              <w:t>ППТ</w:t>
            </w:r>
            <w:proofErr w:type="gramStart"/>
            <w:r w:rsidR="007E4944" w:rsidRPr="00C734C0">
              <w:rPr>
                <w:sz w:val="40"/>
                <w:szCs w:val="40"/>
              </w:rPr>
              <w:t>2</w:t>
            </w:r>
            <w:proofErr w:type="gramEnd"/>
            <w:r w:rsidRPr="00C734C0">
              <w:rPr>
                <w:sz w:val="40"/>
                <w:szCs w:val="40"/>
              </w:rPr>
              <w:fldChar w:fldCharType="end"/>
            </w:r>
          </w:p>
        </w:tc>
      </w:tr>
      <w:tr w:rsidR="007E4944" w:rsidRPr="00C734C0" w14:paraId="63C566A8" w14:textId="77777777" w:rsidTr="00880BDE">
        <w:trPr>
          <w:cantSplit/>
          <w:trHeight w:hRule="exact" w:val="397"/>
        </w:trPr>
        <w:tc>
          <w:tcPr>
            <w:tcW w:w="9356" w:type="dxa"/>
            <w:gridSpan w:val="2"/>
            <w:noWrap/>
          </w:tcPr>
          <w:p w14:paraId="63C566A7" w14:textId="77777777" w:rsidR="003F4592" w:rsidRPr="00C734C0" w:rsidRDefault="003F4592" w:rsidP="00C734C0">
            <w:pPr>
              <w:pStyle w:val="aa"/>
              <w:rPr>
                <w:sz w:val="20"/>
              </w:rPr>
            </w:pPr>
          </w:p>
        </w:tc>
      </w:tr>
    </w:tbl>
    <w:p w14:paraId="63C566AB" w14:textId="77777777" w:rsidR="0022126A" w:rsidRPr="00C734C0" w:rsidRDefault="0022126A" w:rsidP="00C734C0"/>
    <w:p w14:paraId="63C566AC" w14:textId="77777777" w:rsidR="00586374" w:rsidRPr="00C734C0" w:rsidRDefault="00586374" w:rsidP="00C734C0">
      <w:pPr>
        <w:rPr>
          <w:lang w:val="en-US"/>
        </w:rPr>
      </w:pPr>
    </w:p>
    <w:p w14:paraId="63C566AD" w14:textId="77777777" w:rsidR="00532FBC" w:rsidRPr="00C734C0" w:rsidRDefault="00532FBC" w:rsidP="00C734C0">
      <w:pPr>
        <w:rPr>
          <w:lang w:val="en-US"/>
        </w:rPr>
      </w:pPr>
    </w:p>
    <w:p w14:paraId="63C566AE" w14:textId="77777777" w:rsidR="00586374" w:rsidRPr="00C734C0" w:rsidRDefault="00586374" w:rsidP="00C734C0">
      <w:pPr>
        <w:rPr>
          <w:lang w:val="en-US"/>
        </w:rPr>
        <w:sectPr w:rsidR="00586374" w:rsidRPr="00C734C0" w:rsidSect="00532FBC">
          <w:headerReference w:type="default" r:id="rId13"/>
          <w:footerReference w:type="default" r:id="rId14"/>
          <w:footerReference w:type="first" r:id="rId15"/>
          <w:pgSz w:w="11906" w:h="16838"/>
          <w:pgMar w:top="737" w:right="851" w:bottom="1985" w:left="1701" w:header="284" w:footer="284" w:gutter="0"/>
          <w:pgNumType w:start="0"/>
          <w:cols w:space="708"/>
          <w:titlePg/>
          <w:docGrid w:linePitch="360"/>
        </w:sectPr>
      </w:pPr>
    </w:p>
    <w:tbl>
      <w:tblPr>
        <w:tblpPr w:vertAnchor="page" w:horzAnchor="page" w:tblpX="1702" w:tblpY="1135"/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655"/>
      </w:tblGrid>
      <w:tr w:rsidR="007E4944" w:rsidRPr="00C734C0" w14:paraId="63C566B4" w14:textId="77777777" w:rsidTr="00DB29D6">
        <w:trPr>
          <w:cantSplit/>
          <w:trHeight w:hRule="exact" w:val="1849"/>
        </w:trPr>
        <w:tc>
          <w:tcPr>
            <w:tcW w:w="9356" w:type="dxa"/>
            <w:gridSpan w:val="2"/>
            <w:noWrap/>
          </w:tcPr>
          <w:p w14:paraId="63C566AF" w14:textId="77777777" w:rsidR="00085402" w:rsidRPr="00C734C0" w:rsidRDefault="00085402" w:rsidP="00C734C0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C734C0"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63C568E1" wp14:editId="63C568E2">
                  <wp:simplePos x="0" y="0"/>
                  <wp:positionH relativeFrom="page">
                    <wp:posOffset>323850</wp:posOffset>
                  </wp:positionH>
                  <wp:positionV relativeFrom="page">
                    <wp:posOffset>180340</wp:posOffset>
                  </wp:positionV>
                  <wp:extent cx="410400" cy="579600"/>
                  <wp:effectExtent l="0" t="0" r="8890" b="0"/>
                  <wp:wrapNone/>
                  <wp:docPr id="20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1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400" cy="5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734C0">
              <w:rPr>
                <w:rFonts w:ascii="EuropeCond" w:eastAsia="Calibri" w:hAnsi="EuropeCond" w:cs="Arial"/>
                <w:bCs/>
              </w:rPr>
              <w:t xml:space="preserve">Р О С </w:t>
            </w:r>
            <w:proofErr w:type="spellStart"/>
            <w:proofErr w:type="gramStart"/>
            <w:r w:rsidRPr="00C734C0">
              <w:rPr>
                <w:rFonts w:ascii="EuropeCond" w:eastAsia="Calibri" w:hAnsi="EuropeCond" w:cs="Arial"/>
                <w:bCs/>
              </w:rPr>
              <w:t>С</w:t>
            </w:r>
            <w:proofErr w:type="spellEnd"/>
            <w:proofErr w:type="gramEnd"/>
            <w:r w:rsidRPr="00C734C0">
              <w:rPr>
                <w:rFonts w:ascii="EuropeCond" w:eastAsia="Calibri" w:hAnsi="EuropeCond" w:cs="Arial"/>
                <w:bCs/>
              </w:rPr>
              <w:t xml:space="preserve"> И Я</w:t>
            </w:r>
          </w:p>
          <w:p w14:paraId="63C566B0" w14:textId="77777777" w:rsidR="00085402" w:rsidRPr="00C734C0" w:rsidRDefault="00085402" w:rsidP="00C734C0">
            <w:pPr>
              <w:tabs>
                <w:tab w:val="left" w:pos="1336"/>
                <w:tab w:val="center" w:pos="4918"/>
              </w:tabs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C734C0">
              <w:rPr>
                <w:rFonts w:ascii="EuropeCond" w:eastAsia="Calibri" w:hAnsi="EuropeCond" w:cs="Arial"/>
                <w:bCs/>
              </w:rPr>
              <w:t>Краснодарский край  г. Краснодар</w:t>
            </w:r>
          </w:p>
          <w:p w14:paraId="63C566B1" w14:textId="77777777" w:rsidR="00085402" w:rsidRPr="00C734C0" w:rsidRDefault="00085402" w:rsidP="00C734C0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C734C0">
              <w:rPr>
                <w:rFonts w:ascii="EuropeCond" w:eastAsia="Calibri" w:hAnsi="EuropeCond" w:cs="Arial"/>
                <w:bCs/>
              </w:rPr>
              <w:t>ОБЩЕСТВО С ОГРАНИЧЕННОЙ ОТВЕТСТВЕННОСТЬЮ</w:t>
            </w:r>
          </w:p>
          <w:p w14:paraId="63C566B2" w14:textId="77777777" w:rsidR="00085402" w:rsidRPr="00C734C0" w:rsidRDefault="00085402" w:rsidP="00C734C0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/>
                <w:sz w:val="32"/>
                <w:szCs w:val="32"/>
              </w:rPr>
            </w:pPr>
            <w:r w:rsidRPr="00C734C0">
              <w:rPr>
                <w:rFonts w:ascii="EuropeCond" w:eastAsia="Calibri" w:hAnsi="EuropeCond" w:cs="Arial"/>
                <w:b/>
                <w:sz w:val="32"/>
                <w:szCs w:val="32"/>
              </w:rPr>
              <w:t>«НК «РОСНЕФТЬ» - НАУЧНО-ТЕХНИЧЕСКИЙ ЦЕНТР»</w:t>
            </w:r>
          </w:p>
          <w:p w14:paraId="63C566B3" w14:textId="344F87E3" w:rsidR="00085402" w:rsidRPr="00C734C0" w:rsidRDefault="0012674A" w:rsidP="00C734C0">
            <w:pPr>
              <w:spacing w:before="240" w:line="240" w:lineRule="auto"/>
              <w:ind w:left="482" w:firstLine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734C0">
              <w:rPr>
                <w:rFonts w:ascii="EuropeCond" w:eastAsia="Calibri" w:hAnsi="EuropeCond" w:cs="Arial"/>
                <w:b/>
                <w:sz w:val="24"/>
                <w:szCs w:val="24"/>
              </w:rPr>
              <w:t xml:space="preserve">СРО Союз «РН-Проектирование»,  СРО-П-124-25012010, </w:t>
            </w:r>
            <w:proofErr w:type="spellStart"/>
            <w:r w:rsidRPr="00C734C0">
              <w:rPr>
                <w:rFonts w:ascii="EuropeCond" w:eastAsia="Calibri" w:hAnsi="EuropeCond" w:cs="Arial"/>
                <w:b/>
                <w:sz w:val="24"/>
                <w:szCs w:val="24"/>
              </w:rPr>
              <w:t>р.н</w:t>
            </w:r>
            <w:proofErr w:type="spellEnd"/>
            <w:r w:rsidRPr="00C734C0">
              <w:rPr>
                <w:rFonts w:ascii="EuropeCond" w:eastAsia="Calibri" w:hAnsi="EuropeCond" w:cs="Arial"/>
                <w:b/>
                <w:sz w:val="24"/>
                <w:szCs w:val="24"/>
              </w:rPr>
              <w:t>. 044-2009</w:t>
            </w:r>
          </w:p>
        </w:tc>
      </w:tr>
      <w:tr w:rsidR="007E4944" w:rsidRPr="00C734C0" w14:paraId="63C566B6" w14:textId="77777777" w:rsidTr="00DB29D6">
        <w:trPr>
          <w:cantSplit/>
          <w:trHeight w:hRule="exact" w:val="567"/>
        </w:trPr>
        <w:tc>
          <w:tcPr>
            <w:tcW w:w="9356" w:type="dxa"/>
            <w:gridSpan w:val="2"/>
            <w:noWrap/>
          </w:tcPr>
          <w:p w14:paraId="63C566B5" w14:textId="77777777" w:rsidR="00085402" w:rsidRPr="00C734C0" w:rsidRDefault="00085402" w:rsidP="00C734C0">
            <w:pPr>
              <w:pStyle w:val="aa"/>
            </w:pPr>
          </w:p>
        </w:tc>
      </w:tr>
      <w:tr w:rsidR="007E4944" w:rsidRPr="00C734C0" w14:paraId="63C566B9" w14:textId="77777777" w:rsidTr="00DB29D6">
        <w:trPr>
          <w:cantSplit/>
        </w:trPr>
        <w:tc>
          <w:tcPr>
            <w:tcW w:w="1701" w:type="dxa"/>
            <w:noWrap/>
            <w:tcMar>
              <w:left w:w="170" w:type="dxa"/>
              <w:bottom w:w="0" w:type="dxa"/>
            </w:tcMar>
            <w:vAlign w:val="center"/>
          </w:tcPr>
          <w:p w14:paraId="63C566B7" w14:textId="2769F187" w:rsidR="003B0302" w:rsidRPr="00C734C0" w:rsidRDefault="003B0302" w:rsidP="00C734C0">
            <w:pPr>
              <w:pStyle w:val="aa"/>
              <w:jc w:val="left"/>
              <w:rPr>
                <w:rFonts w:cs="Arial"/>
                <w:sz w:val="28"/>
              </w:rPr>
            </w:pPr>
            <w:r w:rsidRPr="00C734C0">
              <w:rPr>
                <w:rFonts w:cs="Arial"/>
                <w:sz w:val="28"/>
              </w:rPr>
              <w:t>Заказчик -</w:t>
            </w:r>
          </w:p>
        </w:tc>
        <w:tc>
          <w:tcPr>
            <w:tcW w:w="7655" w:type="dxa"/>
            <w:tcMar>
              <w:bottom w:w="0" w:type="dxa"/>
              <w:right w:w="170" w:type="dxa"/>
            </w:tcMar>
            <w:vAlign w:val="center"/>
          </w:tcPr>
          <w:p w14:paraId="63C566B8" w14:textId="551B65BB" w:rsidR="003B0302" w:rsidRPr="00C734C0" w:rsidRDefault="003B0302" w:rsidP="00C734C0">
            <w:pPr>
              <w:pStyle w:val="aa"/>
              <w:jc w:val="left"/>
              <w:rPr>
                <w:rFonts w:cs="Arial"/>
                <w:sz w:val="28"/>
              </w:rPr>
            </w:pPr>
            <w:r w:rsidRPr="00C734C0">
              <w:rPr>
                <w:rFonts w:cs="Arial"/>
                <w:sz w:val="28"/>
              </w:rPr>
              <w:t>АО «Сузун»</w:t>
            </w:r>
          </w:p>
        </w:tc>
      </w:tr>
      <w:tr w:rsidR="007E4944" w:rsidRPr="00C734C0" w14:paraId="63C566BB" w14:textId="77777777" w:rsidTr="00DB29D6">
        <w:trPr>
          <w:cantSplit/>
          <w:trHeight w:hRule="exact" w:val="567"/>
        </w:trPr>
        <w:tc>
          <w:tcPr>
            <w:tcW w:w="9356" w:type="dxa"/>
            <w:gridSpan w:val="2"/>
            <w:noWrap/>
          </w:tcPr>
          <w:p w14:paraId="63C566BA" w14:textId="77777777" w:rsidR="00085402" w:rsidRPr="00C734C0" w:rsidRDefault="00085402" w:rsidP="00C734C0">
            <w:pPr>
              <w:pStyle w:val="aa"/>
              <w:rPr>
                <w:rFonts w:cs="Arial"/>
              </w:rPr>
            </w:pPr>
          </w:p>
        </w:tc>
      </w:tr>
      <w:tr w:rsidR="007E4944" w:rsidRPr="00C734C0" w14:paraId="63C566BD" w14:textId="77777777" w:rsidTr="00DB29D6">
        <w:trPr>
          <w:cantSplit/>
        </w:trPr>
        <w:tc>
          <w:tcPr>
            <w:tcW w:w="9356" w:type="dxa"/>
            <w:gridSpan w:val="2"/>
            <w:noWrap/>
            <w:tcMar>
              <w:left w:w="28" w:type="dxa"/>
              <w:right w:w="28" w:type="dxa"/>
            </w:tcMar>
          </w:tcPr>
          <w:p w14:paraId="63C566BC" w14:textId="52BD40A6" w:rsidR="00085402" w:rsidRPr="00C734C0" w:rsidRDefault="00085402" w:rsidP="00C734C0">
            <w:pPr>
              <w:pStyle w:val="aa"/>
            </w:pPr>
            <w:r w:rsidRPr="00C734C0">
              <w:rPr>
                <w:lang w:val="en-US"/>
              </w:rPr>
              <w:fldChar w:fldCharType="begin"/>
            </w:r>
            <w:r w:rsidRPr="00C734C0">
              <w:instrText xml:space="preserve"> </w:instrText>
            </w:r>
            <w:r w:rsidRPr="00C734C0">
              <w:rPr>
                <w:lang w:val="en-US"/>
              </w:rPr>
              <w:instrText>DOCPROPERTY</w:instrText>
            </w:r>
            <w:r w:rsidRPr="00C734C0">
              <w:instrText xml:space="preserve">  </w:instrText>
            </w:r>
            <w:r w:rsidRPr="00C734C0">
              <w:rPr>
                <w:lang w:val="en-US"/>
              </w:rPr>
              <w:instrText>Subject</w:instrText>
            </w:r>
            <w:r w:rsidRPr="00C734C0">
              <w:instrText xml:space="preserve">  \* </w:instrText>
            </w:r>
            <w:r w:rsidRPr="00C734C0">
              <w:rPr>
                <w:lang w:val="en-US"/>
              </w:rPr>
              <w:instrText>Upper</w:instrText>
            </w:r>
            <w:r w:rsidRPr="00C734C0">
              <w:instrText xml:space="preserve">  \* </w:instrText>
            </w:r>
            <w:r w:rsidRPr="00C734C0">
              <w:rPr>
                <w:lang w:val="en-US"/>
              </w:rPr>
              <w:instrText>MERGEFORMAT</w:instrText>
            </w:r>
            <w:r w:rsidRPr="00C734C0">
              <w:instrText xml:space="preserve"> </w:instrText>
            </w:r>
            <w:r w:rsidRPr="00C734C0">
              <w:rPr>
                <w:lang w:val="en-US"/>
              </w:rPr>
              <w:fldChar w:fldCharType="separate"/>
            </w:r>
            <w:r w:rsidR="003025D1" w:rsidRPr="00C734C0">
              <w:t xml:space="preserve">ОБУСТРОЙСТВО СУЗУНСКОГО МЕСТОРОЖДЕНИЯ. КУСТОВАЯ ПЛОЩАДКА №3. </w:t>
            </w:r>
            <w:r w:rsidR="003025D1" w:rsidRPr="00C734C0">
              <w:rPr>
                <w:lang w:val="en-US"/>
              </w:rPr>
              <w:t>КОРИДОРЫ КОММУНИКАЦИЙ И ПОДЪЕЗДНАЯ ДОРОГА. УПЛОТНЕНИЕ</w:t>
            </w:r>
            <w:r w:rsidRPr="00C734C0">
              <w:rPr>
                <w:lang w:val="en-US"/>
              </w:rPr>
              <w:fldChar w:fldCharType="end"/>
            </w:r>
          </w:p>
        </w:tc>
      </w:tr>
      <w:tr w:rsidR="007E4944" w:rsidRPr="00C734C0" w14:paraId="63C566BF" w14:textId="77777777" w:rsidTr="007707D1">
        <w:trPr>
          <w:cantSplit/>
          <w:trHeight w:hRule="exact" w:val="1359"/>
        </w:trPr>
        <w:tc>
          <w:tcPr>
            <w:tcW w:w="9356" w:type="dxa"/>
            <w:gridSpan w:val="2"/>
            <w:noWrap/>
          </w:tcPr>
          <w:p w14:paraId="33053C14" w14:textId="77777777" w:rsidR="00085402" w:rsidRPr="00C734C0" w:rsidRDefault="00085402" w:rsidP="00C734C0">
            <w:pPr>
              <w:pStyle w:val="aa"/>
              <w:rPr>
                <w:i/>
              </w:rPr>
            </w:pPr>
          </w:p>
          <w:p w14:paraId="6ADE8AE1" w14:textId="6A6F9F54" w:rsidR="007707D1" w:rsidRPr="00C734C0" w:rsidRDefault="007707D1" w:rsidP="00C734C0">
            <w:pPr>
              <w:pStyle w:val="aa"/>
            </w:pPr>
          </w:p>
          <w:p w14:paraId="63C566BE" w14:textId="45091D43" w:rsidR="007707D1" w:rsidRPr="00C734C0" w:rsidRDefault="007707D1" w:rsidP="00C734C0">
            <w:pPr>
              <w:pStyle w:val="aa"/>
              <w:rPr>
                <w:i/>
              </w:rPr>
            </w:pPr>
            <w:r w:rsidRPr="00C734C0">
              <w:t xml:space="preserve"> </w:t>
            </w:r>
            <w:r w:rsidR="003025D1" w:rsidRPr="00C734C0">
              <w:t xml:space="preserve"> ПРОЕКТ ПЛАНИРОВКИ ТЕРРИТОРИИ</w:t>
            </w:r>
          </w:p>
        </w:tc>
      </w:tr>
      <w:tr w:rsidR="007E4944" w:rsidRPr="00C734C0" w14:paraId="63C566C5" w14:textId="77777777" w:rsidTr="00DB29D6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C4" w14:textId="67191AC7" w:rsidR="00085402" w:rsidRPr="00C734C0" w:rsidRDefault="00085402" w:rsidP="00C734C0">
            <w:pPr>
              <w:pStyle w:val="aa"/>
              <w:rPr>
                <w:sz w:val="24"/>
                <w:szCs w:val="24"/>
              </w:rPr>
            </w:pPr>
          </w:p>
        </w:tc>
      </w:tr>
      <w:tr w:rsidR="007E4944" w:rsidRPr="00C734C0" w14:paraId="63C566C7" w14:textId="77777777" w:rsidTr="00DB29D6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747687D2" w14:textId="4C627777" w:rsidR="00085402" w:rsidRPr="00C734C0" w:rsidRDefault="007E4944" w:rsidP="00C734C0">
            <w:pPr>
              <w:pStyle w:val="aa"/>
              <w:rPr>
                <w:sz w:val="24"/>
                <w:szCs w:val="24"/>
              </w:rPr>
            </w:pPr>
            <w:r w:rsidRPr="00C734C0">
              <w:rPr>
                <w:sz w:val="24"/>
                <w:szCs w:val="24"/>
              </w:rPr>
              <w:t>Часть 2</w:t>
            </w:r>
          </w:p>
          <w:p w14:paraId="63C566C6" w14:textId="29B7009A" w:rsidR="003025D1" w:rsidRPr="00C734C0" w:rsidRDefault="003025D1" w:rsidP="00C734C0">
            <w:pPr>
              <w:pStyle w:val="aa"/>
              <w:rPr>
                <w:sz w:val="24"/>
                <w:szCs w:val="24"/>
              </w:rPr>
            </w:pPr>
          </w:p>
        </w:tc>
      </w:tr>
      <w:tr w:rsidR="007E4944" w:rsidRPr="00C734C0" w14:paraId="63C566C9" w14:textId="77777777" w:rsidTr="00DB29D6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2C92806B" w14:textId="77777777" w:rsidR="00085402" w:rsidRPr="00C734C0" w:rsidRDefault="003025D1" w:rsidP="00C734C0">
            <w:pPr>
              <w:pStyle w:val="aa"/>
              <w:rPr>
                <w:sz w:val="24"/>
                <w:szCs w:val="24"/>
              </w:rPr>
            </w:pPr>
            <w:r w:rsidRPr="00C734C0">
              <w:rPr>
                <w:sz w:val="24"/>
                <w:szCs w:val="24"/>
              </w:rPr>
              <w:fldChar w:fldCharType="begin"/>
            </w:r>
            <w:r w:rsidRPr="00C734C0">
              <w:rPr>
                <w:sz w:val="24"/>
                <w:szCs w:val="24"/>
              </w:rPr>
              <w:instrText xml:space="preserve"> DOCPROPERTY  Наим_Раздела  \* MERGEFORMAT </w:instrText>
            </w:r>
            <w:r w:rsidRPr="00C734C0">
              <w:rPr>
                <w:sz w:val="24"/>
                <w:szCs w:val="24"/>
              </w:rPr>
              <w:fldChar w:fldCharType="separate"/>
            </w:r>
            <w:r w:rsidR="007E4944" w:rsidRPr="00C734C0">
              <w:rPr>
                <w:sz w:val="24"/>
                <w:szCs w:val="24"/>
              </w:rPr>
              <w:t xml:space="preserve"> </w:t>
            </w:r>
            <w:r w:rsidRPr="00C734C0">
              <w:rPr>
                <w:sz w:val="24"/>
                <w:szCs w:val="24"/>
              </w:rPr>
              <w:fldChar w:fldCharType="end"/>
            </w:r>
          </w:p>
          <w:p w14:paraId="561E8A4C" w14:textId="77777777" w:rsidR="007E4944" w:rsidRPr="00C734C0" w:rsidRDefault="007E4944" w:rsidP="00C734C0">
            <w:pPr>
              <w:pStyle w:val="aa"/>
              <w:rPr>
                <w:sz w:val="24"/>
                <w:szCs w:val="24"/>
              </w:rPr>
            </w:pPr>
            <w:r w:rsidRPr="00C734C0">
              <w:rPr>
                <w:sz w:val="24"/>
                <w:szCs w:val="24"/>
              </w:rPr>
              <w:fldChar w:fldCharType="begin"/>
            </w:r>
            <w:r w:rsidRPr="00C734C0">
              <w:rPr>
                <w:sz w:val="24"/>
                <w:szCs w:val="24"/>
              </w:rPr>
              <w:instrText xml:space="preserve"> DOCPROPERTY  Наим_Раздела  \* MERGEFORMAT </w:instrText>
            </w:r>
            <w:r w:rsidRPr="00C734C0">
              <w:rPr>
                <w:sz w:val="24"/>
                <w:szCs w:val="24"/>
              </w:rPr>
              <w:fldChar w:fldCharType="separate"/>
            </w:r>
            <w:r w:rsidRPr="00C734C0">
              <w:rPr>
                <w:sz w:val="24"/>
                <w:szCs w:val="24"/>
              </w:rPr>
              <w:t>Проект планировки территории.</w:t>
            </w:r>
          </w:p>
          <w:p w14:paraId="63C566C8" w14:textId="6CAC79C0" w:rsidR="007E4944" w:rsidRPr="00C734C0" w:rsidRDefault="007E4944" w:rsidP="00C734C0">
            <w:pPr>
              <w:pStyle w:val="aa"/>
              <w:rPr>
                <w:sz w:val="24"/>
                <w:szCs w:val="24"/>
              </w:rPr>
            </w:pPr>
            <w:r w:rsidRPr="00C734C0">
              <w:rPr>
                <w:sz w:val="24"/>
                <w:szCs w:val="24"/>
              </w:rPr>
              <w:t>Материалы по обоснованию</w:t>
            </w:r>
            <w:r w:rsidRPr="00C734C0">
              <w:rPr>
                <w:sz w:val="24"/>
                <w:szCs w:val="24"/>
              </w:rPr>
              <w:fldChar w:fldCharType="end"/>
            </w:r>
          </w:p>
        </w:tc>
      </w:tr>
      <w:tr w:rsidR="007E4944" w:rsidRPr="00C734C0" w14:paraId="63C566CB" w14:textId="77777777" w:rsidTr="00DB29D6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CA" w14:textId="10695858" w:rsidR="00085402" w:rsidRPr="00C734C0" w:rsidRDefault="00085402" w:rsidP="00C734C0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7E4944" w:rsidRPr="00C734C0" w14:paraId="63C566CD" w14:textId="77777777" w:rsidTr="00DB29D6">
        <w:trPr>
          <w:cantSplit/>
          <w:trHeight w:hRule="exact" w:val="454"/>
        </w:trPr>
        <w:tc>
          <w:tcPr>
            <w:tcW w:w="9356" w:type="dxa"/>
            <w:gridSpan w:val="2"/>
            <w:noWrap/>
          </w:tcPr>
          <w:p w14:paraId="63C566CC" w14:textId="77777777" w:rsidR="00085402" w:rsidRPr="00C734C0" w:rsidRDefault="00085402" w:rsidP="00C734C0">
            <w:pPr>
              <w:pStyle w:val="aa"/>
              <w:rPr>
                <w:sz w:val="20"/>
              </w:rPr>
            </w:pPr>
          </w:p>
        </w:tc>
      </w:tr>
      <w:tr w:rsidR="007E4944" w:rsidRPr="00C734C0" w14:paraId="63C566CF" w14:textId="77777777" w:rsidTr="00DB29D6">
        <w:trPr>
          <w:cantSplit/>
          <w:trHeight w:val="510"/>
        </w:trPr>
        <w:tc>
          <w:tcPr>
            <w:tcW w:w="9356" w:type="dxa"/>
            <w:gridSpan w:val="2"/>
            <w:noWrap/>
          </w:tcPr>
          <w:p w14:paraId="63C566CE" w14:textId="26D93727" w:rsidR="00085402" w:rsidRPr="00C734C0" w:rsidRDefault="00085402" w:rsidP="00C734C0">
            <w:pPr>
              <w:pStyle w:val="aa"/>
              <w:rPr>
                <w:sz w:val="40"/>
                <w:szCs w:val="40"/>
              </w:rPr>
            </w:pPr>
            <w:r w:rsidRPr="00C734C0">
              <w:rPr>
                <w:sz w:val="40"/>
                <w:szCs w:val="40"/>
                <w:lang w:val="en-US"/>
              </w:rPr>
              <w:fldChar w:fldCharType="begin"/>
            </w:r>
            <w:r w:rsidRPr="00C734C0">
              <w:rPr>
                <w:sz w:val="40"/>
                <w:szCs w:val="40"/>
              </w:rPr>
              <w:instrText xml:space="preserve"> </w:instrText>
            </w:r>
            <w:r w:rsidRPr="00C734C0">
              <w:rPr>
                <w:sz w:val="40"/>
                <w:szCs w:val="40"/>
                <w:lang w:val="en-US"/>
              </w:rPr>
              <w:instrText>DOCPROPERTY</w:instrText>
            </w:r>
            <w:r w:rsidRPr="00C734C0">
              <w:rPr>
                <w:sz w:val="40"/>
                <w:szCs w:val="40"/>
              </w:rPr>
              <w:instrText xml:space="preserve">  ШифрДокумента  \* </w:instrText>
            </w:r>
            <w:r w:rsidRPr="00C734C0">
              <w:rPr>
                <w:sz w:val="40"/>
                <w:szCs w:val="40"/>
                <w:lang w:val="en-US"/>
              </w:rPr>
              <w:instrText>MERGEFORMAT</w:instrText>
            </w:r>
            <w:r w:rsidRPr="00C734C0">
              <w:rPr>
                <w:sz w:val="40"/>
                <w:szCs w:val="40"/>
              </w:rPr>
              <w:instrText xml:space="preserve"> </w:instrText>
            </w:r>
            <w:r w:rsidRPr="00C734C0">
              <w:rPr>
                <w:sz w:val="40"/>
                <w:szCs w:val="40"/>
                <w:lang w:val="en-US"/>
              </w:rPr>
              <w:fldChar w:fldCharType="separate"/>
            </w:r>
            <w:r w:rsidR="003025D1" w:rsidRPr="00C734C0">
              <w:rPr>
                <w:sz w:val="40"/>
                <w:szCs w:val="40"/>
              </w:rPr>
              <w:t>1750619</w:t>
            </w:r>
            <w:r w:rsidR="003025D1" w:rsidRPr="00C734C0">
              <w:rPr>
                <w:sz w:val="40"/>
                <w:szCs w:val="40"/>
                <w:lang w:val="en-US"/>
              </w:rPr>
              <w:t>/1435Д-01-703000</w:t>
            </w:r>
            <w:r w:rsidRPr="00C734C0">
              <w:rPr>
                <w:sz w:val="40"/>
                <w:szCs w:val="40"/>
                <w:lang w:val="en-US"/>
              </w:rPr>
              <w:fldChar w:fldCharType="end"/>
            </w:r>
            <w:r w:rsidRPr="00C734C0">
              <w:rPr>
                <w:sz w:val="40"/>
                <w:szCs w:val="40"/>
              </w:rPr>
              <w:t>-</w:t>
            </w:r>
            <w:r w:rsidRPr="00C734C0">
              <w:rPr>
                <w:sz w:val="40"/>
                <w:szCs w:val="40"/>
              </w:rPr>
              <w:fldChar w:fldCharType="begin"/>
            </w:r>
            <w:r w:rsidRPr="00C734C0">
              <w:rPr>
                <w:sz w:val="40"/>
                <w:szCs w:val="40"/>
              </w:rPr>
              <w:instrText xml:space="preserve"> DOCPROPERTY  КодДисциплины  \* MERGEFORMAT </w:instrText>
            </w:r>
            <w:r w:rsidRPr="00C734C0">
              <w:rPr>
                <w:sz w:val="40"/>
                <w:szCs w:val="40"/>
              </w:rPr>
              <w:fldChar w:fldCharType="separate"/>
            </w:r>
            <w:r w:rsidR="007E4944" w:rsidRPr="00C734C0">
              <w:rPr>
                <w:sz w:val="40"/>
                <w:szCs w:val="40"/>
              </w:rPr>
              <w:t>ППТ</w:t>
            </w:r>
            <w:proofErr w:type="gramStart"/>
            <w:r w:rsidR="007E4944" w:rsidRPr="00C734C0">
              <w:rPr>
                <w:sz w:val="40"/>
                <w:szCs w:val="40"/>
              </w:rPr>
              <w:t>2</w:t>
            </w:r>
            <w:proofErr w:type="gramEnd"/>
            <w:r w:rsidRPr="00C734C0">
              <w:rPr>
                <w:sz w:val="40"/>
                <w:szCs w:val="40"/>
              </w:rPr>
              <w:fldChar w:fldCharType="end"/>
            </w:r>
            <w:r w:rsidR="00C734C0" w:rsidRPr="00C734C0">
              <w:rPr>
                <w:noProof/>
                <w:lang w:eastAsia="ru-RU"/>
              </w:rPr>
              <w:t xml:space="preserve"> </w:t>
            </w:r>
          </w:p>
        </w:tc>
      </w:tr>
      <w:tr w:rsidR="007E4944" w:rsidRPr="00C734C0" w14:paraId="63C566D1" w14:textId="77777777" w:rsidTr="00DB29D6">
        <w:trPr>
          <w:cantSplit/>
          <w:trHeight w:hRule="exact" w:val="397"/>
        </w:trPr>
        <w:tc>
          <w:tcPr>
            <w:tcW w:w="9356" w:type="dxa"/>
            <w:gridSpan w:val="2"/>
            <w:noWrap/>
          </w:tcPr>
          <w:p w14:paraId="63C566D0" w14:textId="77777777" w:rsidR="00085402" w:rsidRPr="00C734C0" w:rsidRDefault="00085402" w:rsidP="00C734C0">
            <w:pPr>
              <w:pStyle w:val="aa"/>
              <w:rPr>
                <w:sz w:val="20"/>
              </w:rPr>
            </w:pPr>
          </w:p>
        </w:tc>
      </w:tr>
      <w:tr w:rsidR="007E4944" w:rsidRPr="00C734C0" w14:paraId="63C566D3" w14:textId="77777777" w:rsidTr="00DB29D6">
        <w:trPr>
          <w:cantSplit/>
          <w:trHeight w:hRule="exact" w:val="454"/>
        </w:trPr>
        <w:tc>
          <w:tcPr>
            <w:tcW w:w="9356" w:type="dxa"/>
            <w:gridSpan w:val="2"/>
            <w:noWrap/>
          </w:tcPr>
          <w:p w14:paraId="63C566D2" w14:textId="7AA7760B" w:rsidR="00085402" w:rsidRPr="00C734C0" w:rsidRDefault="00085402" w:rsidP="00C734C0">
            <w:pPr>
              <w:pStyle w:val="aa"/>
              <w:rPr>
                <w:sz w:val="22"/>
                <w:lang w:val="en-US"/>
              </w:rPr>
            </w:pPr>
          </w:p>
        </w:tc>
      </w:tr>
    </w:tbl>
    <w:p w14:paraId="63C566D4" w14:textId="77777777" w:rsidR="00085402" w:rsidRPr="00C734C0" w:rsidRDefault="00085402" w:rsidP="00C734C0"/>
    <w:p w14:paraId="63C566D5" w14:textId="268C96A9" w:rsidR="00532FBC" w:rsidRPr="00C734C0" w:rsidRDefault="00532FBC" w:rsidP="00C734C0">
      <w:pPr>
        <w:rPr>
          <w:lang w:val="en-US"/>
        </w:rPr>
      </w:pPr>
    </w:p>
    <w:p w14:paraId="63C566D7" w14:textId="77777777" w:rsidR="00D77BCB" w:rsidRPr="00C734C0" w:rsidRDefault="00D77BCB" w:rsidP="00C734C0">
      <w:pPr>
        <w:spacing w:line="276" w:lineRule="auto"/>
        <w:ind w:firstLine="0"/>
        <w:rPr>
          <w:lang w:val="en-US"/>
        </w:rPr>
        <w:sectPr w:rsidR="00D77BCB" w:rsidRPr="00C734C0" w:rsidSect="00532FBC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/>
          <w:pgMar w:top="737" w:right="851" w:bottom="1985" w:left="1701" w:header="284" w:footer="284" w:gutter="0"/>
          <w:cols w:space="708"/>
          <w:titlePg/>
          <w:docGrid w:linePitch="360"/>
        </w:sectPr>
      </w:pPr>
    </w:p>
    <w:p w14:paraId="63C566D8" w14:textId="4CB34DF4" w:rsidR="00774008" w:rsidRPr="00C734C0" w:rsidRDefault="00774008" w:rsidP="00C734C0">
      <w:pPr>
        <w:pStyle w:val="aa"/>
        <w:rPr>
          <w:sz w:val="22"/>
        </w:rPr>
      </w:pPr>
      <w:r w:rsidRPr="00C734C0">
        <w:rPr>
          <w:sz w:val="22"/>
        </w:rPr>
        <w:lastRenderedPageBreak/>
        <w:t xml:space="preserve">СОДЕРЖАНИЕ </w:t>
      </w:r>
      <w:bookmarkStart w:id="0" w:name="Содержание"/>
      <w:bookmarkEnd w:id="0"/>
      <w:r w:rsidR="004A632C" w:rsidRPr="00C734C0">
        <w:rPr>
          <w:sz w:val="22"/>
        </w:rPr>
        <w:t>ППТ</w:t>
      </w:r>
      <w:proofErr w:type="gramStart"/>
      <w:r w:rsidR="007E4944" w:rsidRPr="00C734C0">
        <w:rPr>
          <w:sz w:val="22"/>
        </w:rPr>
        <w:t>2</w:t>
      </w:r>
      <w:proofErr w:type="gramEnd"/>
    </w:p>
    <w:p w14:paraId="63C566D9" w14:textId="77777777" w:rsidR="00774008" w:rsidRPr="00C734C0" w:rsidRDefault="00774008" w:rsidP="00C734C0">
      <w:pPr>
        <w:suppressAutoHyphens/>
        <w:jc w:val="center"/>
        <w:rPr>
          <w:rFonts w:eastAsia="Times New Roman"/>
          <w:szCs w:val="20"/>
        </w:rPr>
      </w:pPr>
    </w:p>
    <w:tbl>
      <w:tblPr>
        <w:tblW w:w="99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0"/>
        <w:gridCol w:w="3118"/>
        <w:gridCol w:w="4431"/>
        <w:gridCol w:w="1655"/>
      </w:tblGrid>
      <w:tr w:rsidR="007E4944" w:rsidRPr="00C734C0" w14:paraId="63C566DE" w14:textId="77777777" w:rsidTr="00A2306B">
        <w:trPr>
          <w:cantSplit/>
          <w:trHeight w:val="851"/>
          <w:tblHeader/>
          <w:jc w:val="center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63C566DA" w14:textId="77777777" w:rsidR="00774008" w:rsidRPr="00C734C0" w:rsidRDefault="00774008" w:rsidP="00C734C0">
            <w:pPr>
              <w:pStyle w:val="ac"/>
              <w:jc w:val="center"/>
            </w:pPr>
            <w:r w:rsidRPr="00C734C0">
              <w:t>Обозначение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63C566DB" w14:textId="77777777" w:rsidR="00774008" w:rsidRPr="00C734C0" w:rsidRDefault="00774008" w:rsidP="00C734C0">
            <w:pPr>
              <w:pStyle w:val="ac"/>
              <w:jc w:val="center"/>
            </w:pPr>
            <w:r w:rsidRPr="00C734C0">
              <w:t>Наименование</w:t>
            </w:r>
          </w:p>
        </w:tc>
        <w:tc>
          <w:tcPr>
            <w:tcW w:w="16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C566DC" w14:textId="77777777" w:rsidR="00774008" w:rsidRPr="00C734C0" w:rsidRDefault="00774008" w:rsidP="00C734C0">
            <w:pPr>
              <w:pStyle w:val="ac"/>
              <w:jc w:val="center"/>
            </w:pPr>
            <w:r w:rsidRPr="00C734C0">
              <w:t>Примечание</w:t>
            </w:r>
          </w:p>
          <w:p w14:paraId="63C566DD" w14:textId="77777777" w:rsidR="00774008" w:rsidRPr="00C734C0" w:rsidRDefault="00774008" w:rsidP="00C734C0">
            <w:pPr>
              <w:pStyle w:val="ac"/>
              <w:jc w:val="center"/>
            </w:pPr>
            <w:r w:rsidRPr="00C734C0">
              <w:t>(страница)</w:t>
            </w:r>
          </w:p>
        </w:tc>
      </w:tr>
      <w:tr w:rsidR="007E4944" w:rsidRPr="00C734C0" w14:paraId="63C566E2" w14:textId="77777777" w:rsidTr="004A632C">
        <w:trPr>
          <w:cantSplit/>
          <w:trHeight w:val="454"/>
          <w:jc w:val="center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63C566DF" w14:textId="77777777" w:rsidR="00D32C65" w:rsidRPr="00C734C0" w:rsidRDefault="00D32C65" w:rsidP="00C734C0">
            <w:pPr>
              <w:pStyle w:val="ac"/>
              <w:jc w:val="left"/>
            </w:pPr>
            <w:r w:rsidRPr="00C734C0">
              <w:rPr>
                <w:noProof/>
              </w:rPr>
              <w:fldChar w:fldCharType="begin"/>
            </w:r>
            <w:r w:rsidRPr="00C734C0">
              <w:rPr>
                <w:noProof/>
              </w:rPr>
              <w:instrText xml:space="preserve"> DOCPROPERTY  ШифрДокумента  \* MERGEFORMAT </w:instrText>
            </w:r>
            <w:r w:rsidRPr="00C734C0">
              <w:rPr>
                <w:noProof/>
              </w:rPr>
              <w:fldChar w:fldCharType="separate"/>
            </w:r>
            <w:r w:rsidR="003025D1" w:rsidRPr="00C734C0">
              <w:rPr>
                <w:noProof/>
              </w:rPr>
              <w:t>1750619/1435Д-01-703000</w:t>
            </w:r>
            <w:r w:rsidRPr="00C734C0">
              <w:rPr>
                <w:noProof/>
              </w:rPr>
              <w:fldChar w:fldCharType="end"/>
            </w:r>
            <w:r w:rsidRPr="00C734C0">
              <w:rPr>
                <w:noProof/>
              </w:rPr>
              <w:t>-</w:t>
            </w:r>
            <w:r w:rsidRPr="00C734C0">
              <w:rPr>
                <w:noProof/>
              </w:rPr>
              <w:fldChar w:fldCharType="begin"/>
            </w:r>
            <w:r w:rsidRPr="00C734C0">
              <w:rPr>
                <w:noProof/>
              </w:rPr>
              <w:instrText xml:space="preserve"> DOCPROPERTY  КодДисциплины  \* MERGEFORMAT </w:instrText>
            </w:r>
            <w:r w:rsidRPr="00C734C0">
              <w:rPr>
                <w:noProof/>
              </w:rPr>
              <w:fldChar w:fldCharType="separate"/>
            </w:r>
            <w:r w:rsidR="007E4944" w:rsidRPr="00C734C0">
              <w:rPr>
                <w:noProof/>
              </w:rPr>
              <w:t>ППТ2</w:t>
            </w:r>
            <w:r w:rsidRPr="00C734C0">
              <w:rPr>
                <w:noProof/>
              </w:rPr>
              <w:fldChar w:fldCharType="end"/>
            </w:r>
            <w:r w:rsidRPr="00C734C0">
              <w:rPr>
                <w:noProof/>
              </w:rPr>
              <w:t>-С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63C566E0" w14:textId="49EA3D4A" w:rsidR="00D32C65" w:rsidRPr="00C734C0" w:rsidRDefault="00D32C65" w:rsidP="00C734C0">
            <w:pPr>
              <w:pStyle w:val="ac"/>
              <w:jc w:val="left"/>
            </w:pPr>
            <w:r w:rsidRPr="00C734C0">
              <w:rPr>
                <w:noProof/>
              </w:rPr>
              <w:t xml:space="preserve">Содержание </w:t>
            </w:r>
            <w:r w:rsidR="007E4944" w:rsidRPr="00C734C0">
              <w:rPr>
                <w:noProof/>
              </w:rPr>
              <w:t>ППТ2</w:t>
            </w:r>
          </w:p>
        </w:tc>
        <w:tc>
          <w:tcPr>
            <w:tcW w:w="1655" w:type="dxa"/>
            <w:shd w:val="clear" w:color="auto" w:fill="auto"/>
            <w:tcMar>
              <w:left w:w="57" w:type="dxa"/>
              <w:right w:w="57" w:type="dxa"/>
            </w:tcMar>
          </w:tcPr>
          <w:p w14:paraId="66B4FD43" w14:textId="77777777" w:rsidR="00D32C65" w:rsidRPr="00C734C0" w:rsidRDefault="00BC2B96" w:rsidP="00C734C0">
            <w:pPr>
              <w:pStyle w:val="ac"/>
              <w:jc w:val="center"/>
              <w:rPr>
                <w:noProof/>
              </w:rPr>
            </w:pPr>
            <w:fldSimple w:instr=" PAGEREF  Содержание  \* MERGEFORMAT ">
              <w:r w:rsidR="00C734C0">
                <w:rPr>
                  <w:noProof/>
                </w:rPr>
                <w:t>2</w:t>
              </w:r>
            </w:fldSimple>
          </w:p>
          <w:p w14:paraId="63C566E1" w14:textId="02518224" w:rsidR="007B60F8" w:rsidRPr="00C734C0" w:rsidRDefault="007B60F8" w:rsidP="00C734C0">
            <w:pPr>
              <w:pStyle w:val="ac"/>
              <w:jc w:val="center"/>
            </w:pPr>
          </w:p>
        </w:tc>
      </w:tr>
      <w:tr w:rsidR="007E4944" w:rsidRPr="00C734C0" w14:paraId="63C566ED" w14:textId="77777777" w:rsidTr="00A2306B">
        <w:trPr>
          <w:cantSplit/>
          <w:trHeight w:val="454"/>
          <w:jc w:val="center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63C566E7" w14:textId="77777777" w:rsidR="00774008" w:rsidRPr="00C734C0" w:rsidRDefault="00BC2B96" w:rsidP="00C734C0">
            <w:pPr>
              <w:pStyle w:val="ac"/>
              <w:jc w:val="left"/>
            </w:pPr>
            <w:fldSimple w:instr=" DOCPROPERTY  ШифрДокумента  \* MERGEFORMAT ">
              <w:r w:rsidR="003025D1" w:rsidRPr="00C734C0">
                <w:t>1750619/1435Д-01-703000</w:t>
              </w:r>
            </w:fldSimple>
            <w:r w:rsidR="00774008" w:rsidRPr="00C734C0">
              <w:t>-</w:t>
            </w:r>
            <w:r w:rsidR="00BE603C" w:rsidRPr="00C734C0">
              <w:fldChar w:fldCharType="begin"/>
            </w:r>
            <w:r w:rsidR="00BE603C" w:rsidRPr="00C734C0">
              <w:instrText xml:space="preserve"> DOCPROPERTY  КодДисциплины  \* MERGEFORMAT </w:instrText>
            </w:r>
            <w:r w:rsidR="00BE603C" w:rsidRPr="00C734C0">
              <w:fldChar w:fldCharType="separate"/>
            </w:r>
            <w:r w:rsidR="007E4944" w:rsidRPr="00C734C0">
              <w:t>ППТ</w:t>
            </w:r>
            <w:proofErr w:type="gramStart"/>
            <w:r w:rsidR="007E4944" w:rsidRPr="00C734C0">
              <w:t>2</w:t>
            </w:r>
            <w:proofErr w:type="gramEnd"/>
            <w:r w:rsidR="00BE603C" w:rsidRPr="00C734C0">
              <w:fldChar w:fldCharType="end"/>
            </w:r>
          </w:p>
        </w:tc>
        <w:tc>
          <w:tcPr>
            <w:tcW w:w="4431" w:type="dxa"/>
            <w:shd w:val="clear" w:color="auto" w:fill="auto"/>
          </w:tcPr>
          <w:p w14:paraId="63C566EB" w14:textId="548B93A3" w:rsidR="001814BD" w:rsidRPr="00C734C0" w:rsidRDefault="00476FD3" w:rsidP="00C734C0">
            <w:pPr>
              <w:pStyle w:val="ac"/>
            </w:pPr>
            <w:r w:rsidRPr="00C734C0">
              <w:rPr>
                <w:lang w:val="en-US"/>
              </w:rPr>
              <w:fldChar w:fldCharType="begin"/>
            </w:r>
            <w:r w:rsidRPr="00C734C0">
              <w:instrText xml:space="preserve"> </w:instrText>
            </w:r>
            <w:r w:rsidRPr="00C734C0">
              <w:rPr>
                <w:lang w:val="en-US"/>
              </w:rPr>
              <w:instrText>DOCPROPERTY</w:instrText>
            </w:r>
            <w:r w:rsidRPr="00C734C0">
              <w:instrText xml:space="preserve">  Наим_Части  \* </w:instrText>
            </w:r>
            <w:r w:rsidRPr="00C734C0">
              <w:rPr>
                <w:lang w:val="en-US"/>
              </w:rPr>
              <w:instrText>MERGEFORMAT</w:instrText>
            </w:r>
            <w:r w:rsidRPr="00C734C0">
              <w:instrText xml:space="preserve"> </w:instrText>
            </w:r>
            <w:r w:rsidRPr="00C734C0">
              <w:rPr>
                <w:lang w:val="en-US"/>
              </w:rPr>
              <w:fldChar w:fldCharType="separate"/>
            </w:r>
            <w:r w:rsidR="007E4944" w:rsidRPr="00C734C0">
              <w:t>Проект планировки территории. Мат</w:t>
            </w:r>
            <w:r w:rsidR="007E4944" w:rsidRPr="00C734C0">
              <w:t>е</w:t>
            </w:r>
            <w:r w:rsidR="007E4944" w:rsidRPr="00C734C0">
              <w:t>риалы по обоснованию</w:t>
            </w:r>
            <w:r w:rsidRPr="00C734C0">
              <w:rPr>
                <w:lang w:val="en-US"/>
              </w:rPr>
              <w:fldChar w:fldCharType="end"/>
            </w:r>
          </w:p>
        </w:tc>
        <w:tc>
          <w:tcPr>
            <w:tcW w:w="1655" w:type="dxa"/>
            <w:shd w:val="clear" w:color="auto" w:fill="auto"/>
            <w:tcMar>
              <w:left w:w="57" w:type="dxa"/>
              <w:right w:w="57" w:type="dxa"/>
            </w:tcMar>
          </w:tcPr>
          <w:p w14:paraId="61FD02E5" w14:textId="77777777" w:rsidR="00774008" w:rsidRPr="00C734C0" w:rsidRDefault="0094203C" w:rsidP="00C734C0">
            <w:pPr>
              <w:pStyle w:val="ac"/>
              <w:jc w:val="center"/>
            </w:pPr>
            <w:r w:rsidRPr="00C734C0">
              <w:t>3</w:t>
            </w:r>
          </w:p>
          <w:p w14:paraId="63C566EC" w14:textId="0BFA4119" w:rsidR="007B60F8" w:rsidRPr="00C734C0" w:rsidRDefault="007B60F8" w:rsidP="00C734C0">
            <w:pPr>
              <w:pStyle w:val="ac"/>
              <w:jc w:val="center"/>
            </w:pPr>
          </w:p>
        </w:tc>
      </w:tr>
      <w:tr w:rsidR="007E4944" w:rsidRPr="00C734C0" w14:paraId="79695FE6" w14:textId="77777777" w:rsidTr="00A2306B">
        <w:trPr>
          <w:cantSplit/>
          <w:trHeight w:val="454"/>
          <w:jc w:val="center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5997BD36" w14:textId="77777777" w:rsidR="004A632C" w:rsidRPr="00C734C0" w:rsidRDefault="004A632C" w:rsidP="00C734C0">
            <w:pPr>
              <w:pStyle w:val="ac"/>
              <w:jc w:val="left"/>
            </w:pPr>
          </w:p>
        </w:tc>
        <w:tc>
          <w:tcPr>
            <w:tcW w:w="4431" w:type="dxa"/>
            <w:shd w:val="clear" w:color="auto" w:fill="auto"/>
          </w:tcPr>
          <w:p w14:paraId="2D42AACB" w14:textId="735722AF" w:rsidR="004A632C" w:rsidRPr="00C734C0" w:rsidRDefault="004A632C" w:rsidP="00C734C0">
            <w:pPr>
              <w:pStyle w:val="ac"/>
              <w:rPr>
                <w:lang w:val="en-US"/>
              </w:rPr>
            </w:pPr>
            <w:r w:rsidRPr="00C734C0">
              <w:t>Графическая часть</w:t>
            </w:r>
          </w:p>
        </w:tc>
        <w:tc>
          <w:tcPr>
            <w:tcW w:w="1655" w:type="dxa"/>
            <w:shd w:val="clear" w:color="auto" w:fill="auto"/>
            <w:tcMar>
              <w:left w:w="57" w:type="dxa"/>
              <w:right w:w="57" w:type="dxa"/>
            </w:tcMar>
          </w:tcPr>
          <w:p w14:paraId="719EEFFB" w14:textId="77777777" w:rsidR="004A632C" w:rsidRPr="00C734C0" w:rsidRDefault="004A632C" w:rsidP="00C734C0">
            <w:pPr>
              <w:pStyle w:val="ac"/>
              <w:jc w:val="center"/>
            </w:pPr>
          </w:p>
        </w:tc>
      </w:tr>
      <w:tr w:rsidR="007E4944" w:rsidRPr="00C734C0" w14:paraId="749EB156" w14:textId="77777777" w:rsidTr="007E4944">
        <w:trPr>
          <w:cantSplit/>
          <w:trHeight w:val="454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412C1C24" w14:textId="54406453" w:rsidR="007E4944" w:rsidRPr="00C734C0" w:rsidRDefault="007E4944" w:rsidP="00C734C0">
            <w:pPr>
              <w:pStyle w:val="ac"/>
              <w:jc w:val="center"/>
            </w:pPr>
            <w:r w:rsidRPr="00C734C0">
              <w:t>1</w:t>
            </w:r>
          </w:p>
        </w:tc>
        <w:tc>
          <w:tcPr>
            <w:tcW w:w="3118" w:type="dxa"/>
            <w:shd w:val="clear" w:color="auto" w:fill="auto"/>
          </w:tcPr>
          <w:p w14:paraId="4621AE86" w14:textId="01D9CA1B" w:rsidR="007E4944" w:rsidRPr="00C734C0" w:rsidRDefault="007E4944" w:rsidP="00C734C0">
            <w:pPr>
              <w:pStyle w:val="ac"/>
              <w:jc w:val="left"/>
            </w:pPr>
            <w:r w:rsidRPr="00C734C0">
              <w:rPr>
                <w:spacing w:val="-6"/>
              </w:rPr>
              <w:fldChar w:fldCharType="begin"/>
            </w:r>
            <w:r w:rsidRPr="00C734C0">
              <w:rPr>
                <w:spacing w:val="-6"/>
              </w:rPr>
              <w:instrText xml:space="preserve"> DOCPROPERTY  ШифрДокумента  \* MERGEFORMAT </w:instrText>
            </w:r>
            <w:r w:rsidRPr="00C734C0">
              <w:rPr>
                <w:spacing w:val="-6"/>
              </w:rPr>
              <w:fldChar w:fldCharType="separate"/>
            </w:r>
            <w:r w:rsidRPr="00C734C0">
              <w:rPr>
                <w:spacing w:val="-6"/>
              </w:rPr>
              <w:t>1750619/1435Д-01-703000</w:t>
            </w:r>
            <w:r w:rsidRPr="00C734C0">
              <w:rPr>
                <w:spacing w:val="-6"/>
              </w:rPr>
              <w:fldChar w:fldCharType="end"/>
            </w:r>
            <w:r w:rsidRPr="00C734C0">
              <w:rPr>
                <w:noProof/>
                <w:lang w:val="en-US"/>
              </w:rPr>
              <w:t>-</w:t>
            </w:r>
            <w:r w:rsidRPr="00C734C0">
              <w:rPr>
                <w:noProof/>
              </w:rPr>
              <w:fldChar w:fldCharType="begin"/>
            </w:r>
            <w:r w:rsidRPr="00C734C0">
              <w:rPr>
                <w:noProof/>
              </w:rPr>
              <w:instrText xml:space="preserve"> DOCPROPERTY  КодДисциплины  \* MERGEFORMAT </w:instrText>
            </w:r>
            <w:r w:rsidRPr="00C734C0">
              <w:rPr>
                <w:noProof/>
              </w:rPr>
              <w:fldChar w:fldCharType="separate"/>
            </w:r>
            <w:r w:rsidRPr="00C734C0">
              <w:rPr>
                <w:noProof/>
              </w:rPr>
              <w:t>ППТ2</w:t>
            </w:r>
            <w:r w:rsidRPr="00C734C0">
              <w:rPr>
                <w:noProof/>
              </w:rPr>
              <w:fldChar w:fldCharType="end"/>
            </w:r>
            <w:r w:rsidRPr="00C734C0">
              <w:t>-СХ-001</w:t>
            </w:r>
          </w:p>
        </w:tc>
        <w:tc>
          <w:tcPr>
            <w:tcW w:w="4431" w:type="dxa"/>
            <w:shd w:val="clear" w:color="auto" w:fill="auto"/>
          </w:tcPr>
          <w:p w14:paraId="5FFF26D3" w14:textId="77777777" w:rsidR="007E4944" w:rsidRPr="00C734C0" w:rsidRDefault="007E4944" w:rsidP="00C734C0">
            <w:pPr>
              <w:pStyle w:val="ac"/>
            </w:pPr>
            <w:r w:rsidRPr="00C734C0">
              <w:t>Проект планировки территории.</w:t>
            </w:r>
          </w:p>
          <w:p w14:paraId="5A8143A5" w14:textId="77777777" w:rsidR="007E4944" w:rsidRPr="00C734C0" w:rsidRDefault="007E4944" w:rsidP="00C734C0">
            <w:pPr>
              <w:pStyle w:val="ac"/>
            </w:pPr>
            <w:r w:rsidRPr="00C734C0">
              <w:t>Материалы по обоснованию.</w:t>
            </w:r>
          </w:p>
          <w:p w14:paraId="1531135D" w14:textId="2C0CE65C" w:rsidR="007E4944" w:rsidRPr="00C734C0" w:rsidRDefault="007E4944" w:rsidP="00C734C0">
            <w:pPr>
              <w:pStyle w:val="ac"/>
            </w:pPr>
            <w:r w:rsidRPr="00C734C0">
              <w:t>Карта планировочной структуры терр</w:t>
            </w:r>
            <w:r w:rsidRPr="00C734C0">
              <w:t>и</w:t>
            </w:r>
            <w:r w:rsidRPr="00C734C0">
              <w:t xml:space="preserve">тории </w:t>
            </w:r>
            <w:r w:rsidRPr="00C734C0">
              <w:rPr>
                <w:rFonts w:cs="Arial"/>
                <w:lang w:eastAsia="ru-RU"/>
              </w:rPr>
              <w:t>(1:25000)</w:t>
            </w:r>
          </w:p>
        </w:tc>
        <w:tc>
          <w:tcPr>
            <w:tcW w:w="1655" w:type="dxa"/>
            <w:shd w:val="clear" w:color="auto" w:fill="auto"/>
            <w:tcMar>
              <w:left w:w="57" w:type="dxa"/>
              <w:right w:w="57" w:type="dxa"/>
            </w:tcMar>
          </w:tcPr>
          <w:p w14:paraId="16C0919B" w14:textId="4307EF2A" w:rsidR="007E4944" w:rsidRPr="00C734C0" w:rsidRDefault="008E6BD5" w:rsidP="00C734C0">
            <w:pPr>
              <w:pStyle w:val="ac"/>
              <w:jc w:val="center"/>
            </w:pPr>
            <w:r w:rsidRPr="00C734C0">
              <w:t>44</w:t>
            </w:r>
          </w:p>
        </w:tc>
      </w:tr>
      <w:tr w:rsidR="007E4944" w:rsidRPr="00C734C0" w14:paraId="4A8BFE00" w14:textId="77777777" w:rsidTr="007E4944">
        <w:trPr>
          <w:cantSplit/>
          <w:trHeight w:val="454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594AC8FC" w14:textId="4135A8A8" w:rsidR="007E4944" w:rsidRPr="00C734C0" w:rsidRDefault="007E4944" w:rsidP="00C734C0">
            <w:pPr>
              <w:pStyle w:val="ac"/>
              <w:jc w:val="center"/>
            </w:pPr>
            <w:r w:rsidRPr="00C734C0">
              <w:t>2</w:t>
            </w:r>
          </w:p>
        </w:tc>
        <w:tc>
          <w:tcPr>
            <w:tcW w:w="3118" w:type="dxa"/>
            <w:shd w:val="clear" w:color="auto" w:fill="auto"/>
          </w:tcPr>
          <w:p w14:paraId="250D5CD7" w14:textId="1E4C245C" w:rsidR="007E4944" w:rsidRPr="00C734C0" w:rsidRDefault="007E4944" w:rsidP="00C734C0">
            <w:pPr>
              <w:pStyle w:val="ac"/>
              <w:jc w:val="left"/>
              <w:rPr>
                <w:noProof/>
                <w:lang w:val="en-US"/>
              </w:rPr>
            </w:pPr>
            <w:r w:rsidRPr="00C734C0">
              <w:rPr>
                <w:spacing w:val="-6"/>
              </w:rPr>
              <w:fldChar w:fldCharType="begin"/>
            </w:r>
            <w:r w:rsidRPr="00C734C0">
              <w:rPr>
                <w:spacing w:val="-6"/>
              </w:rPr>
              <w:instrText xml:space="preserve"> DOCPROPERTY  ШифрДокумента  \* MERGEFORMAT </w:instrText>
            </w:r>
            <w:r w:rsidRPr="00C734C0">
              <w:rPr>
                <w:spacing w:val="-6"/>
              </w:rPr>
              <w:fldChar w:fldCharType="separate"/>
            </w:r>
            <w:r w:rsidRPr="00C734C0">
              <w:rPr>
                <w:spacing w:val="-6"/>
              </w:rPr>
              <w:t>1750619/1435Д-01-703000</w:t>
            </w:r>
            <w:r w:rsidRPr="00C734C0">
              <w:rPr>
                <w:spacing w:val="-6"/>
              </w:rPr>
              <w:fldChar w:fldCharType="end"/>
            </w:r>
            <w:r w:rsidRPr="00C734C0">
              <w:rPr>
                <w:noProof/>
                <w:lang w:val="en-US"/>
              </w:rPr>
              <w:t>-</w:t>
            </w:r>
            <w:r w:rsidRPr="00C734C0">
              <w:rPr>
                <w:noProof/>
              </w:rPr>
              <w:fldChar w:fldCharType="begin"/>
            </w:r>
            <w:r w:rsidRPr="00C734C0">
              <w:rPr>
                <w:noProof/>
              </w:rPr>
              <w:instrText xml:space="preserve"> DOCPROPERTY  КодДисциплины  \* MERGEFORMAT </w:instrText>
            </w:r>
            <w:r w:rsidRPr="00C734C0">
              <w:rPr>
                <w:noProof/>
              </w:rPr>
              <w:fldChar w:fldCharType="separate"/>
            </w:r>
            <w:r w:rsidRPr="00C734C0">
              <w:rPr>
                <w:noProof/>
              </w:rPr>
              <w:t>ППТ2</w:t>
            </w:r>
            <w:r w:rsidRPr="00C734C0">
              <w:rPr>
                <w:noProof/>
              </w:rPr>
              <w:fldChar w:fldCharType="end"/>
            </w:r>
            <w:r w:rsidRPr="00C734C0">
              <w:t>-СХ-002</w:t>
            </w:r>
          </w:p>
        </w:tc>
        <w:tc>
          <w:tcPr>
            <w:tcW w:w="4431" w:type="dxa"/>
            <w:shd w:val="clear" w:color="auto" w:fill="auto"/>
          </w:tcPr>
          <w:p w14:paraId="6A1B958A" w14:textId="77777777" w:rsidR="007E4944" w:rsidRPr="00C734C0" w:rsidRDefault="007E4944" w:rsidP="00C734C0">
            <w:pPr>
              <w:pStyle w:val="ac"/>
            </w:pPr>
            <w:r w:rsidRPr="00C734C0">
              <w:t>Проект планировки территории.</w:t>
            </w:r>
          </w:p>
          <w:p w14:paraId="3F44D135" w14:textId="77777777" w:rsidR="007E4944" w:rsidRPr="00C734C0" w:rsidRDefault="007E4944" w:rsidP="00C734C0">
            <w:pPr>
              <w:pStyle w:val="ac"/>
            </w:pPr>
            <w:r w:rsidRPr="00C734C0">
              <w:t>Материалы по обоснованию.</w:t>
            </w:r>
          </w:p>
          <w:p w14:paraId="0CAF7029" w14:textId="6DDAC6DF" w:rsidR="007E4944" w:rsidRPr="00C734C0" w:rsidRDefault="007E4944" w:rsidP="00C734C0">
            <w:pPr>
              <w:spacing w:line="240" w:lineRule="auto"/>
              <w:ind w:left="12" w:firstLine="0"/>
            </w:pPr>
            <w:r w:rsidRPr="00C734C0">
              <w:rPr>
                <w:rFonts w:cs="Arial"/>
                <w:lang w:eastAsia="ru-RU"/>
              </w:rPr>
              <w:t>Схема организации движения транспо</w:t>
            </w:r>
            <w:r w:rsidRPr="00C734C0">
              <w:rPr>
                <w:rFonts w:cs="Arial"/>
                <w:lang w:eastAsia="ru-RU"/>
              </w:rPr>
              <w:t>р</w:t>
            </w:r>
            <w:r w:rsidRPr="00C734C0">
              <w:rPr>
                <w:rFonts w:cs="Arial"/>
                <w:lang w:eastAsia="ru-RU"/>
              </w:rPr>
              <w:t>та (1:</w:t>
            </w:r>
            <w:r w:rsidR="006D04BD" w:rsidRPr="00C734C0">
              <w:rPr>
                <w:rFonts w:cs="Arial"/>
                <w:lang w:eastAsia="ru-RU"/>
              </w:rPr>
              <w:t>1000</w:t>
            </w:r>
            <w:r w:rsidRPr="00C734C0">
              <w:rPr>
                <w:rFonts w:cs="Arial"/>
                <w:lang w:eastAsia="ru-RU"/>
              </w:rPr>
              <w:t xml:space="preserve">000). </w:t>
            </w:r>
          </w:p>
        </w:tc>
        <w:tc>
          <w:tcPr>
            <w:tcW w:w="1655" w:type="dxa"/>
            <w:shd w:val="clear" w:color="auto" w:fill="auto"/>
            <w:tcMar>
              <w:left w:w="57" w:type="dxa"/>
              <w:right w:w="57" w:type="dxa"/>
            </w:tcMar>
          </w:tcPr>
          <w:p w14:paraId="416E9662" w14:textId="6018227B" w:rsidR="007E4944" w:rsidRPr="00C734C0" w:rsidRDefault="008E6BD5" w:rsidP="00C734C0">
            <w:pPr>
              <w:pStyle w:val="ac"/>
              <w:jc w:val="center"/>
            </w:pPr>
            <w:r w:rsidRPr="00C734C0">
              <w:t>45</w:t>
            </w:r>
          </w:p>
        </w:tc>
      </w:tr>
      <w:tr w:rsidR="007E4944" w:rsidRPr="00C734C0" w14:paraId="2AABD9D8" w14:textId="77777777" w:rsidTr="007E4944">
        <w:trPr>
          <w:cantSplit/>
          <w:trHeight w:val="454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42355072" w14:textId="42940FB2" w:rsidR="007E4944" w:rsidRPr="00C734C0" w:rsidRDefault="007E4944" w:rsidP="00C734C0">
            <w:pPr>
              <w:pStyle w:val="ac"/>
              <w:jc w:val="center"/>
            </w:pPr>
            <w:r w:rsidRPr="00C734C0">
              <w:t>3</w:t>
            </w:r>
          </w:p>
        </w:tc>
        <w:tc>
          <w:tcPr>
            <w:tcW w:w="3118" w:type="dxa"/>
            <w:shd w:val="clear" w:color="auto" w:fill="auto"/>
          </w:tcPr>
          <w:p w14:paraId="125C0EC4" w14:textId="12D64D5A" w:rsidR="007E4944" w:rsidRPr="00C734C0" w:rsidRDefault="007E4944" w:rsidP="00C734C0">
            <w:pPr>
              <w:pStyle w:val="ac"/>
              <w:jc w:val="left"/>
              <w:rPr>
                <w:noProof/>
                <w:lang w:val="en-US"/>
              </w:rPr>
            </w:pPr>
            <w:r w:rsidRPr="00C734C0">
              <w:rPr>
                <w:spacing w:val="-6"/>
              </w:rPr>
              <w:fldChar w:fldCharType="begin"/>
            </w:r>
            <w:r w:rsidRPr="00C734C0">
              <w:rPr>
                <w:spacing w:val="-6"/>
              </w:rPr>
              <w:instrText xml:space="preserve"> DOCPROPERTY  ШифрДокумента  \* MERGEFORMAT </w:instrText>
            </w:r>
            <w:r w:rsidRPr="00C734C0">
              <w:rPr>
                <w:spacing w:val="-6"/>
              </w:rPr>
              <w:fldChar w:fldCharType="separate"/>
            </w:r>
            <w:r w:rsidRPr="00C734C0">
              <w:rPr>
                <w:spacing w:val="-6"/>
              </w:rPr>
              <w:t>1750619/1435Д-01-703000</w:t>
            </w:r>
            <w:r w:rsidRPr="00C734C0">
              <w:rPr>
                <w:spacing w:val="-6"/>
              </w:rPr>
              <w:fldChar w:fldCharType="end"/>
            </w:r>
            <w:r w:rsidRPr="00C734C0">
              <w:rPr>
                <w:noProof/>
                <w:lang w:val="en-US"/>
              </w:rPr>
              <w:t>-</w:t>
            </w:r>
            <w:r w:rsidRPr="00C734C0">
              <w:rPr>
                <w:noProof/>
              </w:rPr>
              <w:fldChar w:fldCharType="begin"/>
            </w:r>
            <w:r w:rsidRPr="00C734C0">
              <w:rPr>
                <w:noProof/>
              </w:rPr>
              <w:instrText xml:space="preserve"> DOCPROPERTY  КодДисциплины  \* MERGEFORMAT </w:instrText>
            </w:r>
            <w:r w:rsidRPr="00C734C0">
              <w:rPr>
                <w:noProof/>
              </w:rPr>
              <w:fldChar w:fldCharType="separate"/>
            </w:r>
            <w:r w:rsidRPr="00C734C0">
              <w:rPr>
                <w:noProof/>
              </w:rPr>
              <w:t>ППТ2</w:t>
            </w:r>
            <w:r w:rsidRPr="00C734C0">
              <w:rPr>
                <w:noProof/>
              </w:rPr>
              <w:fldChar w:fldCharType="end"/>
            </w:r>
            <w:r w:rsidRPr="00C734C0">
              <w:t>-СХ-003</w:t>
            </w:r>
          </w:p>
        </w:tc>
        <w:tc>
          <w:tcPr>
            <w:tcW w:w="4431" w:type="dxa"/>
            <w:shd w:val="clear" w:color="auto" w:fill="auto"/>
          </w:tcPr>
          <w:p w14:paraId="42623635" w14:textId="77777777" w:rsidR="007E4944" w:rsidRPr="00C734C0" w:rsidRDefault="007E4944" w:rsidP="00C734C0">
            <w:pPr>
              <w:pStyle w:val="ac"/>
            </w:pPr>
            <w:r w:rsidRPr="00C734C0">
              <w:t>Проект планировки территории.</w:t>
            </w:r>
          </w:p>
          <w:p w14:paraId="4CC67827" w14:textId="77777777" w:rsidR="007E4944" w:rsidRPr="00C734C0" w:rsidRDefault="007E4944" w:rsidP="00C734C0">
            <w:pPr>
              <w:pStyle w:val="ac"/>
            </w:pPr>
            <w:r w:rsidRPr="00C734C0">
              <w:t>Материалы по обоснованию.</w:t>
            </w:r>
          </w:p>
          <w:p w14:paraId="70AF3783" w14:textId="6D7BB587" w:rsidR="007E4944" w:rsidRPr="00C734C0" w:rsidRDefault="007E4944" w:rsidP="00C734C0">
            <w:pPr>
              <w:spacing w:line="240" w:lineRule="auto"/>
              <w:ind w:left="12" w:firstLine="0"/>
            </w:pPr>
            <w:r w:rsidRPr="00C734C0">
              <w:rPr>
                <w:rFonts w:cs="Arial"/>
                <w:lang w:eastAsia="ru-RU"/>
              </w:rPr>
              <w:t>Схема границ зон с особыми условия</w:t>
            </w:r>
            <w:r w:rsidR="00AC6776" w:rsidRPr="00C734C0">
              <w:rPr>
                <w:rFonts w:cs="Arial"/>
                <w:lang w:eastAsia="ru-RU"/>
              </w:rPr>
              <w:t>ми использования территории (1:2</w:t>
            </w:r>
            <w:r w:rsidRPr="00C734C0">
              <w:rPr>
                <w:rFonts w:cs="Arial"/>
                <w:lang w:eastAsia="ru-RU"/>
              </w:rPr>
              <w:t>000)</w:t>
            </w:r>
          </w:p>
        </w:tc>
        <w:tc>
          <w:tcPr>
            <w:tcW w:w="1655" w:type="dxa"/>
            <w:shd w:val="clear" w:color="auto" w:fill="auto"/>
            <w:tcMar>
              <w:left w:w="57" w:type="dxa"/>
              <w:right w:w="57" w:type="dxa"/>
            </w:tcMar>
          </w:tcPr>
          <w:p w14:paraId="0CF19348" w14:textId="778E31F7" w:rsidR="007E4944" w:rsidRPr="00C734C0" w:rsidRDefault="008E6BD5" w:rsidP="00C734C0">
            <w:pPr>
              <w:pStyle w:val="ac"/>
              <w:jc w:val="center"/>
            </w:pPr>
            <w:r w:rsidRPr="00C734C0">
              <w:t>46</w:t>
            </w:r>
          </w:p>
        </w:tc>
      </w:tr>
      <w:tr w:rsidR="007E4944" w:rsidRPr="00C734C0" w14:paraId="68FBF474" w14:textId="77777777" w:rsidTr="007E4944">
        <w:trPr>
          <w:cantSplit/>
          <w:trHeight w:val="454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1DD0FF26" w14:textId="452AF143" w:rsidR="007E4944" w:rsidRPr="00C734C0" w:rsidRDefault="007E4944" w:rsidP="00C734C0">
            <w:pPr>
              <w:pStyle w:val="ac"/>
              <w:jc w:val="center"/>
            </w:pPr>
            <w:r w:rsidRPr="00C734C0">
              <w:t>4</w:t>
            </w:r>
          </w:p>
        </w:tc>
        <w:tc>
          <w:tcPr>
            <w:tcW w:w="3118" w:type="dxa"/>
            <w:shd w:val="clear" w:color="auto" w:fill="auto"/>
          </w:tcPr>
          <w:p w14:paraId="75D919D0" w14:textId="2DDB01FA" w:rsidR="007E4944" w:rsidRPr="00C734C0" w:rsidRDefault="007E4944" w:rsidP="00C734C0">
            <w:pPr>
              <w:pStyle w:val="ac"/>
              <w:jc w:val="left"/>
              <w:rPr>
                <w:noProof/>
                <w:lang w:val="en-US"/>
              </w:rPr>
            </w:pPr>
            <w:r w:rsidRPr="00C734C0">
              <w:rPr>
                <w:spacing w:val="-6"/>
              </w:rPr>
              <w:fldChar w:fldCharType="begin"/>
            </w:r>
            <w:r w:rsidRPr="00C734C0">
              <w:rPr>
                <w:spacing w:val="-6"/>
              </w:rPr>
              <w:instrText xml:space="preserve"> DOCPROPERTY  ШифрДокумента  \* MERGEFORMAT </w:instrText>
            </w:r>
            <w:r w:rsidRPr="00C734C0">
              <w:rPr>
                <w:spacing w:val="-6"/>
              </w:rPr>
              <w:fldChar w:fldCharType="separate"/>
            </w:r>
            <w:r w:rsidRPr="00C734C0">
              <w:rPr>
                <w:spacing w:val="-6"/>
              </w:rPr>
              <w:t>1750619/1435Д-01-703000</w:t>
            </w:r>
            <w:r w:rsidRPr="00C734C0">
              <w:rPr>
                <w:spacing w:val="-6"/>
              </w:rPr>
              <w:fldChar w:fldCharType="end"/>
            </w:r>
            <w:r w:rsidRPr="00C734C0">
              <w:rPr>
                <w:noProof/>
                <w:lang w:val="en-US"/>
              </w:rPr>
              <w:t>-</w:t>
            </w:r>
            <w:r w:rsidRPr="00C734C0">
              <w:rPr>
                <w:noProof/>
              </w:rPr>
              <w:fldChar w:fldCharType="begin"/>
            </w:r>
            <w:r w:rsidRPr="00C734C0">
              <w:rPr>
                <w:noProof/>
              </w:rPr>
              <w:instrText xml:space="preserve"> DOCPROPERTY  КодДисциплины  \* MERGEFORMAT </w:instrText>
            </w:r>
            <w:r w:rsidRPr="00C734C0">
              <w:rPr>
                <w:noProof/>
              </w:rPr>
              <w:fldChar w:fldCharType="separate"/>
            </w:r>
            <w:r w:rsidRPr="00C734C0">
              <w:rPr>
                <w:noProof/>
              </w:rPr>
              <w:t>ППТ2</w:t>
            </w:r>
            <w:r w:rsidRPr="00C734C0">
              <w:rPr>
                <w:noProof/>
              </w:rPr>
              <w:fldChar w:fldCharType="end"/>
            </w:r>
            <w:r w:rsidRPr="00C734C0">
              <w:t>-СХ-004</w:t>
            </w:r>
          </w:p>
        </w:tc>
        <w:tc>
          <w:tcPr>
            <w:tcW w:w="4431" w:type="dxa"/>
            <w:shd w:val="clear" w:color="auto" w:fill="auto"/>
          </w:tcPr>
          <w:p w14:paraId="45E79C33" w14:textId="77777777" w:rsidR="007E4944" w:rsidRPr="00C734C0" w:rsidRDefault="007E4944" w:rsidP="00C734C0">
            <w:pPr>
              <w:pStyle w:val="ac"/>
            </w:pPr>
            <w:r w:rsidRPr="00C734C0">
              <w:t>Проект планировки территории.</w:t>
            </w:r>
          </w:p>
          <w:p w14:paraId="24C02591" w14:textId="3254796D" w:rsidR="007E4944" w:rsidRPr="00C734C0" w:rsidRDefault="007E4944" w:rsidP="00C734C0">
            <w:pPr>
              <w:spacing w:line="240" w:lineRule="auto"/>
              <w:ind w:left="12" w:firstLine="0"/>
            </w:pPr>
            <w:r w:rsidRPr="00C734C0">
              <w:t xml:space="preserve">Материалы по обоснованию. </w:t>
            </w:r>
            <w:r w:rsidRPr="00C734C0">
              <w:rPr>
                <w:rFonts w:cs="Arial"/>
                <w:lang w:eastAsia="ru-RU"/>
              </w:rPr>
              <w:t>Схема м</w:t>
            </w:r>
            <w:r w:rsidRPr="00C734C0">
              <w:rPr>
                <w:rFonts w:cs="Arial"/>
                <w:lang w:eastAsia="ru-RU"/>
              </w:rPr>
              <w:t>е</w:t>
            </w:r>
            <w:r w:rsidRPr="00C734C0">
              <w:rPr>
                <w:rFonts w:cs="Arial"/>
                <w:lang w:eastAsia="ru-RU"/>
              </w:rPr>
              <w:t>стоположения существующих объектов</w:t>
            </w:r>
            <w:r w:rsidR="00AC6776" w:rsidRPr="00C734C0">
              <w:rPr>
                <w:rFonts w:cs="Arial"/>
                <w:lang w:eastAsia="ru-RU"/>
              </w:rPr>
              <w:t xml:space="preserve"> капитального строительства (1:1</w:t>
            </w:r>
            <w:r w:rsidRPr="00C734C0">
              <w:rPr>
                <w:rFonts w:cs="Arial"/>
                <w:lang w:eastAsia="ru-RU"/>
              </w:rPr>
              <w:t>000)</w:t>
            </w:r>
          </w:p>
        </w:tc>
        <w:tc>
          <w:tcPr>
            <w:tcW w:w="1655" w:type="dxa"/>
            <w:shd w:val="clear" w:color="auto" w:fill="auto"/>
            <w:tcMar>
              <w:left w:w="57" w:type="dxa"/>
              <w:right w:w="57" w:type="dxa"/>
            </w:tcMar>
          </w:tcPr>
          <w:p w14:paraId="7A6DFFD1" w14:textId="7523E9D7" w:rsidR="007E4944" w:rsidRPr="00C734C0" w:rsidRDefault="008E6BD5" w:rsidP="00C734C0">
            <w:pPr>
              <w:pStyle w:val="ac"/>
              <w:jc w:val="center"/>
            </w:pPr>
            <w:r w:rsidRPr="00C734C0">
              <w:t>47</w:t>
            </w:r>
          </w:p>
        </w:tc>
      </w:tr>
    </w:tbl>
    <w:p w14:paraId="63C56710" w14:textId="77777777" w:rsidR="00027827" w:rsidRPr="00C734C0" w:rsidRDefault="00027827" w:rsidP="00C734C0"/>
    <w:p w14:paraId="63C56712" w14:textId="77777777" w:rsidR="00CA5F68" w:rsidRPr="00C734C0" w:rsidRDefault="00CA5F68" w:rsidP="00C734C0">
      <w:pPr>
        <w:sectPr w:rsidR="00CA5F68" w:rsidRPr="00C734C0" w:rsidSect="003D660A">
          <w:headerReference w:type="default" r:id="rId20"/>
          <w:footerReference w:type="default" r:id="rId21"/>
          <w:headerReference w:type="first" r:id="rId22"/>
          <w:footerReference w:type="first" r:id="rId23"/>
          <w:pgSz w:w="11906" w:h="16838"/>
          <w:pgMar w:top="1134" w:right="851" w:bottom="1985" w:left="1701" w:header="284" w:footer="284" w:gutter="0"/>
          <w:cols w:space="708"/>
          <w:titlePg/>
          <w:docGrid w:linePitch="360"/>
        </w:sectPr>
      </w:pPr>
    </w:p>
    <w:p w14:paraId="42F85DDA" w14:textId="3D174E80" w:rsidR="00054965" w:rsidRPr="00C734C0" w:rsidRDefault="00054965" w:rsidP="00C734C0">
      <w:pPr>
        <w:pStyle w:val="aa"/>
        <w:rPr>
          <w:sz w:val="22"/>
        </w:rPr>
      </w:pPr>
    </w:p>
    <w:p w14:paraId="3348CF1B" w14:textId="77777777" w:rsidR="00054965" w:rsidRPr="00C734C0" w:rsidRDefault="00054965" w:rsidP="00C734C0">
      <w:pPr>
        <w:pStyle w:val="aa"/>
        <w:rPr>
          <w:sz w:val="22"/>
        </w:rPr>
        <w:sectPr w:rsidR="00054965" w:rsidRPr="00C734C0" w:rsidSect="002D0BC9">
          <w:headerReference w:type="default" r:id="rId24"/>
          <w:footerReference w:type="default" r:id="rId25"/>
          <w:type w:val="continuous"/>
          <w:pgSz w:w="11906" w:h="16838"/>
          <w:pgMar w:top="1134" w:right="851" w:bottom="1985" w:left="1701" w:header="284" w:footer="284" w:gutter="0"/>
          <w:pgNumType w:start="15"/>
          <w:cols w:space="708"/>
          <w:titlePg/>
          <w:docGrid w:linePitch="360"/>
        </w:sectPr>
      </w:pPr>
    </w:p>
    <w:p w14:paraId="63C567A2" w14:textId="77777777" w:rsidR="00E75344" w:rsidRPr="00C734C0" w:rsidRDefault="00E75344" w:rsidP="00C734C0">
      <w:pPr>
        <w:pStyle w:val="aa"/>
        <w:rPr>
          <w:sz w:val="22"/>
        </w:rPr>
      </w:pPr>
      <w:r w:rsidRPr="00C734C0">
        <w:rPr>
          <w:sz w:val="22"/>
        </w:rPr>
        <w:lastRenderedPageBreak/>
        <w:t>СОДЕРЖАНИЕ</w:t>
      </w:r>
      <w:bookmarkStart w:id="1" w:name="ОПЗ"/>
      <w:bookmarkEnd w:id="1"/>
    </w:p>
    <w:p w14:paraId="65F0C5DE" w14:textId="77777777" w:rsidR="008E6BD5" w:rsidRPr="00C734C0" w:rsidRDefault="00440CFB" w:rsidP="00C734C0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r w:rsidRPr="00C734C0">
        <w:rPr>
          <w:sz w:val="21"/>
          <w:szCs w:val="21"/>
        </w:rPr>
        <w:fldChar w:fldCharType="begin"/>
      </w:r>
      <w:r w:rsidRPr="00C734C0">
        <w:rPr>
          <w:sz w:val="21"/>
          <w:szCs w:val="21"/>
        </w:rPr>
        <w:instrText xml:space="preserve"> TOC \o "1-3" \h \z \u </w:instrText>
      </w:r>
      <w:r w:rsidRPr="00C734C0">
        <w:rPr>
          <w:sz w:val="21"/>
          <w:szCs w:val="21"/>
        </w:rPr>
        <w:fldChar w:fldCharType="separate"/>
      </w:r>
      <w:hyperlink w:anchor="_Toc57124668" w:history="1">
        <w:r w:rsidR="008E6BD5" w:rsidRPr="00C734C0">
          <w:rPr>
            <w:rStyle w:val="af9"/>
            <w:noProof/>
            <w:color w:val="auto"/>
          </w:rPr>
          <w:t>1</w:t>
        </w:r>
        <w:r w:rsidR="008E6BD5" w:rsidRPr="00C734C0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8E6BD5" w:rsidRPr="00C734C0">
          <w:rPr>
            <w:rStyle w:val="af9"/>
            <w:noProof/>
            <w:color w:val="auto"/>
          </w:rPr>
          <w:t>Общие сведения</w:t>
        </w:r>
        <w:r w:rsidR="008E6BD5" w:rsidRPr="00C734C0">
          <w:rPr>
            <w:noProof/>
            <w:webHidden/>
          </w:rPr>
          <w:tab/>
        </w:r>
        <w:r w:rsidR="008E6BD5" w:rsidRPr="00C734C0">
          <w:rPr>
            <w:noProof/>
            <w:webHidden/>
          </w:rPr>
          <w:fldChar w:fldCharType="begin"/>
        </w:r>
        <w:r w:rsidR="008E6BD5" w:rsidRPr="00C734C0">
          <w:rPr>
            <w:noProof/>
            <w:webHidden/>
          </w:rPr>
          <w:instrText xml:space="preserve"> PAGEREF _Toc57124668 \h </w:instrText>
        </w:r>
        <w:r w:rsidR="008E6BD5" w:rsidRPr="00C734C0">
          <w:rPr>
            <w:noProof/>
            <w:webHidden/>
          </w:rPr>
        </w:r>
        <w:r w:rsidR="008E6BD5" w:rsidRPr="00C734C0">
          <w:rPr>
            <w:noProof/>
            <w:webHidden/>
          </w:rPr>
          <w:fldChar w:fldCharType="separate"/>
        </w:r>
        <w:r w:rsidR="00C734C0">
          <w:rPr>
            <w:noProof/>
            <w:webHidden/>
          </w:rPr>
          <w:t>5</w:t>
        </w:r>
        <w:r w:rsidR="008E6BD5" w:rsidRPr="00C734C0">
          <w:rPr>
            <w:noProof/>
            <w:webHidden/>
          </w:rPr>
          <w:fldChar w:fldCharType="end"/>
        </w:r>
      </w:hyperlink>
    </w:p>
    <w:p w14:paraId="60E3D46D" w14:textId="77777777" w:rsidR="008E6BD5" w:rsidRPr="00C734C0" w:rsidRDefault="008E6BD5" w:rsidP="00C734C0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57124669" w:history="1">
        <w:r w:rsidRPr="00C734C0">
          <w:rPr>
            <w:rStyle w:val="af9"/>
            <w:noProof/>
            <w:color w:val="auto"/>
          </w:rPr>
          <w:t>2</w:t>
        </w:r>
        <w:r w:rsidRPr="00C734C0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Pr="00C734C0">
          <w:rPr>
            <w:rStyle w:val="af9"/>
            <w:noProof/>
            <w:color w:val="auto"/>
          </w:rPr>
          <w:t>Характеристика территории размещения проектируемого объекта</w:t>
        </w:r>
        <w:r w:rsidRPr="00C734C0">
          <w:rPr>
            <w:noProof/>
            <w:webHidden/>
          </w:rPr>
          <w:tab/>
        </w:r>
        <w:r w:rsidRPr="00C734C0">
          <w:rPr>
            <w:noProof/>
            <w:webHidden/>
          </w:rPr>
          <w:fldChar w:fldCharType="begin"/>
        </w:r>
        <w:r w:rsidRPr="00C734C0">
          <w:rPr>
            <w:noProof/>
            <w:webHidden/>
          </w:rPr>
          <w:instrText xml:space="preserve"> PAGEREF _Toc57124669 \h </w:instrText>
        </w:r>
        <w:r w:rsidRPr="00C734C0">
          <w:rPr>
            <w:noProof/>
            <w:webHidden/>
          </w:rPr>
        </w:r>
        <w:r w:rsidRPr="00C734C0">
          <w:rPr>
            <w:noProof/>
            <w:webHidden/>
          </w:rPr>
          <w:fldChar w:fldCharType="separate"/>
        </w:r>
        <w:r w:rsidR="00C734C0">
          <w:rPr>
            <w:noProof/>
            <w:webHidden/>
          </w:rPr>
          <w:t>8</w:t>
        </w:r>
        <w:r w:rsidRPr="00C734C0">
          <w:rPr>
            <w:noProof/>
            <w:webHidden/>
          </w:rPr>
          <w:fldChar w:fldCharType="end"/>
        </w:r>
      </w:hyperlink>
    </w:p>
    <w:p w14:paraId="1F594054" w14:textId="442405D8" w:rsidR="008E6BD5" w:rsidRPr="00C734C0" w:rsidRDefault="008E6BD5" w:rsidP="00C734C0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57124670" w:history="1">
        <w:r w:rsidRPr="00C734C0">
          <w:rPr>
            <w:rStyle w:val="af9"/>
            <w:rFonts w:eastAsia="Times New Roman"/>
            <w:bCs/>
            <w:caps/>
            <w:noProof/>
            <w:color w:val="auto"/>
          </w:rPr>
          <w:t>3</w:t>
        </w:r>
        <w:r w:rsidRPr="00C734C0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Pr="00C734C0">
          <w:rPr>
            <w:rStyle w:val="af9"/>
            <w:rFonts w:eastAsia="Times New Roman"/>
            <w:bCs/>
            <w:caps/>
            <w:noProof/>
            <w:color w:val="auto"/>
          </w:rPr>
          <w:t>О</w:t>
        </w:r>
        <w:r w:rsidRPr="00C734C0">
          <w:rPr>
            <w:rStyle w:val="af9"/>
            <w:rFonts w:eastAsia="Times New Roman"/>
            <w:bCs/>
            <w:noProof/>
            <w:color w:val="auto"/>
          </w:rPr>
          <w:t>боснование определения границ зон планируемого размещения объектов капитального строительства</w:t>
        </w:r>
        <w:r w:rsidRPr="00C734C0">
          <w:rPr>
            <w:noProof/>
            <w:webHidden/>
          </w:rPr>
          <w:tab/>
        </w:r>
        <w:r w:rsidRPr="00C734C0">
          <w:rPr>
            <w:noProof/>
            <w:webHidden/>
          </w:rPr>
          <w:fldChar w:fldCharType="begin"/>
        </w:r>
        <w:r w:rsidRPr="00C734C0">
          <w:rPr>
            <w:noProof/>
            <w:webHidden/>
          </w:rPr>
          <w:instrText xml:space="preserve"> PAGEREF _Toc57124670 \h </w:instrText>
        </w:r>
        <w:r w:rsidRPr="00C734C0">
          <w:rPr>
            <w:noProof/>
            <w:webHidden/>
          </w:rPr>
        </w:r>
        <w:r w:rsidRPr="00C734C0">
          <w:rPr>
            <w:noProof/>
            <w:webHidden/>
          </w:rPr>
          <w:fldChar w:fldCharType="separate"/>
        </w:r>
        <w:r w:rsidR="00C734C0">
          <w:rPr>
            <w:noProof/>
            <w:webHidden/>
          </w:rPr>
          <w:t>11</w:t>
        </w:r>
        <w:r w:rsidRPr="00C734C0">
          <w:rPr>
            <w:noProof/>
            <w:webHidden/>
          </w:rPr>
          <w:fldChar w:fldCharType="end"/>
        </w:r>
      </w:hyperlink>
    </w:p>
    <w:p w14:paraId="3E058B1E" w14:textId="0F346C43" w:rsidR="008E6BD5" w:rsidRPr="00C734C0" w:rsidRDefault="008E6BD5" w:rsidP="00C734C0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57124671" w:history="1">
        <w:r w:rsidRPr="00C734C0">
          <w:rPr>
            <w:rStyle w:val="af9"/>
            <w:rFonts w:eastAsia="Times New Roman"/>
            <w:bCs/>
            <w:caps/>
            <w:noProof/>
            <w:color w:val="auto"/>
          </w:rPr>
          <w:t>4</w:t>
        </w:r>
        <w:r w:rsidRPr="00C734C0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Pr="00C734C0">
          <w:rPr>
            <w:rStyle w:val="af9"/>
            <w:rFonts w:eastAsia="Times New Roman"/>
            <w:bCs/>
            <w:caps/>
            <w:noProof/>
            <w:color w:val="auto"/>
          </w:rPr>
          <w:t>О</w:t>
        </w:r>
        <w:r w:rsidRPr="00C734C0">
          <w:rPr>
            <w:rStyle w:val="af9"/>
            <w:rFonts w:eastAsia="Times New Roman"/>
            <w:bCs/>
            <w:noProof/>
            <w:color w:val="auto"/>
          </w:rPr>
          <w:t>боснование соответствия планируемых параметров, местоположения и назначения объектов нормативам градостроительного проектирования и требованиям градостро</w:t>
        </w:r>
        <w:r w:rsidRPr="00C734C0">
          <w:rPr>
            <w:rStyle w:val="af9"/>
            <w:rFonts w:eastAsia="Times New Roman"/>
            <w:bCs/>
            <w:noProof/>
            <w:color w:val="auto"/>
          </w:rPr>
          <w:t>и</w:t>
        </w:r>
        <w:r w:rsidRPr="00C734C0">
          <w:rPr>
            <w:rStyle w:val="af9"/>
            <w:rFonts w:eastAsia="Times New Roman"/>
            <w:bCs/>
            <w:noProof/>
            <w:color w:val="auto"/>
          </w:rPr>
          <w:t>тельных регламентов</w:t>
        </w:r>
        <w:r w:rsidRPr="00C734C0">
          <w:rPr>
            <w:noProof/>
            <w:webHidden/>
          </w:rPr>
          <w:tab/>
        </w:r>
        <w:r w:rsidRPr="00C734C0">
          <w:rPr>
            <w:noProof/>
            <w:webHidden/>
          </w:rPr>
          <w:fldChar w:fldCharType="begin"/>
        </w:r>
        <w:r w:rsidRPr="00C734C0">
          <w:rPr>
            <w:noProof/>
            <w:webHidden/>
          </w:rPr>
          <w:instrText xml:space="preserve"> PAGEREF _Toc57124671 \h </w:instrText>
        </w:r>
        <w:r w:rsidRPr="00C734C0">
          <w:rPr>
            <w:noProof/>
            <w:webHidden/>
          </w:rPr>
        </w:r>
        <w:r w:rsidRPr="00C734C0">
          <w:rPr>
            <w:noProof/>
            <w:webHidden/>
          </w:rPr>
          <w:fldChar w:fldCharType="separate"/>
        </w:r>
        <w:r w:rsidR="00C734C0">
          <w:rPr>
            <w:noProof/>
            <w:webHidden/>
          </w:rPr>
          <w:t>14</w:t>
        </w:r>
        <w:r w:rsidRPr="00C734C0">
          <w:rPr>
            <w:noProof/>
            <w:webHidden/>
          </w:rPr>
          <w:fldChar w:fldCharType="end"/>
        </w:r>
      </w:hyperlink>
    </w:p>
    <w:p w14:paraId="75B6C501" w14:textId="5764B6E9" w:rsidR="008E6BD5" w:rsidRPr="00C734C0" w:rsidRDefault="008E6BD5" w:rsidP="00C734C0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57124672" w:history="1">
        <w:r w:rsidRPr="00C734C0">
          <w:rPr>
            <w:rStyle w:val="af9"/>
            <w:rFonts w:eastAsia="Times New Roman"/>
            <w:bCs/>
            <w:caps/>
            <w:noProof/>
            <w:color w:val="auto"/>
          </w:rPr>
          <w:t>5</w:t>
        </w:r>
        <w:r w:rsidRPr="00C734C0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Pr="00C734C0">
          <w:rPr>
            <w:rStyle w:val="af9"/>
            <w:rFonts w:eastAsia="Times New Roman"/>
            <w:bCs/>
            <w:caps/>
            <w:noProof/>
            <w:color w:val="auto"/>
          </w:rPr>
          <w:t>В</w:t>
        </w:r>
        <w:r w:rsidRPr="00C734C0">
          <w:rPr>
            <w:rStyle w:val="af9"/>
            <w:rFonts w:eastAsia="Times New Roman"/>
            <w:bCs/>
            <w:noProof/>
            <w:color w:val="auto"/>
          </w:rPr>
          <w:t>арианты планировочных и объемно-пространственных решений застройки территории</w:t>
        </w:r>
        <w:r w:rsidRPr="00C734C0">
          <w:rPr>
            <w:noProof/>
            <w:webHidden/>
          </w:rPr>
          <w:tab/>
        </w:r>
        <w:r w:rsidRPr="00C734C0">
          <w:rPr>
            <w:noProof/>
            <w:webHidden/>
          </w:rPr>
          <w:fldChar w:fldCharType="begin"/>
        </w:r>
        <w:r w:rsidRPr="00C734C0">
          <w:rPr>
            <w:noProof/>
            <w:webHidden/>
          </w:rPr>
          <w:instrText xml:space="preserve"> PAGEREF _Toc57124672 \h </w:instrText>
        </w:r>
        <w:r w:rsidRPr="00C734C0">
          <w:rPr>
            <w:noProof/>
            <w:webHidden/>
          </w:rPr>
        </w:r>
        <w:r w:rsidRPr="00C734C0">
          <w:rPr>
            <w:noProof/>
            <w:webHidden/>
          </w:rPr>
          <w:fldChar w:fldCharType="separate"/>
        </w:r>
        <w:r w:rsidR="00C734C0">
          <w:rPr>
            <w:noProof/>
            <w:webHidden/>
          </w:rPr>
          <w:t>15</w:t>
        </w:r>
        <w:r w:rsidRPr="00C734C0">
          <w:rPr>
            <w:noProof/>
            <w:webHidden/>
          </w:rPr>
          <w:fldChar w:fldCharType="end"/>
        </w:r>
      </w:hyperlink>
    </w:p>
    <w:p w14:paraId="7FB09FA9" w14:textId="77777777" w:rsidR="008E6BD5" w:rsidRPr="00C734C0" w:rsidRDefault="008E6BD5" w:rsidP="00C734C0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57124673" w:history="1">
        <w:r w:rsidRPr="00C734C0">
          <w:rPr>
            <w:rStyle w:val="af9"/>
            <w:noProof/>
            <w:color w:val="auto"/>
          </w:rPr>
          <w:t>6</w:t>
        </w:r>
        <w:r w:rsidRPr="00C734C0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Pr="00C734C0">
          <w:rPr>
            <w:rStyle w:val="af9"/>
            <w:noProof/>
            <w:color w:val="auto"/>
          </w:rPr>
          <w:t>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</w:t>
        </w:r>
        <w:r w:rsidRPr="00C734C0">
          <w:rPr>
            <w:noProof/>
            <w:webHidden/>
          </w:rPr>
          <w:tab/>
        </w:r>
        <w:r w:rsidRPr="00C734C0">
          <w:rPr>
            <w:noProof/>
            <w:webHidden/>
          </w:rPr>
          <w:fldChar w:fldCharType="begin"/>
        </w:r>
        <w:r w:rsidRPr="00C734C0">
          <w:rPr>
            <w:noProof/>
            <w:webHidden/>
          </w:rPr>
          <w:instrText xml:space="preserve"> PAGEREF _Toc57124673 \h </w:instrText>
        </w:r>
        <w:r w:rsidRPr="00C734C0">
          <w:rPr>
            <w:noProof/>
            <w:webHidden/>
          </w:rPr>
        </w:r>
        <w:r w:rsidRPr="00C734C0">
          <w:rPr>
            <w:noProof/>
            <w:webHidden/>
          </w:rPr>
          <w:fldChar w:fldCharType="separate"/>
        </w:r>
        <w:r w:rsidR="00C734C0">
          <w:rPr>
            <w:noProof/>
            <w:webHidden/>
          </w:rPr>
          <w:t>16</w:t>
        </w:r>
        <w:r w:rsidRPr="00C734C0">
          <w:rPr>
            <w:noProof/>
            <w:webHidden/>
          </w:rPr>
          <w:fldChar w:fldCharType="end"/>
        </w:r>
      </w:hyperlink>
    </w:p>
    <w:p w14:paraId="35EA109B" w14:textId="77777777" w:rsidR="008E6BD5" w:rsidRPr="00C734C0" w:rsidRDefault="008E6BD5" w:rsidP="00C734C0">
      <w:pPr>
        <w:pStyle w:val="21"/>
        <w:rPr>
          <w:rFonts w:asciiTheme="minorHAnsi" w:eastAsiaTheme="minorEastAsia" w:hAnsiTheme="minorHAnsi" w:cstheme="minorBidi"/>
          <w:noProof/>
          <w:lang w:eastAsia="ru-RU"/>
        </w:rPr>
      </w:pPr>
      <w:hyperlink w:anchor="_Toc57124674" w:history="1">
        <w:r w:rsidRPr="00C734C0">
          <w:rPr>
            <w:rStyle w:val="af9"/>
            <w:noProof/>
            <w:color w:val="auto"/>
          </w:rPr>
          <w:t>6.1</w:t>
        </w:r>
        <w:r w:rsidRPr="00C734C0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Pr="00C734C0">
          <w:rPr>
            <w:rStyle w:val="af9"/>
            <w:noProof/>
            <w:color w:val="auto"/>
          </w:rPr>
          <w:t>Мероприятия по гражданской обороне и защите от чрезвычайных ситуаций</w:t>
        </w:r>
        <w:r w:rsidRPr="00C734C0">
          <w:rPr>
            <w:noProof/>
            <w:webHidden/>
          </w:rPr>
          <w:tab/>
        </w:r>
        <w:r w:rsidRPr="00C734C0">
          <w:rPr>
            <w:noProof/>
            <w:webHidden/>
          </w:rPr>
          <w:fldChar w:fldCharType="begin"/>
        </w:r>
        <w:r w:rsidRPr="00C734C0">
          <w:rPr>
            <w:noProof/>
            <w:webHidden/>
          </w:rPr>
          <w:instrText xml:space="preserve"> PAGEREF _Toc57124674 \h </w:instrText>
        </w:r>
        <w:r w:rsidRPr="00C734C0">
          <w:rPr>
            <w:noProof/>
            <w:webHidden/>
          </w:rPr>
        </w:r>
        <w:r w:rsidRPr="00C734C0">
          <w:rPr>
            <w:noProof/>
            <w:webHidden/>
          </w:rPr>
          <w:fldChar w:fldCharType="separate"/>
        </w:r>
        <w:r w:rsidR="00C734C0">
          <w:rPr>
            <w:noProof/>
            <w:webHidden/>
          </w:rPr>
          <w:t>16</w:t>
        </w:r>
        <w:r w:rsidRPr="00C734C0">
          <w:rPr>
            <w:noProof/>
            <w:webHidden/>
          </w:rPr>
          <w:fldChar w:fldCharType="end"/>
        </w:r>
      </w:hyperlink>
    </w:p>
    <w:p w14:paraId="6F8BC7AC" w14:textId="77777777" w:rsidR="008E6BD5" w:rsidRPr="00C734C0" w:rsidRDefault="008E6BD5" w:rsidP="00C734C0">
      <w:pPr>
        <w:pStyle w:val="21"/>
        <w:rPr>
          <w:rFonts w:asciiTheme="minorHAnsi" w:eastAsiaTheme="minorEastAsia" w:hAnsiTheme="minorHAnsi" w:cstheme="minorBidi"/>
          <w:noProof/>
          <w:lang w:eastAsia="ru-RU"/>
        </w:rPr>
      </w:pPr>
      <w:hyperlink w:anchor="_Toc57124675" w:history="1">
        <w:r w:rsidRPr="00C734C0">
          <w:rPr>
            <w:rStyle w:val="af9"/>
            <w:noProof/>
            <w:color w:val="auto"/>
          </w:rPr>
          <w:t>6.2</w:t>
        </w:r>
        <w:r w:rsidRPr="00C734C0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Pr="00C734C0">
          <w:rPr>
            <w:rStyle w:val="af9"/>
            <w:noProof/>
            <w:color w:val="auto"/>
          </w:rPr>
          <w:t>Мероприятия по обеспечению пожарной безопасности</w:t>
        </w:r>
        <w:r w:rsidRPr="00C734C0">
          <w:rPr>
            <w:noProof/>
            <w:webHidden/>
          </w:rPr>
          <w:tab/>
        </w:r>
        <w:r w:rsidRPr="00C734C0">
          <w:rPr>
            <w:noProof/>
            <w:webHidden/>
          </w:rPr>
          <w:fldChar w:fldCharType="begin"/>
        </w:r>
        <w:r w:rsidRPr="00C734C0">
          <w:rPr>
            <w:noProof/>
            <w:webHidden/>
          </w:rPr>
          <w:instrText xml:space="preserve"> PAGEREF _Toc57124675 \h </w:instrText>
        </w:r>
        <w:r w:rsidRPr="00C734C0">
          <w:rPr>
            <w:noProof/>
            <w:webHidden/>
          </w:rPr>
        </w:r>
        <w:r w:rsidRPr="00C734C0">
          <w:rPr>
            <w:noProof/>
            <w:webHidden/>
          </w:rPr>
          <w:fldChar w:fldCharType="separate"/>
        </w:r>
        <w:r w:rsidR="00C734C0">
          <w:rPr>
            <w:noProof/>
            <w:webHidden/>
          </w:rPr>
          <w:t>17</w:t>
        </w:r>
        <w:r w:rsidRPr="00C734C0">
          <w:rPr>
            <w:noProof/>
            <w:webHidden/>
          </w:rPr>
          <w:fldChar w:fldCharType="end"/>
        </w:r>
      </w:hyperlink>
    </w:p>
    <w:p w14:paraId="6078089E" w14:textId="77777777" w:rsidR="008E6BD5" w:rsidRPr="00C734C0" w:rsidRDefault="008E6BD5" w:rsidP="00C734C0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57124676" w:history="1">
        <w:r w:rsidRPr="00C734C0">
          <w:rPr>
            <w:rStyle w:val="af9"/>
            <w:noProof/>
            <w:color w:val="auto"/>
          </w:rPr>
          <w:t>7</w:t>
        </w:r>
        <w:r w:rsidRPr="00C734C0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Pr="00C734C0">
          <w:rPr>
            <w:rStyle w:val="af9"/>
            <w:noProof/>
            <w:color w:val="auto"/>
          </w:rPr>
          <w:t>Перечень мероприятий по охране окружающей среды</w:t>
        </w:r>
        <w:r w:rsidRPr="00C734C0">
          <w:rPr>
            <w:noProof/>
            <w:webHidden/>
          </w:rPr>
          <w:tab/>
        </w:r>
        <w:r w:rsidRPr="00C734C0">
          <w:rPr>
            <w:noProof/>
            <w:webHidden/>
          </w:rPr>
          <w:fldChar w:fldCharType="begin"/>
        </w:r>
        <w:r w:rsidRPr="00C734C0">
          <w:rPr>
            <w:noProof/>
            <w:webHidden/>
          </w:rPr>
          <w:instrText xml:space="preserve"> PAGEREF _Toc57124676 \h </w:instrText>
        </w:r>
        <w:r w:rsidRPr="00C734C0">
          <w:rPr>
            <w:noProof/>
            <w:webHidden/>
          </w:rPr>
        </w:r>
        <w:r w:rsidRPr="00C734C0">
          <w:rPr>
            <w:noProof/>
            <w:webHidden/>
          </w:rPr>
          <w:fldChar w:fldCharType="separate"/>
        </w:r>
        <w:r w:rsidR="00C734C0">
          <w:rPr>
            <w:noProof/>
            <w:webHidden/>
          </w:rPr>
          <w:t>19</w:t>
        </w:r>
        <w:r w:rsidRPr="00C734C0">
          <w:rPr>
            <w:noProof/>
            <w:webHidden/>
          </w:rPr>
          <w:fldChar w:fldCharType="end"/>
        </w:r>
      </w:hyperlink>
    </w:p>
    <w:p w14:paraId="77EF8E68" w14:textId="77777777" w:rsidR="008E6BD5" w:rsidRPr="00C734C0" w:rsidRDefault="008E6BD5" w:rsidP="00C734C0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57124677" w:history="1">
        <w:r w:rsidRPr="00C734C0">
          <w:rPr>
            <w:rStyle w:val="af9"/>
            <w:noProof/>
            <w:color w:val="auto"/>
          </w:rPr>
          <w:t>8</w:t>
        </w:r>
        <w:r w:rsidRPr="00C734C0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Pr="00C734C0">
          <w:rPr>
            <w:rStyle w:val="af9"/>
            <w:noProof/>
            <w:color w:val="auto"/>
          </w:rPr>
          <w:t>Обоснование очередности планируемого развития территории</w:t>
        </w:r>
        <w:r w:rsidRPr="00C734C0">
          <w:rPr>
            <w:noProof/>
            <w:webHidden/>
          </w:rPr>
          <w:tab/>
        </w:r>
        <w:r w:rsidRPr="00C734C0">
          <w:rPr>
            <w:noProof/>
            <w:webHidden/>
          </w:rPr>
          <w:fldChar w:fldCharType="begin"/>
        </w:r>
        <w:r w:rsidRPr="00C734C0">
          <w:rPr>
            <w:noProof/>
            <w:webHidden/>
          </w:rPr>
          <w:instrText xml:space="preserve"> PAGEREF _Toc57124677 \h </w:instrText>
        </w:r>
        <w:r w:rsidRPr="00C734C0">
          <w:rPr>
            <w:noProof/>
            <w:webHidden/>
          </w:rPr>
        </w:r>
        <w:r w:rsidRPr="00C734C0">
          <w:rPr>
            <w:noProof/>
            <w:webHidden/>
          </w:rPr>
          <w:fldChar w:fldCharType="separate"/>
        </w:r>
        <w:r w:rsidR="00C734C0">
          <w:rPr>
            <w:noProof/>
            <w:webHidden/>
          </w:rPr>
          <w:t>21</w:t>
        </w:r>
        <w:r w:rsidRPr="00C734C0">
          <w:rPr>
            <w:noProof/>
            <w:webHidden/>
          </w:rPr>
          <w:fldChar w:fldCharType="end"/>
        </w:r>
      </w:hyperlink>
    </w:p>
    <w:p w14:paraId="3C371308" w14:textId="77777777" w:rsidR="008E6BD5" w:rsidRPr="00C734C0" w:rsidRDefault="008E6BD5" w:rsidP="00C734C0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57124678" w:history="1">
        <w:r w:rsidRPr="00C734C0">
          <w:rPr>
            <w:rStyle w:val="af9"/>
            <w:noProof/>
            <w:color w:val="auto"/>
          </w:rPr>
          <w:t>9</w:t>
        </w:r>
        <w:r w:rsidRPr="00C734C0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Pr="00C734C0">
          <w:rPr>
            <w:rStyle w:val="af9"/>
            <w:noProof/>
            <w:color w:val="auto"/>
          </w:rPr>
          <w:t>Особо охраняемые природные территории</w:t>
        </w:r>
        <w:r w:rsidRPr="00C734C0">
          <w:rPr>
            <w:noProof/>
            <w:webHidden/>
          </w:rPr>
          <w:tab/>
        </w:r>
        <w:r w:rsidRPr="00C734C0">
          <w:rPr>
            <w:noProof/>
            <w:webHidden/>
          </w:rPr>
          <w:fldChar w:fldCharType="begin"/>
        </w:r>
        <w:r w:rsidRPr="00C734C0">
          <w:rPr>
            <w:noProof/>
            <w:webHidden/>
          </w:rPr>
          <w:instrText xml:space="preserve"> PAGEREF _Toc57124678 \h </w:instrText>
        </w:r>
        <w:r w:rsidRPr="00C734C0">
          <w:rPr>
            <w:noProof/>
            <w:webHidden/>
          </w:rPr>
        </w:r>
        <w:r w:rsidRPr="00C734C0">
          <w:rPr>
            <w:noProof/>
            <w:webHidden/>
          </w:rPr>
          <w:fldChar w:fldCharType="separate"/>
        </w:r>
        <w:r w:rsidR="00C734C0">
          <w:rPr>
            <w:noProof/>
            <w:webHidden/>
          </w:rPr>
          <w:t>22</w:t>
        </w:r>
        <w:r w:rsidRPr="00C734C0">
          <w:rPr>
            <w:noProof/>
            <w:webHidden/>
          </w:rPr>
          <w:fldChar w:fldCharType="end"/>
        </w:r>
      </w:hyperlink>
    </w:p>
    <w:p w14:paraId="27E1FF70" w14:textId="77777777" w:rsidR="008E6BD5" w:rsidRPr="00C734C0" w:rsidRDefault="008E6BD5" w:rsidP="00C734C0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57124679" w:history="1">
        <w:r w:rsidRPr="00C734C0">
          <w:rPr>
            <w:rStyle w:val="af9"/>
            <w:noProof/>
            <w:color w:val="auto"/>
          </w:rPr>
          <w:t>10</w:t>
        </w:r>
        <w:r w:rsidRPr="00C734C0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Pr="00C734C0">
          <w:rPr>
            <w:rStyle w:val="af9"/>
            <w:noProof/>
            <w:color w:val="auto"/>
          </w:rPr>
          <w:t>Объекты историко-культурного наследия</w:t>
        </w:r>
        <w:r w:rsidRPr="00C734C0">
          <w:rPr>
            <w:noProof/>
            <w:webHidden/>
          </w:rPr>
          <w:tab/>
        </w:r>
        <w:r w:rsidRPr="00C734C0">
          <w:rPr>
            <w:noProof/>
            <w:webHidden/>
          </w:rPr>
          <w:fldChar w:fldCharType="begin"/>
        </w:r>
        <w:r w:rsidRPr="00C734C0">
          <w:rPr>
            <w:noProof/>
            <w:webHidden/>
          </w:rPr>
          <w:instrText xml:space="preserve"> PAGEREF _Toc57124679 \h </w:instrText>
        </w:r>
        <w:r w:rsidRPr="00C734C0">
          <w:rPr>
            <w:noProof/>
            <w:webHidden/>
          </w:rPr>
        </w:r>
        <w:r w:rsidRPr="00C734C0">
          <w:rPr>
            <w:noProof/>
            <w:webHidden/>
          </w:rPr>
          <w:fldChar w:fldCharType="separate"/>
        </w:r>
        <w:r w:rsidR="00C734C0">
          <w:rPr>
            <w:noProof/>
            <w:webHidden/>
          </w:rPr>
          <w:t>23</w:t>
        </w:r>
        <w:r w:rsidRPr="00C734C0">
          <w:rPr>
            <w:noProof/>
            <w:webHidden/>
          </w:rPr>
          <w:fldChar w:fldCharType="end"/>
        </w:r>
      </w:hyperlink>
    </w:p>
    <w:p w14:paraId="241123E3" w14:textId="77777777" w:rsidR="008E6BD5" w:rsidRPr="00C734C0" w:rsidRDefault="008E6BD5" w:rsidP="00C734C0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57124680" w:history="1">
        <w:r w:rsidRPr="00C734C0">
          <w:rPr>
            <w:rStyle w:val="af9"/>
            <w:noProof/>
            <w:color w:val="auto"/>
          </w:rPr>
          <w:t>11</w:t>
        </w:r>
        <w:r w:rsidRPr="00C734C0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Pr="00C734C0">
          <w:rPr>
            <w:rStyle w:val="af9"/>
            <w:noProof/>
            <w:color w:val="auto"/>
          </w:rPr>
          <w:t>Ссылочные нормативные документы</w:t>
        </w:r>
        <w:r w:rsidRPr="00C734C0">
          <w:rPr>
            <w:noProof/>
            <w:webHidden/>
          </w:rPr>
          <w:tab/>
        </w:r>
        <w:r w:rsidRPr="00C734C0">
          <w:rPr>
            <w:noProof/>
            <w:webHidden/>
          </w:rPr>
          <w:fldChar w:fldCharType="begin"/>
        </w:r>
        <w:r w:rsidRPr="00C734C0">
          <w:rPr>
            <w:noProof/>
            <w:webHidden/>
          </w:rPr>
          <w:instrText xml:space="preserve"> PAGEREF _Toc57124680 \h </w:instrText>
        </w:r>
        <w:r w:rsidRPr="00C734C0">
          <w:rPr>
            <w:noProof/>
            <w:webHidden/>
          </w:rPr>
        </w:r>
        <w:r w:rsidRPr="00C734C0">
          <w:rPr>
            <w:noProof/>
            <w:webHidden/>
          </w:rPr>
          <w:fldChar w:fldCharType="separate"/>
        </w:r>
        <w:r w:rsidR="00C734C0">
          <w:rPr>
            <w:noProof/>
            <w:webHidden/>
          </w:rPr>
          <w:t>24</w:t>
        </w:r>
        <w:r w:rsidRPr="00C734C0">
          <w:rPr>
            <w:noProof/>
            <w:webHidden/>
          </w:rPr>
          <w:fldChar w:fldCharType="end"/>
        </w:r>
      </w:hyperlink>
    </w:p>
    <w:p w14:paraId="409A77C8" w14:textId="4DC9E076" w:rsidR="008E6BD5" w:rsidRPr="00C734C0" w:rsidRDefault="008E6BD5" w:rsidP="00C734C0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57124681" w:history="1"/>
    </w:p>
    <w:p w14:paraId="209A1565" w14:textId="77777777" w:rsidR="007E4944" w:rsidRPr="00C734C0" w:rsidRDefault="00440CFB" w:rsidP="00C734C0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r w:rsidRPr="00C734C0">
        <w:fldChar w:fldCharType="end"/>
      </w:r>
    </w:p>
    <w:tbl>
      <w:tblPr>
        <w:tblStyle w:val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6804"/>
        <w:gridCol w:w="815"/>
      </w:tblGrid>
      <w:tr w:rsidR="007E4944" w:rsidRPr="00C734C0" w14:paraId="62ED241B" w14:textId="77777777" w:rsidTr="007E4944">
        <w:tc>
          <w:tcPr>
            <w:tcW w:w="1951" w:type="dxa"/>
          </w:tcPr>
          <w:p w14:paraId="52339104" w14:textId="77777777" w:rsidR="007E4944" w:rsidRPr="00C734C0" w:rsidRDefault="007E4944" w:rsidP="00C734C0">
            <w:pPr>
              <w:spacing w:after="240" w:line="240" w:lineRule="auto"/>
              <w:ind w:firstLine="0"/>
              <w:jc w:val="center"/>
            </w:pPr>
            <w:r w:rsidRPr="00C734C0">
              <w:t>Приложение</w:t>
            </w:r>
            <w:proofErr w:type="gramStart"/>
            <w:r w:rsidRPr="00C734C0">
              <w:t xml:space="preserve"> А</w:t>
            </w:r>
            <w:proofErr w:type="gramEnd"/>
            <w:r w:rsidRPr="00C734C0">
              <w:t xml:space="preserve"> (обязательное)</w:t>
            </w:r>
          </w:p>
        </w:tc>
        <w:tc>
          <w:tcPr>
            <w:tcW w:w="6804" w:type="dxa"/>
          </w:tcPr>
          <w:p w14:paraId="1F4F31AE" w14:textId="602975E9" w:rsidR="007E4944" w:rsidRPr="00C734C0" w:rsidRDefault="007E4944" w:rsidP="00C734C0">
            <w:pPr>
              <w:keepLines/>
              <w:tabs>
                <w:tab w:val="left" w:pos="176"/>
                <w:tab w:val="center" w:pos="9072"/>
              </w:tabs>
              <w:spacing w:before="120" w:after="240" w:line="240" w:lineRule="auto"/>
              <w:ind w:right="140" w:firstLine="0"/>
              <w:contextualSpacing/>
              <w:rPr>
                <w:rFonts w:cs="Arial"/>
                <w:noProof/>
              </w:rPr>
            </w:pPr>
            <w:r w:rsidRPr="00C734C0">
              <w:rPr>
                <w:rFonts w:cs="Arial"/>
              </w:rPr>
              <w:t xml:space="preserve">Распоряжения Администрации </w:t>
            </w:r>
            <w:r w:rsidR="005F13BF" w:rsidRPr="00C734C0">
              <w:rPr>
                <w:rFonts w:cs="Arial"/>
              </w:rPr>
              <w:t xml:space="preserve">города Дудинки от 01.09.2020 г. №619 </w:t>
            </w:r>
            <w:r w:rsidRPr="00C734C0">
              <w:rPr>
                <w:rFonts w:cs="Arial"/>
              </w:rPr>
              <w:t xml:space="preserve"> «</w:t>
            </w:r>
            <w:r w:rsidR="005F13BF" w:rsidRPr="00C734C0">
              <w:rPr>
                <w:rFonts w:cs="Arial"/>
              </w:rPr>
              <w:t>О принятии решения о подготовке проекта план</w:t>
            </w:r>
            <w:r w:rsidR="005F13BF" w:rsidRPr="00C734C0">
              <w:rPr>
                <w:rFonts w:cs="Arial"/>
              </w:rPr>
              <w:t>и</w:t>
            </w:r>
            <w:r w:rsidR="005F13BF" w:rsidRPr="00C734C0">
              <w:rPr>
                <w:rFonts w:cs="Arial"/>
              </w:rPr>
              <w:t>ровки</w:t>
            </w:r>
            <w:r w:rsidRPr="00C734C0">
              <w:rPr>
                <w:rFonts w:cs="Arial"/>
              </w:rPr>
              <w:t>»</w:t>
            </w:r>
            <w:r w:rsidRPr="00C734C0">
              <w:rPr>
                <w:rFonts w:cs="Arial"/>
                <w:snapToGrid w:val="0"/>
                <w:spacing w:val="-4"/>
              </w:rPr>
              <w:t xml:space="preserve"> </w:t>
            </w:r>
            <w:r w:rsidR="005F13BF" w:rsidRPr="00C734C0">
              <w:rPr>
                <w:spacing w:val="-4"/>
                <w:szCs w:val="24"/>
              </w:rPr>
              <w:t>(на 2</w:t>
            </w:r>
            <w:r w:rsidRPr="00C734C0">
              <w:rPr>
                <w:spacing w:val="-4"/>
                <w:szCs w:val="24"/>
              </w:rPr>
              <w:t xml:space="preserve"> листах)</w:t>
            </w:r>
          </w:p>
          <w:p w14:paraId="3C3190EA" w14:textId="77777777" w:rsidR="007E4944" w:rsidRPr="00C734C0" w:rsidRDefault="007E4944" w:rsidP="00C734C0">
            <w:pPr>
              <w:keepLines/>
              <w:tabs>
                <w:tab w:val="left" w:pos="176"/>
                <w:tab w:val="center" w:pos="9072"/>
              </w:tabs>
              <w:spacing w:before="120" w:after="240" w:line="240" w:lineRule="auto"/>
              <w:ind w:right="140" w:firstLine="0"/>
              <w:contextualSpacing/>
            </w:pPr>
          </w:p>
        </w:tc>
        <w:tc>
          <w:tcPr>
            <w:tcW w:w="815" w:type="dxa"/>
          </w:tcPr>
          <w:p w14:paraId="54913D65" w14:textId="6C067D8D" w:rsidR="007E4944" w:rsidRPr="00C734C0" w:rsidRDefault="008E6BD5" w:rsidP="00C734C0">
            <w:pPr>
              <w:spacing w:after="240" w:line="240" w:lineRule="auto"/>
              <w:ind w:firstLine="0"/>
              <w:jc w:val="center"/>
            </w:pPr>
            <w:r w:rsidRPr="00C734C0">
              <w:t>25</w:t>
            </w:r>
          </w:p>
        </w:tc>
      </w:tr>
      <w:tr w:rsidR="00C734C0" w:rsidRPr="00C734C0" w14:paraId="0519AEB9" w14:textId="77777777" w:rsidTr="007E4944">
        <w:tc>
          <w:tcPr>
            <w:tcW w:w="1951" w:type="dxa"/>
          </w:tcPr>
          <w:p w14:paraId="3E8F0689" w14:textId="77777777" w:rsidR="007E4944" w:rsidRPr="00C734C0" w:rsidRDefault="007E4944" w:rsidP="00C734C0">
            <w:pPr>
              <w:spacing w:after="240" w:line="240" w:lineRule="auto"/>
              <w:ind w:firstLine="0"/>
              <w:jc w:val="center"/>
            </w:pPr>
            <w:r w:rsidRPr="00C734C0">
              <w:t>Приложение</w:t>
            </w:r>
            <w:proofErr w:type="gramStart"/>
            <w:r w:rsidRPr="00C734C0">
              <w:t xml:space="preserve"> Б</w:t>
            </w:r>
            <w:proofErr w:type="gramEnd"/>
            <w:r w:rsidRPr="00C734C0">
              <w:t xml:space="preserve"> (обязательное)</w:t>
            </w:r>
          </w:p>
        </w:tc>
        <w:tc>
          <w:tcPr>
            <w:tcW w:w="6804" w:type="dxa"/>
          </w:tcPr>
          <w:p w14:paraId="0FFA90BC" w14:textId="7BF21B86" w:rsidR="007E4944" w:rsidRPr="00C734C0" w:rsidRDefault="007E4944" w:rsidP="00C734C0">
            <w:pPr>
              <w:keepLines/>
              <w:tabs>
                <w:tab w:val="left" w:pos="176"/>
                <w:tab w:val="center" w:pos="9072"/>
              </w:tabs>
              <w:spacing w:before="120" w:after="240" w:line="240" w:lineRule="auto"/>
              <w:ind w:right="140" w:firstLine="0"/>
              <w:contextualSpacing/>
            </w:pPr>
            <w:r w:rsidRPr="00C734C0">
              <w:rPr>
                <w:rFonts w:cs="Arial"/>
                <w:snapToGrid w:val="0"/>
                <w:spacing w:val="-4"/>
              </w:rPr>
              <w:t xml:space="preserve">Задание на подготовку документации по планировке территории (на </w:t>
            </w:r>
            <w:r w:rsidR="005F13BF" w:rsidRPr="00C734C0">
              <w:rPr>
                <w:rFonts w:cs="Arial"/>
                <w:snapToGrid w:val="0"/>
                <w:spacing w:val="-4"/>
              </w:rPr>
              <w:t>8</w:t>
            </w:r>
            <w:r w:rsidRPr="00C734C0">
              <w:rPr>
                <w:rFonts w:cs="Arial"/>
                <w:snapToGrid w:val="0"/>
                <w:spacing w:val="-4"/>
              </w:rPr>
              <w:t xml:space="preserve"> листах)</w:t>
            </w:r>
          </w:p>
        </w:tc>
        <w:tc>
          <w:tcPr>
            <w:tcW w:w="815" w:type="dxa"/>
          </w:tcPr>
          <w:p w14:paraId="1A8F4368" w14:textId="187CD039" w:rsidR="007E4944" w:rsidRPr="00C734C0" w:rsidRDefault="008E6BD5" w:rsidP="00C734C0">
            <w:pPr>
              <w:spacing w:after="240" w:line="240" w:lineRule="auto"/>
              <w:ind w:firstLine="0"/>
              <w:jc w:val="center"/>
            </w:pPr>
            <w:r w:rsidRPr="00C734C0">
              <w:t>27</w:t>
            </w:r>
          </w:p>
        </w:tc>
      </w:tr>
      <w:tr w:rsidR="007E4944" w:rsidRPr="00C734C0" w14:paraId="723D10CB" w14:textId="77777777" w:rsidTr="007E4944">
        <w:trPr>
          <w:trHeight w:val="539"/>
        </w:trPr>
        <w:tc>
          <w:tcPr>
            <w:tcW w:w="1951" w:type="dxa"/>
          </w:tcPr>
          <w:p w14:paraId="45509CB0" w14:textId="481741B6" w:rsidR="007E4944" w:rsidRPr="00C734C0" w:rsidRDefault="007E4944" w:rsidP="00C734C0">
            <w:pPr>
              <w:spacing w:after="240" w:line="240" w:lineRule="auto"/>
              <w:ind w:firstLine="0"/>
              <w:jc w:val="center"/>
            </w:pPr>
            <w:r w:rsidRPr="00C734C0">
              <w:t>Приложение</w:t>
            </w:r>
            <w:proofErr w:type="gramStart"/>
            <w:r w:rsidRPr="00C734C0">
              <w:t xml:space="preserve"> В</w:t>
            </w:r>
            <w:proofErr w:type="gramEnd"/>
            <w:r w:rsidRPr="00C734C0">
              <w:t xml:space="preserve"> (</w:t>
            </w:r>
            <w:r w:rsidR="003C24B0" w:rsidRPr="00C734C0">
              <w:t>справочное</w:t>
            </w:r>
            <w:r w:rsidRPr="00C734C0">
              <w:t>)</w:t>
            </w:r>
          </w:p>
        </w:tc>
        <w:tc>
          <w:tcPr>
            <w:tcW w:w="6804" w:type="dxa"/>
          </w:tcPr>
          <w:p w14:paraId="4097EF98" w14:textId="011B4449" w:rsidR="007E4944" w:rsidRPr="00C734C0" w:rsidRDefault="002F5041" w:rsidP="00C734C0">
            <w:pPr>
              <w:spacing w:after="240" w:line="240" w:lineRule="auto"/>
              <w:ind w:firstLine="0"/>
              <w:rPr>
                <w:rFonts w:cs="Arial"/>
                <w:noProof/>
              </w:rPr>
            </w:pPr>
            <w:r w:rsidRPr="00C734C0">
              <w:rPr>
                <w:rFonts w:eastAsia="Calibri"/>
                <w:szCs w:val="24"/>
              </w:rPr>
              <w:t>Письмо Администрации Таймырского Долгано-Ненецкого м</w:t>
            </w:r>
            <w:r w:rsidRPr="00C734C0">
              <w:rPr>
                <w:rFonts w:eastAsia="Calibri"/>
                <w:szCs w:val="24"/>
              </w:rPr>
              <w:t>у</w:t>
            </w:r>
            <w:r w:rsidRPr="00C734C0">
              <w:rPr>
                <w:rFonts w:eastAsia="Calibri"/>
                <w:szCs w:val="24"/>
              </w:rPr>
              <w:t>ниципального района от 09.06.2020 г. №3100</w:t>
            </w:r>
            <w:r w:rsidRPr="00C734C0">
              <w:rPr>
                <w:noProof/>
              </w:rPr>
              <w:t xml:space="preserve"> </w:t>
            </w:r>
            <w:r w:rsidR="007E4944" w:rsidRPr="00C734C0">
              <w:rPr>
                <w:noProof/>
              </w:rPr>
              <w:t>(на 1 листе)</w:t>
            </w:r>
          </w:p>
        </w:tc>
        <w:tc>
          <w:tcPr>
            <w:tcW w:w="815" w:type="dxa"/>
          </w:tcPr>
          <w:p w14:paraId="1FCF6407" w14:textId="39FD5392" w:rsidR="007E4944" w:rsidRPr="00C734C0" w:rsidRDefault="007E4944" w:rsidP="00C734C0">
            <w:pPr>
              <w:spacing w:after="240" w:line="240" w:lineRule="auto"/>
              <w:ind w:firstLine="0"/>
              <w:jc w:val="center"/>
              <w:rPr>
                <w:highlight w:val="yellow"/>
              </w:rPr>
            </w:pPr>
            <w:r w:rsidRPr="00C734C0">
              <w:t xml:space="preserve"> </w:t>
            </w:r>
            <w:r w:rsidR="008E6BD5" w:rsidRPr="00C734C0">
              <w:t>35</w:t>
            </w:r>
          </w:p>
        </w:tc>
      </w:tr>
      <w:tr w:rsidR="007E4944" w:rsidRPr="00C734C0" w14:paraId="43A1E6CE" w14:textId="77777777" w:rsidTr="007E4944">
        <w:trPr>
          <w:trHeight w:val="539"/>
        </w:trPr>
        <w:tc>
          <w:tcPr>
            <w:tcW w:w="1951" w:type="dxa"/>
          </w:tcPr>
          <w:p w14:paraId="2BBA3B0D" w14:textId="77777777" w:rsidR="007E4944" w:rsidRPr="00C734C0" w:rsidRDefault="007E4944" w:rsidP="00C734C0">
            <w:pPr>
              <w:spacing w:after="240" w:line="240" w:lineRule="auto"/>
              <w:ind w:firstLine="0"/>
              <w:jc w:val="center"/>
            </w:pPr>
            <w:r w:rsidRPr="00C734C0">
              <w:t>Приложение Г (справочное)</w:t>
            </w:r>
          </w:p>
        </w:tc>
        <w:tc>
          <w:tcPr>
            <w:tcW w:w="6804" w:type="dxa"/>
          </w:tcPr>
          <w:p w14:paraId="742B9A24" w14:textId="77777777" w:rsidR="002F5041" w:rsidRPr="00C734C0" w:rsidRDefault="002F5041" w:rsidP="00C734C0">
            <w:pPr>
              <w:spacing w:line="240" w:lineRule="auto"/>
              <w:ind w:firstLine="0"/>
              <w:rPr>
                <w:rFonts w:eastAsia="Times New Roman" w:cs="Arial"/>
                <w:lang w:eastAsia="ru-RU"/>
              </w:rPr>
            </w:pPr>
            <w:r w:rsidRPr="00C734C0">
              <w:rPr>
                <w:rFonts w:eastAsia="Times New Roman" w:cs="Arial"/>
                <w:lang w:eastAsia="ru-RU"/>
              </w:rPr>
              <w:t>Письмо Дирекции по особо охраняемым природным террит</w:t>
            </w:r>
            <w:r w:rsidRPr="00C734C0">
              <w:rPr>
                <w:rFonts w:eastAsia="Times New Roman" w:cs="Arial"/>
                <w:lang w:eastAsia="ru-RU"/>
              </w:rPr>
              <w:t>о</w:t>
            </w:r>
            <w:r w:rsidRPr="00C734C0">
              <w:rPr>
                <w:rFonts w:eastAsia="Times New Roman" w:cs="Arial"/>
                <w:lang w:eastAsia="ru-RU"/>
              </w:rPr>
              <w:t xml:space="preserve">риям Красноярского края от 28.04.2020 г. №729/05-17 </w:t>
            </w:r>
          </w:p>
          <w:p w14:paraId="22782C94" w14:textId="47C545E6" w:rsidR="007E4944" w:rsidRPr="00C734C0" w:rsidRDefault="002F5041" w:rsidP="00C734C0">
            <w:pPr>
              <w:spacing w:line="240" w:lineRule="auto"/>
              <w:ind w:firstLine="0"/>
              <w:rPr>
                <w:rFonts w:cs="Arial"/>
                <w:noProof/>
              </w:rPr>
            </w:pPr>
            <w:r w:rsidRPr="00C734C0">
              <w:rPr>
                <w:noProof/>
              </w:rPr>
              <w:t>(на 1 листе)</w:t>
            </w:r>
          </w:p>
        </w:tc>
        <w:tc>
          <w:tcPr>
            <w:tcW w:w="815" w:type="dxa"/>
          </w:tcPr>
          <w:p w14:paraId="7752EED9" w14:textId="2A738264" w:rsidR="007E4944" w:rsidRPr="00C734C0" w:rsidRDefault="008E6BD5" w:rsidP="00C734C0">
            <w:pPr>
              <w:spacing w:after="240" w:line="240" w:lineRule="auto"/>
              <w:ind w:firstLine="0"/>
              <w:jc w:val="center"/>
            </w:pPr>
            <w:r w:rsidRPr="00C734C0">
              <w:t>36</w:t>
            </w:r>
          </w:p>
        </w:tc>
      </w:tr>
      <w:tr w:rsidR="007E4944" w:rsidRPr="00C734C0" w14:paraId="46DC0A9F" w14:textId="77777777" w:rsidTr="007E4944">
        <w:trPr>
          <w:trHeight w:val="539"/>
        </w:trPr>
        <w:tc>
          <w:tcPr>
            <w:tcW w:w="1951" w:type="dxa"/>
          </w:tcPr>
          <w:p w14:paraId="35203CEF" w14:textId="3330FD17" w:rsidR="007E4944" w:rsidRPr="00C734C0" w:rsidRDefault="007E4944" w:rsidP="00C734C0">
            <w:pPr>
              <w:spacing w:after="240" w:line="240" w:lineRule="auto"/>
              <w:ind w:firstLine="0"/>
              <w:jc w:val="center"/>
            </w:pPr>
            <w:r w:rsidRPr="00C734C0">
              <w:t>Приложение</w:t>
            </w:r>
            <w:proofErr w:type="gramStart"/>
            <w:r w:rsidRPr="00C734C0">
              <w:t xml:space="preserve"> Д</w:t>
            </w:r>
            <w:proofErr w:type="gramEnd"/>
            <w:r w:rsidRPr="00C734C0">
              <w:t xml:space="preserve"> (справочное)</w:t>
            </w:r>
            <w:r w:rsidR="00C734C0" w:rsidRPr="00C734C0">
              <w:rPr>
                <w:b/>
                <w:noProof/>
                <w:lang w:eastAsia="ru-RU"/>
              </w:rPr>
              <w:t xml:space="preserve"> </w:t>
            </w:r>
          </w:p>
        </w:tc>
        <w:tc>
          <w:tcPr>
            <w:tcW w:w="6804" w:type="dxa"/>
          </w:tcPr>
          <w:p w14:paraId="30CE7D55" w14:textId="2101CE8A" w:rsidR="007E4944" w:rsidRPr="00C734C0" w:rsidRDefault="002F5041" w:rsidP="00C734C0">
            <w:pPr>
              <w:spacing w:after="240" w:line="240" w:lineRule="auto"/>
              <w:ind w:firstLine="0"/>
              <w:rPr>
                <w:rFonts w:cs="Arial"/>
                <w:noProof/>
              </w:rPr>
            </w:pPr>
            <w:bookmarkStart w:id="2" w:name="_GoBack"/>
            <w:bookmarkEnd w:id="2"/>
            <w:r w:rsidRPr="00C734C0">
              <w:rPr>
                <w:rFonts w:eastAsia="Times New Roman" w:cs="Arial"/>
                <w:lang w:eastAsia="ru-RU"/>
              </w:rPr>
              <w:t>Письмо Администрации Таймырского Долгано-Ненецкого м</w:t>
            </w:r>
            <w:r w:rsidRPr="00C734C0">
              <w:rPr>
                <w:rFonts w:eastAsia="Times New Roman" w:cs="Arial"/>
                <w:lang w:eastAsia="ru-RU"/>
              </w:rPr>
              <w:t>у</w:t>
            </w:r>
            <w:r w:rsidRPr="00C734C0">
              <w:rPr>
                <w:rFonts w:eastAsia="Times New Roman" w:cs="Arial"/>
                <w:lang w:eastAsia="ru-RU"/>
              </w:rPr>
              <w:t>ниципального района от 12.05.2020 г. №2345</w:t>
            </w:r>
            <w:r w:rsidR="007E4944" w:rsidRPr="00C734C0">
              <w:rPr>
                <w:noProof/>
              </w:rPr>
              <w:t xml:space="preserve"> (на 2 листах)</w:t>
            </w:r>
          </w:p>
        </w:tc>
        <w:tc>
          <w:tcPr>
            <w:tcW w:w="815" w:type="dxa"/>
          </w:tcPr>
          <w:p w14:paraId="7CAAFDEB" w14:textId="578022E2" w:rsidR="007E4944" w:rsidRPr="00C734C0" w:rsidRDefault="008E6BD5" w:rsidP="00C734C0">
            <w:pPr>
              <w:spacing w:after="240" w:line="240" w:lineRule="auto"/>
              <w:ind w:firstLine="0"/>
              <w:jc w:val="center"/>
            </w:pPr>
            <w:r w:rsidRPr="00C734C0">
              <w:t>37</w:t>
            </w:r>
          </w:p>
        </w:tc>
      </w:tr>
      <w:tr w:rsidR="002F5041" w:rsidRPr="00C734C0" w14:paraId="16F2D2A3" w14:textId="77777777" w:rsidTr="007E4944">
        <w:trPr>
          <w:trHeight w:val="539"/>
        </w:trPr>
        <w:tc>
          <w:tcPr>
            <w:tcW w:w="1951" w:type="dxa"/>
          </w:tcPr>
          <w:p w14:paraId="01BE6DB3" w14:textId="3FE83A5A" w:rsidR="002F5041" w:rsidRPr="00C734C0" w:rsidRDefault="002F5041" w:rsidP="00C734C0">
            <w:pPr>
              <w:spacing w:after="240" w:line="240" w:lineRule="auto"/>
              <w:ind w:firstLine="0"/>
              <w:jc w:val="center"/>
            </w:pPr>
            <w:r w:rsidRPr="00C734C0">
              <w:lastRenderedPageBreak/>
              <w:t>Приложение</w:t>
            </w:r>
            <w:proofErr w:type="gramStart"/>
            <w:r w:rsidRPr="00C734C0">
              <w:t xml:space="preserve"> Е</w:t>
            </w:r>
            <w:proofErr w:type="gramEnd"/>
            <w:r w:rsidRPr="00C734C0">
              <w:t xml:space="preserve"> (обязательное)</w:t>
            </w:r>
          </w:p>
        </w:tc>
        <w:tc>
          <w:tcPr>
            <w:tcW w:w="6804" w:type="dxa"/>
          </w:tcPr>
          <w:p w14:paraId="01832EF1" w14:textId="359C5478" w:rsidR="002F5041" w:rsidRPr="00C734C0" w:rsidRDefault="002F5041" w:rsidP="00C734C0">
            <w:pPr>
              <w:spacing w:after="240" w:line="240" w:lineRule="auto"/>
              <w:ind w:firstLine="0"/>
              <w:rPr>
                <w:noProof/>
              </w:rPr>
            </w:pPr>
            <w:r w:rsidRPr="00C734C0">
              <w:rPr>
                <w:rFonts w:eastAsia="Times New Roman" w:cs="Arial"/>
                <w:lang w:eastAsia="ru-RU"/>
              </w:rPr>
              <w:t>Письмо Администрации Таймырского Долгано-Ненецкого м</w:t>
            </w:r>
            <w:r w:rsidRPr="00C734C0">
              <w:rPr>
                <w:rFonts w:eastAsia="Times New Roman" w:cs="Arial"/>
                <w:lang w:eastAsia="ru-RU"/>
              </w:rPr>
              <w:t>у</w:t>
            </w:r>
            <w:r w:rsidRPr="00C734C0">
              <w:rPr>
                <w:rFonts w:eastAsia="Times New Roman" w:cs="Arial"/>
                <w:lang w:eastAsia="ru-RU"/>
              </w:rPr>
              <w:t xml:space="preserve">ниципального района от 09.06.2020 г. №3099 </w:t>
            </w:r>
            <w:r w:rsidRPr="00C734C0">
              <w:rPr>
                <w:noProof/>
              </w:rPr>
              <w:t>(на 2 листах)</w:t>
            </w:r>
          </w:p>
        </w:tc>
        <w:tc>
          <w:tcPr>
            <w:tcW w:w="815" w:type="dxa"/>
          </w:tcPr>
          <w:p w14:paraId="20AC8EE6" w14:textId="69C71AB4" w:rsidR="002F5041" w:rsidRPr="00C734C0" w:rsidRDefault="008E6BD5" w:rsidP="00C734C0">
            <w:pPr>
              <w:spacing w:after="240" w:line="240" w:lineRule="auto"/>
              <w:ind w:firstLine="0"/>
              <w:jc w:val="center"/>
            </w:pPr>
            <w:r w:rsidRPr="00C734C0">
              <w:t>39</w:t>
            </w:r>
          </w:p>
        </w:tc>
      </w:tr>
      <w:tr w:rsidR="005E5A6E" w:rsidRPr="00C734C0" w14:paraId="58E5AB7F" w14:textId="77777777" w:rsidTr="007E4944">
        <w:trPr>
          <w:trHeight w:val="539"/>
        </w:trPr>
        <w:tc>
          <w:tcPr>
            <w:tcW w:w="1951" w:type="dxa"/>
          </w:tcPr>
          <w:p w14:paraId="130E0B7A" w14:textId="2271807A" w:rsidR="005E5A6E" w:rsidRPr="00C734C0" w:rsidRDefault="005E5A6E" w:rsidP="00C734C0">
            <w:pPr>
              <w:spacing w:after="240" w:line="240" w:lineRule="auto"/>
              <w:ind w:firstLine="0"/>
              <w:jc w:val="center"/>
            </w:pPr>
            <w:r w:rsidRPr="00C734C0">
              <w:t>Приложение</w:t>
            </w:r>
            <w:proofErr w:type="gramStart"/>
            <w:r w:rsidRPr="00C734C0">
              <w:t xml:space="preserve"> Ж</w:t>
            </w:r>
            <w:proofErr w:type="gramEnd"/>
            <w:r w:rsidRPr="00C734C0">
              <w:t xml:space="preserve"> (обязательное)</w:t>
            </w:r>
          </w:p>
        </w:tc>
        <w:tc>
          <w:tcPr>
            <w:tcW w:w="6804" w:type="dxa"/>
          </w:tcPr>
          <w:p w14:paraId="1CDAF661" w14:textId="6F951A7E" w:rsidR="005E5A6E" w:rsidRPr="00C734C0" w:rsidRDefault="00F96884" w:rsidP="00C734C0">
            <w:pPr>
              <w:spacing w:after="240" w:line="240" w:lineRule="auto"/>
              <w:ind w:firstLine="0"/>
              <w:rPr>
                <w:rFonts w:eastAsia="Times New Roman" w:cs="Arial"/>
                <w:lang w:eastAsia="ru-RU"/>
              </w:rPr>
            </w:pPr>
            <w:r w:rsidRPr="00C734C0">
              <w:rPr>
                <w:rFonts w:eastAsia="Times New Roman" w:cs="Arial"/>
                <w:lang w:eastAsia="ru-RU"/>
              </w:rPr>
              <w:t>Письмо Службы по государственной охране объектов культу</w:t>
            </w:r>
            <w:r w:rsidRPr="00C734C0">
              <w:rPr>
                <w:rFonts w:eastAsia="Times New Roman" w:cs="Arial"/>
                <w:lang w:eastAsia="ru-RU"/>
              </w:rPr>
              <w:t>р</w:t>
            </w:r>
            <w:r w:rsidRPr="00C734C0">
              <w:rPr>
                <w:rFonts w:eastAsia="Times New Roman" w:cs="Arial"/>
                <w:lang w:eastAsia="ru-RU"/>
              </w:rPr>
              <w:t>ного наследия Красноярского края от 20.07.2020 г. №102-3654 (на 2 листах)</w:t>
            </w:r>
          </w:p>
        </w:tc>
        <w:tc>
          <w:tcPr>
            <w:tcW w:w="815" w:type="dxa"/>
          </w:tcPr>
          <w:p w14:paraId="172A9D6A" w14:textId="16586D18" w:rsidR="005E5A6E" w:rsidRPr="00C734C0" w:rsidRDefault="008E6BD5" w:rsidP="00C734C0">
            <w:pPr>
              <w:spacing w:after="240" w:line="240" w:lineRule="auto"/>
              <w:ind w:firstLine="0"/>
              <w:jc w:val="center"/>
            </w:pPr>
            <w:r w:rsidRPr="00C734C0">
              <w:t>41</w:t>
            </w:r>
          </w:p>
        </w:tc>
      </w:tr>
      <w:tr w:rsidR="002F5041" w:rsidRPr="00C734C0" w14:paraId="1F884401" w14:textId="77777777" w:rsidTr="007E4944">
        <w:tc>
          <w:tcPr>
            <w:tcW w:w="1951" w:type="dxa"/>
          </w:tcPr>
          <w:p w14:paraId="02903F1F" w14:textId="672EFD0D" w:rsidR="002F5041" w:rsidRPr="00C734C0" w:rsidRDefault="002F5041" w:rsidP="00C734C0">
            <w:pPr>
              <w:spacing w:after="240" w:line="240" w:lineRule="auto"/>
              <w:ind w:firstLine="0"/>
              <w:jc w:val="center"/>
            </w:pPr>
            <w:r w:rsidRPr="00C734C0">
              <w:t xml:space="preserve">Приложение </w:t>
            </w:r>
            <w:proofErr w:type="gramStart"/>
            <w:r w:rsidR="005E5A6E" w:rsidRPr="00C734C0">
              <w:t>З</w:t>
            </w:r>
            <w:proofErr w:type="gramEnd"/>
            <w:r w:rsidRPr="00C734C0">
              <w:t xml:space="preserve"> (обязательное)</w:t>
            </w:r>
          </w:p>
        </w:tc>
        <w:tc>
          <w:tcPr>
            <w:tcW w:w="6804" w:type="dxa"/>
          </w:tcPr>
          <w:p w14:paraId="72D23511" w14:textId="77777777" w:rsidR="002F5041" w:rsidRPr="00C734C0" w:rsidRDefault="002F5041" w:rsidP="00C734C0">
            <w:pPr>
              <w:spacing w:after="240" w:line="240" w:lineRule="auto"/>
              <w:ind w:firstLine="0"/>
              <w:rPr>
                <w:highlight w:val="yellow"/>
              </w:rPr>
            </w:pPr>
            <w:r w:rsidRPr="00C734C0">
              <w:t>Договора аренды лесных участков (электронный вид)</w:t>
            </w:r>
          </w:p>
        </w:tc>
        <w:tc>
          <w:tcPr>
            <w:tcW w:w="815" w:type="dxa"/>
          </w:tcPr>
          <w:p w14:paraId="054ABED9" w14:textId="77777777" w:rsidR="002F5041" w:rsidRPr="00C734C0" w:rsidRDefault="002F5041" w:rsidP="00C734C0">
            <w:pPr>
              <w:spacing w:after="240" w:line="240" w:lineRule="auto"/>
              <w:ind w:firstLine="0"/>
              <w:jc w:val="center"/>
              <w:rPr>
                <w:highlight w:val="yellow"/>
              </w:rPr>
            </w:pPr>
            <w:r w:rsidRPr="00C734C0">
              <w:t>-</w:t>
            </w:r>
          </w:p>
        </w:tc>
      </w:tr>
      <w:tr w:rsidR="002F5041" w:rsidRPr="00C734C0" w14:paraId="00C0E63E" w14:textId="77777777" w:rsidTr="007E4944">
        <w:trPr>
          <w:trHeight w:val="814"/>
        </w:trPr>
        <w:tc>
          <w:tcPr>
            <w:tcW w:w="1951" w:type="dxa"/>
          </w:tcPr>
          <w:p w14:paraId="49A5A48B" w14:textId="1EE76865" w:rsidR="002F5041" w:rsidRPr="00C734C0" w:rsidRDefault="002F5041" w:rsidP="00C734C0">
            <w:pPr>
              <w:spacing w:after="240" w:line="240" w:lineRule="auto"/>
              <w:ind w:firstLine="0"/>
              <w:jc w:val="center"/>
            </w:pPr>
            <w:r w:rsidRPr="00C734C0">
              <w:t>Приложение</w:t>
            </w:r>
            <w:proofErr w:type="gramStart"/>
            <w:r w:rsidRPr="00C734C0">
              <w:t xml:space="preserve"> </w:t>
            </w:r>
            <w:r w:rsidR="005E5A6E" w:rsidRPr="00C734C0">
              <w:t>Е</w:t>
            </w:r>
            <w:proofErr w:type="gramEnd"/>
            <w:r w:rsidRPr="00C734C0">
              <w:t xml:space="preserve"> (справочное)</w:t>
            </w:r>
          </w:p>
        </w:tc>
        <w:tc>
          <w:tcPr>
            <w:tcW w:w="6804" w:type="dxa"/>
          </w:tcPr>
          <w:p w14:paraId="72A63B97" w14:textId="77777777" w:rsidR="002F5041" w:rsidRPr="00C734C0" w:rsidRDefault="002F5041" w:rsidP="00C734C0">
            <w:pPr>
              <w:spacing w:after="240" w:line="240" w:lineRule="auto"/>
              <w:ind w:firstLine="0"/>
            </w:pPr>
            <w:r w:rsidRPr="00C734C0">
              <w:t>Материалы и результаты инженерных изысканий, использу</w:t>
            </w:r>
            <w:r w:rsidRPr="00C734C0">
              <w:t>е</w:t>
            </w:r>
            <w:r w:rsidRPr="00C734C0">
              <w:t>мые при подготовке проекта планировки территории, програ</w:t>
            </w:r>
            <w:r w:rsidRPr="00C734C0">
              <w:t>м</w:t>
            </w:r>
            <w:r w:rsidRPr="00C734C0">
              <w:t>ма и задание на проведение инженерных изысканий, испол</w:t>
            </w:r>
            <w:r w:rsidRPr="00C734C0">
              <w:t>ь</w:t>
            </w:r>
            <w:r w:rsidRPr="00C734C0">
              <w:t>зуемые при подготовке планировки территории                    (электронный вид)</w:t>
            </w:r>
          </w:p>
        </w:tc>
        <w:tc>
          <w:tcPr>
            <w:tcW w:w="815" w:type="dxa"/>
          </w:tcPr>
          <w:p w14:paraId="6E48FA8D" w14:textId="77777777" w:rsidR="002F5041" w:rsidRPr="00C734C0" w:rsidRDefault="002F5041" w:rsidP="00C734C0">
            <w:pPr>
              <w:spacing w:after="240" w:line="240" w:lineRule="auto"/>
              <w:ind w:firstLine="0"/>
              <w:jc w:val="center"/>
            </w:pPr>
            <w:r w:rsidRPr="00C734C0">
              <w:t>-</w:t>
            </w:r>
          </w:p>
        </w:tc>
      </w:tr>
      <w:tr w:rsidR="002F5041" w:rsidRPr="00C734C0" w14:paraId="325D4A21" w14:textId="77777777" w:rsidTr="007E4944">
        <w:tc>
          <w:tcPr>
            <w:tcW w:w="8755" w:type="dxa"/>
            <w:gridSpan w:val="2"/>
          </w:tcPr>
          <w:p w14:paraId="034D851C" w14:textId="77777777" w:rsidR="002F5041" w:rsidRPr="00C734C0" w:rsidRDefault="002F5041" w:rsidP="00C734C0">
            <w:pPr>
              <w:keepLines/>
              <w:tabs>
                <w:tab w:val="left" w:pos="454"/>
                <w:tab w:val="center" w:pos="9072"/>
              </w:tabs>
              <w:spacing w:before="120" w:after="120" w:line="240" w:lineRule="auto"/>
              <w:ind w:right="851" w:firstLine="0"/>
              <w:jc w:val="left"/>
              <w:rPr>
                <w:rFonts w:asciiTheme="minorHAnsi" w:eastAsiaTheme="minorEastAsia" w:hAnsiTheme="minorHAnsi" w:cstheme="minorBidi"/>
                <w:noProof/>
                <w:lang w:eastAsia="ru-RU"/>
              </w:rPr>
            </w:pPr>
            <w:r w:rsidRPr="00C734C0">
              <w:rPr>
                <w:noProof/>
              </w:rPr>
              <w:t xml:space="preserve">  </w:t>
            </w:r>
            <w:hyperlink w:anchor="_Toc465861548" w:history="1">
              <w:r w:rsidRPr="00C734C0">
                <w:rPr>
                  <w:noProof/>
                </w:rPr>
                <w:t>Таблица регистрации изменений</w:t>
              </w:r>
              <w:r w:rsidRPr="00C734C0">
                <w:rPr>
                  <w:noProof/>
                  <w:webHidden/>
                </w:rPr>
                <w:t xml:space="preserve">                                                                  </w:t>
              </w:r>
            </w:hyperlink>
          </w:p>
          <w:p w14:paraId="4FF83992" w14:textId="77777777" w:rsidR="002F5041" w:rsidRPr="00C734C0" w:rsidRDefault="002F5041" w:rsidP="00C734C0">
            <w:pPr>
              <w:spacing w:line="240" w:lineRule="auto"/>
              <w:ind w:firstLine="0"/>
            </w:pPr>
          </w:p>
        </w:tc>
        <w:tc>
          <w:tcPr>
            <w:tcW w:w="815" w:type="dxa"/>
          </w:tcPr>
          <w:p w14:paraId="00C57670" w14:textId="6A34599F" w:rsidR="002F5041" w:rsidRPr="00C734C0" w:rsidRDefault="008E6BD5" w:rsidP="00C734C0">
            <w:pPr>
              <w:spacing w:line="240" w:lineRule="auto"/>
              <w:ind w:firstLine="0"/>
              <w:jc w:val="center"/>
            </w:pPr>
            <w:r w:rsidRPr="00C734C0">
              <w:rPr>
                <w:webHidden/>
              </w:rPr>
              <w:t>43</w:t>
            </w:r>
          </w:p>
        </w:tc>
      </w:tr>
    </w:tbl>
    <w:p w14:paraId="43BB95B8" w14:textId="26E0FEC2" w:rsidR="004D0063" w:rsidRPr="00C734C0" w:rsidRDefault="004D0063" w:rsidP="00C734C0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</w:p>
    <w:p w14:paraId="0536AA44" w14:textId="5EA614DF" w:rsidR="0052283F" w:rsidRPr="00C734C0" w:rsidRDefault="007E4944" w:rsidP="00C734C0">
      <w:pPr>
        <w:pStyle w:val="1"/>
      </w:pPr>
      <w:bookmarkStart w:id="3" w:name="_Toc57124668"/>
      <w:r w:rsidRPr="00C734C0">
        <w:lastRenderedPageBreak/>
        <w:t>Общие сведения</w:t>
      </w:r>
      <w:bookmarkEnd w:id="3"/>
    </w:p>
    <w:p w14:paraId="15B82A29" w14:textId="77777777" w:rsidR="007E4944" w:rsidRPr="00C734C0" w:rsidRDefault="007E4944" w:rsidP="00C734C0">
      <w:pPr>
        <w:ind w:right="141"/>
      </w:pPr>
      <w:r w:rsidRPr="00C734C0">
        <w:t>Данный том, разработанный в рамках реализации проекта «</w:t>
      </w:r>
      <w:r w:rsidRPr="00C734C0">
        <w:fldChar w:fldCharType="begin"/>
      </w:r>
      <w:r w:rsidRPr="00C734C0">
        <w:instrText xml:space="preserve"> DOCPROPERTY  Subject  \* MERGEFORMAT </w:instrText>
      </w:r>
      <w:r w:rsidRPr="00C734C0">
        <w:fldChar w:fldCharType="separate"/>
      </w:r>
      <w:r w:rsidR="00D76A73" w:rsidRPr="00C734C0">
        <w:t xml:space="preserve">Обустройство </w:t>
      </w:r>
      <w:proofErr w:type="spellStart"/>
      <w:r w:rsidR="00D76A73" w:rsidRPr="00C734C0">
        <w:t>Сузу</w:t>
      </w:r>
      <w:r w:rsidR="00D76A73" w:rsidRPr="00C734C0">
        <w:t>н</w:t>
      </w:r>
      <w:r w:rsidR="00D76A73" w:rsidRPr="00C734C0">
        <w:t>ского</w:t>
      </w:r>
      <w:proofErr w:type="spellEnd"/>
      <w:r w:rsidR="00D76A73" w:rsidRPr="00C734C0">
        <w:t xml:space="preserve"> месторождения. Кустовая площадка №3. Коридоры коммуникаций и подъездная дорога. Уплотнение</w:t>
      </w:r>
      <w:r w:rsidRPr="00C734C0">
        <w:fldChar w:fldCharType="end"/>
      </w:r>
      <w:r w:rsidRPr="00C734C0">
        <w:t xml:space="preserve">», </w:t>
      </w:r>
      <w:proofErr w:type="gramStart"/>
      <w:r w:rsidRPr="00C734C0">
        <w:t>выполнен</w:t>
      </w:r>
      <w:proofErr w:type="gramEnd"/>
      <w:r w:rsidRPr="00C734C0">
        <w:t xml:space="preserve"> на основании:</w:t>
      </w:r>
    </w:p>
    <w:p w14:paraId="55361918" w14:textId="291C2667" w:rsidR="007E4944" w:rsidRPr="00C734C0" w:rsidRDefault="007E4944" w:rsidP="00C734C0">
      <w:pPr>
        <w:ind w:right="141"/>
        <w:rPr>
          <w:rFonts w:cs="Arial"/>
        </w:rPr>
      </w:pPr>
      <w:r w:rsidRPr="00C734C0">
        <w:rPr>
          <w:rFonts w:cs="Arial"/>
        </w:rPr>
        <w:t xml:space="preserve">- Распоряжения Администрации </w:t>
      </w:r>
      <w:r w:rsidR="005F13BF" w:rsidRPr="00C734C0">
        <w:rPr>
          <w:rFonts w:cs="Arial"/>
        </w:rPr>
        <w:t>города Дудинки</w:t>
      </w:r>
      <w:r w:rsidRPr="00C734C0">
        <w:rPr>
          <w:rFonts w:cs="Arial"/>
        </w:rPr>
        <w:t xml:space="preserve"> </w:t>
      </w:r>
      <w:r w:rsidR="005F13BF" w:rsidRPr="00C734C0">
        <w:rPr>
          <w:rFonts w:cs="Arial"/>
        </w:rPr>
        <w:t xml:space="preserve"> </w:t>
      </w:r>
      <w:r w:rsidRPr="00C734C0">
        <w:rPr>
          <w:rFonts w:cs="Arial"/>
        </w:rPr>
        <w:t xml:space="preserve">от </w:t>
      </w:r>
      <w:r w:rsidR="005F13BF" w:rsidRPr="00C734C0">
        <w:rPr>
          <w:rFonts w:cs="Arial"/>
        </w:rPr>
        <w:t>01.09.2020 г. №619</w:t>
      </w:r>
      <w:r w:rsidRPr="00C734C0">
        <w:rPr>
          <w:rFonts w:cs="Arial"/>
        </w:rPr>
        <w:t xml:space="preserve">-р «О </w:t>
      </w:r>
      <w:r w:rsidR="005F13BF" w:rsidRPr="00C734C0">
        <w:rPr>
          <w:rFonts w:cs="Arial"/>
        </w:rPr>
        <w:t>пр</w:t>
      </w:r>
      <w:r w:rsidR="005F13BF" w:rsidRPr="00C734C0">
        <w:rPr>
          <w:rFonts w:cs="Arial"/>
        </w:rPr>
        <w:t>и</w:t>
      </w:r>
      <w:r w:rsidR="005F13BF" w:rsidRPr="00C734C0">
        <w:rPr>
          <w:rFonts w:cs="Arial"/>
        </w:rPr>
        <w:t>нятии решения о подготовке проекта планировки</w:t>
      </w:r>
      <w:r w:rsidRPr="00C734C0">
        <w:rPr>
          <w:rFonts w:cs="Arial"/>
        </w:rPr>
        <w:t>» (Приложение А);</w:t>
      </w:r>
    </w:p>
    <w:p w14:paraId="176DA263" w14:textId="0E941454" w:rsidR="007E4944" w:rsidRPr="00C734C0" w:rsidRDefault="007E4944" w:rsidP="00C734C0">
      <w:pPr>
        <w:rPr>
          <w:rFonts w:cs="Arial"/>
          <w:snapToGrid w:val="0"/>
        </w:rPr>
      </w:pPr>
      <w:r w:rsidRPr="00C734C0">
        <w:rPr>
          <w:rFonts w:cs="Arial"/>
          <w:bCs/>
        </w:rPr>
        <w:t xml:space="preserve">- задания на подготовку </w:t>
      </w:r>
      <w:r w:rsidR="005F13BF" w:rsidRPr="00C734C0">
        <w:rPr>
          <w:rFonts w:cs="Arial"/>
          <w:bCs/>
        </w:rPr>
        <w:t xml:space="preserve">документации по планировке территории </w:t>
      </w:r>
      <w:r w:rsidR="00EE3F1F" w:rsidRPr="00C734C0">
        <w:rPr>
          <w:rFonts w:cs="Arial"/>
          <w:bCs/>
        </w:rPr>
        <w:t>о</w:t>
      </w:r>
      <w:r w:rsidRPr="00C734C0">
        <w:rPr>
          <w:rFonts w:cs="Arial"/>
          <w:bCs/>
        </w:rPr>
        <w:t>бъекта (Прил</w:t>
      </w:r>
      <w:r w:rsidRPr="00C734C0">
        <w:rPr>
          <w:rFonts w:cs="Arial"/>
          <w:bCs/>
        </w:rPr>
        <w:t>о</w:t>
      </w:r>
      <w:r w:rsidRPr="00C734C0">
        <w:rPr>
          <w:rFonts w:cs="Arial"/>
          <w:bCs/>
        </w:rPr>
        <w:t>жение Б)</w:t>
      </w:r>
      <w:r w:rsidRPr="00C734C0">
        <w:rPr>
          <w:rFonts w:cs="Arial"/>
        </w:rPr>
        <w:t>;</w:t>
      </w:r>
    </w:p>
    <w:p w14:paraId="63FB5C52" w14:textId="77777777" w:rsidR="007E4944" w:rsidRPr="00C734C0" w:rsidRDefault="007E4944" w:rsidP="00C734C0">
      <w:pPr>
        <w:ind w:right="141"/>
      </w:pPr>
      <w:r w:rsidRPr="00C734C0">
        <w:t>- задания на проектирование объекта «</w:t>
      </w:r>
      <w:r w:rsidRPr="00C734C0">
        <w:fldChar w:fldCharType="begin"/>
      </w:r>
      <w:r w:rsidRPr="00C734C0">
        <w:instrText xml:space="preserve"> DOCPROPERTY  Subject  \* MERGEFORMAT </w:instrText>
      </w:r>
      <w:r w:rsidRPr="00C734C0">
        <w:fldChar w:fldCharType="separate"/>
      </w:r>
      <w:r w:rsidR="00D76A73" w:rsidRPr="00C734C0">
        <w:t xml:space="preserve">Обустройство </w:t>
      </w:r>
      <w:proofErr w:type="spellStart"/>
      <w:r w:rsidR="00D76A73" w:rsidRPr="00C734C0">
        <w:t>Сузунского</w:t>
      </w:r>
      <w:proofErr w:type="spellEnd"/>
      <w:r w:rsidR="00D76A73" w:rsidRPr="00C734C0">
        <w:t xml:space="preserve"> месторождения. Кустовая площадка №3. Коридоры коммуникаций и подъездная дорога. Уплотнение</w:t>
      </w:r>
      <w:r w:rsidRPr="00C734C0">
        <w:fldChar w:fldCharType="end"/>
      </w:r>
      <w:r w:rsidRPr="00C734C0">
        <w:t>»;</w:t>
      </w:r>
    </w:p>
    <w:p w14:paraId="3D11A402" w14:textId="77777777" w:rsidR="007E4944" w:rsidRPr="00C734C0" w:rsidRDefault="007E4944" w:rsidP="00C734C0">
      <w:pPr>
        <w:ind w:right="141"/>
      </w:pPr>
      <w:r w:rsidRPr="00C734C0">
        <w:t>- материалов проекта «</w:t>
      </w:r>
      <w:r w:rsidRPr="00C734C0">
        <w:fldChar w:fldCharType="begin"/>
      </w:r>
      <w:r w:rsidRPr="00C734C0">
        <w:instrText xml:space="preserve"> DOCPROPERTY  Subject  \* MERGEFORMAT </w:instrText>
      </w:r>
      <w:r w:rsidRPr="00C734C0">
        <w:fldChar w:fldCharType="separate"/>
      </w:r>
      <w:r w:rsidR="00D76A73" w:rsidRPr="00C734C0">
        <w:t xml:space="preserve">Обустройство </w:t>
      </w:r>
      <w:proofErr w:type="spellStart"/>
      <w:r w:rsidR="00D76A73" w:rsidRPr="00C734C0">
        <w:t>Сузунского</w:t>
      </w:r>
      <w:proofErr w:type="spellEnd"/>
      <w:r w:rsidR="00D76A73" w:rsidRPr="00C734C0">
        <w:t xml:space="preserve"> месторождения. Кустовая пл</w:t>
      </w:r>
      <w:r w:rsidR="00D76A73" w:rsidRPr="00C734C0">
        <w:t>о</w:t>
      </w:r>
      <w:r w:rsidR="00D76A73" w:rsidRPr="00C734C0">
        <w:t>щадка №3. Коридоры коммуникаций и подъездная дорога. Уплотнение</w:t>
      </w:r>
      <w:r w:rsidRPr="00C734C0">
        <w:fldChar w:fldCharType="end"/>
      </w:r>
      <w:r w:rsidRPr="00C734C0">
        <w:t>»;</w:t>
      </w:r>
    </w:p>
    <w:p w14:paraId="68CDC1FB" w14:textId="45768654" w:rsidR="007E4944" w:rsidRPr="00C734C0" w:rsidRDefault="00D76A73" w:rsidP="00C734C0">
      <w:pPr>
        <w:ind w:right="141"/>
      </w:pPr>
      <w:r w:rsidRPr="00C734C0">
        <w:t xml:space="preserve">- </w:t>
      </w:r>
      <w:r w:rsidRPr="00C734C0">
        <w:rPr>
          <w:spacing w:val="-4"/>
        </w:rPr>
        <w:t xml:space="preserve">материалов инженерных изысканий, выполненных </w:t>
      </w:r>
      <w:r w:rsidRPr="00C734C0">
        <w:rPr>
          <w:rFonts w:cs="Arial"/>
          <w:spacing w:val="-4"/>
        </w:rPr>
        <w:t>ООО «НК «Роснефть» - НТЦ»</w:t>
      </w:r>
      <w:r w:rsidRPr="00C734C0">
        <w:rPr>
          <w:spacing w:val="-4"/>
        </w:rPr>
        <w:t xml:space="preserve"> для данного проекта</w:t>
      </w:r>
      <w:r w:rsidRPr="00C734C0">
        <w:t xml:space="preserve">. </w:t>
      </w:r>
      <w:r w:rsidR="007E4944" w:rsidRPr="00C734C0">
        <w:t xml:space="preserve"> </w:t>
      </w:r>
      <w:r w:rsidR="002F5041" w:rsidRPr="00C734C0">
        <w:t xml:space="preserve">(Приложение </w:t>
      </w:r>
      <w:r w:rsidR="00F96884" w:rsidRPr="00C734C0">
        <w:t>Е</w:t>
      </w:r>
      <w:r w:rsidR="007E4944" w:rsidRPr="00C734C0">
        <w:t>).</w:t>
      </w:r>
    </w:p>
    <w:p w14:paraId="3897B18C" w14:textId="77777777" w:rsidR="007E4944" w:rsidRPr="00C734C0" w:rsidRDefault="007E4944" w:rsidP="00C734C0">
      <w:pPr>
        <w:tabs>
          <w:tab w:val="left" w:pos="900"/>
          <w:tab w:val="left" w:pos="993"/>
        </w:tabs>
        <w:contextualSpacing/>
        <w:rPr>
          <w:rFonts w:cs="Arial"/>
        </w:rPr>
      </w:pPr>
      <w:r w:rsidRPr="00C734C0">
        <w:rPr>
          <w:rFonts w:eastAsia="Calibri"/>
          <w:szCs w:val="24"/>
        </w:rPr>
        <w:t xml:space="preserve">Документация разработана в соответствии с требованиями </w:t>
      </w:r>
      <w:r w:rsidRPr="00C734C0">
        <w:t>Градостроительного кодекса</w:t>
      </w:r>
      <w:r w:rsidRPr="00C734C0">
        <w:rPr>
          <w:rFonts w:cs="Arial"/>
        </w:rPr>
        <w:t xml:space="preserve"> РФ, Земельного кодекса РФ, Лесного кодекса РФ, Водного кодекса РФ.</w:t>
      </w:r>
    </w:p>
    <w:p w14:paraId="687FF90C" w14:textId="77777777" w:rsidR="00D76A73" w:rsidRPr="00C734C0" w:rsidRDefault="00D76A73" w:rsidP="00C734C0">
      <w:r w:rsidRPr="00C734C0">
        <w:t>Земельные (лесные) участки, предназначенные для строительства проектируемого объекта «</w:t>
      </w:r>
      <w:r w:rsidRPr="00C734C0">
        <w:fldChar w:fldCharType="begin"/>
      </w:r>
      <w:r w:rsidRPr="00C734C0">
        <w:instrText xml:space="preserve"> DOCPROPERTY  Subject  \* MERGEFORMAT </w:instrText>
      </w:r>
      <w:r w:rsidRPr="00C734C0">
        <w:fldChar w:fldCharType="separate"/>
      </w:r>
      <w:r w:rsidRPr="00C734C0">
        <w:t xml:space="preserve">Обустройство </w:t>
      </w:r>
      <w:proofErr w:type="spellStart"/>
      <w:r w:rsidRPr="00C734C0">
        <w:t>Сузунского</w:t>
      </w:r>
      <w:proofErr w:type="spellEnd"/>
      <w:r w:rsidRPr="00C734C0">
        <w:t xml:space="preserve"> месторождения. Кустовая площадка №3. Коридоры коммуникаций и подъездная дорога. Уплотнение</w:t>
      </w:r>
      <w:r w:rsidRPr="00C734C0">
        <w:fldChar w:fldCharType="end"/>
      </w:r>
      <w:r w:rsidRPr="00C734C0">
        <w:t xml:space="preserve">», расположены </w:t>
      </w:r>
      <w:r w:rsidRPr="00C734C0">
        <w:rPr>
          <w:rFonts w:cs="Arial"/>
          <w:bCs/>
        </w:rPr>
        <w:t xml:space="preserve">в </w:t>
      </w:r>
      <w:r w:rsidRPr="00C734C0">
        <w:rPr>
          <w:rFonts w:cs="Arial"/>
        </w:rPr>
        <w:t xml:space="preserve">Таймырском (Долгано-Ненецком) районе </w:t>
      </w:r>
      <w:r w:rsidRPr="00C734C0">
        <w:rPr>
          <w:rFonts w:cs="Arial"/>
          <w:bCs/>
        </w:rPr>
        <w:t>Красноярского  края Российской Федерации, н</w:t>
      </w:r>
      <w:r w:rsidRPr="00C734C0">
        <w:t xml:space="preserve">а территории </w:t>
      </w:r>
      <w:proofErr w:type="spellStart"/>
      <w:r w:rsidRPr="00C734C0">
        <w:t>Сузунского</w:t>
      </w:r>
      <w:proofErr w:type="spellEnd"/>
      <w:r w:rsidRPr="00C734C0">
        <w:t xml:space="preserve"> </w:t>
      </w:r>
      <w:r w:rsidRPr="00C734C0">
        <w:rPr>
          <w:rFonts w:cs="Arial"/>
          <w:bCs/>
        </w:rPr>
        <w:t>месторождения</w:t>
      </w:r>
      <w:r w:rsidRPr="00C734C0">
        <w:t xml:space="preserve">, </w:t>
      </w:r>
      <w:r w:rsidRPr="00C734C0">
        <w:rPr>
          <w:rFonts w:cs="Arial"/>
        </w:rPr>
        <w:t>на землях лесного фонда Дудинского участкового лесничества.</w:t>
      </w:r>
    </w:p>
    <w:p w14:paraId="1BFD012D" w14:textId="77777777" w:rsidR="00D76A73" w:rsidRPr="00C734C0" w:rsidRDefault="00D76A73" w:rsidP="00C734C0">
      <w:pPr>
        <w:ind w:firstLine="720"/>
      </w:pPr>
      <w:r w:rsidRPr="00C734C0">
        <w:t xml:space="preserve">Территория проектирования расположена в северо-восточной части Западно-Сибирской низменности на границе со Среднесибирским плоскогорьем, на правом берегу реки Большая </w:t>
      </w:r>
      <w:proofErr w:type="spellStart"/>
      <w:r w:rsidRPr="00C734C0">
        <w:t>Хета</w:t>
      </w:r>
      <w:proofErr w:type="spellEnd"/>
      <w:r w:rsidRPr="00C734C0">
        <w:t>.</w:t>
      </w:r>
    </w:p>
    <w:p w14:paraId="5422CADA" w14:textId="77777777" w:rsidR="00D76A73" w:rsidRPr="00C734C0" w:rsidRDefault="00D76A73" w:rsidP="00C734C0">
      <w:pPr>
        <w:ind w:firstLine="720"/>
      </w:pPr>
      <w:proofErr w:type="spellStart"/>
      <w:r w:rsidRPr="00C734C0">
        <w:t>Сузунское</w:t>
      </w:r>
      <w:proofErr w:type="spellEnd"/>
      <w:r w:rsidRPr="00C734C0">
        <w:t xml:space="preserve"> месторождение расположено в семидесяти километрах севернее от </w:t>
      </w:r>
      <w:proofErr w:type="spellStart"/>
      <w:r w:rsidRPr="00C734C0">
        <w:t>Ванкорского</w:t>
      </w:r>
      <w:proofErr w:type="spellEnd"/>
      <w:r w:rsidRPr="00C734C0">
        <w:t xml:space="preserve"> месторождения, в ста двадцати километрах северо-восточнее Сев. </w:t>
      </w:r>
      <w:proofErr w:type="spellStart"/>
      <w:r w:rsidRPr="00C734C0">
        <w:t>Хал</w:t>
      </w:r>
      <w:r w:rsidRPr="00C734C0">
        <w:t>ь</w:t>
      </w:r>
      <w:r w:rsidRPr="00C734C0">
        <w:t>мерпаютинского</w:t>
      </w:r>
      <w:proofErr w:type="spellEnd"/>
      <w:r w:rsidRPr="00C734C0">
        <w:t xml:space="preserve"> месторождения.</w:t>
      </w:r>
    </w:p>
    <w:p w14:paraId="55CCED2D" w14:textId="77777777" w:rsidR="00D76A73" w:rsidRPr="00C734C0" w:rsidRDefault="00D76A73" w:rsidP="00C734C0">
      <w:pPr>
        <w:ind w:right="141"/>
      </w:pPr>
      <w:r w:rsidRPr="00C734C0">
        <w:t xml:space="preserve">Ближайшие к месторождению населённые пункты – города Дудинка и </w:t>
      </w:r>
      <w:proofErr w:type="spellStart"/>
      <w:r w:rsidRPr="00C734C0">
        <w:t>Игарка</w:t>
      </w:r>
      <w:proofErr w:type="spellEnd"/>
      <w:r w:rsidRPr="00C734C0">
        <w:t xml:space="preserve"> – находятся в ста пятидесяти километрах северо-восточнее и в ста шестидесяти киломе</w:t>
      </w:r>
      <w:r w:rsidRPr="00C734C0">
        <w:t>т</w:t>
      </w:r>
      <w:r w:rsidRPr="00C734C0">
        <w:t>рах юго-восточнее района работ соответственно. Город Дудинка – административный центр Таймырского (Долгано-Ненецкого) муниципального района Красноярского края.</w:t>
      </w:r>
    </w:p>
    <w:p w14:paraId="31B3CB56" w14:textId="77777777" w:rsidR="00D76A73" w:rsidRPr="00C734C0" w:rsidRDefault="00D76A73" w:rsidP="00C734C0">
      <w:pPr>
        <w:ind w:right="141"/>
      </w:pPr>
      <w:r w:rsidRPr="00C734C0">
        <w:t>Размещение проектируемого объекта на месторождении выполнено, исходя из требований экологической безопасности и эксплуатационной надежности. Объекты ра</w:t>
      </w:r>
      <w:r w:rsidRPr="00C734C0">
        <w:t>с</w:t>
      </w:r>
      <w:r w:rsidRPr="00C734C0">
        <w:t>полагаются с учетом наименьшего воздействия на рельеф, почвы, растительный и ж</w:t>
      </w:r>
      <w:r w:rsidRPr="00C734C0">
        <w:t>и</w:t>
      </w:r>
      <w:r w:rsidRPr="00C734C0">
        <w:t>вотный мир, с учетом розы ветров.</w:t>
      </w:r>
    </w:p>
    <w:p w14:paraId="547FED78" w14:textId="77777777" w:rsidR="007E4944" w:rsidRPr="00C734C0" w:rsidRDefault="007E4944" w:rsidP="00C734C0">
      <w:pPr>
        <w:tabs>
          <w:tab w:val="left" w:pos="980"/>
        </w:tabs>
        <w:ind w:firstLine="703"/>
        <w:rPr>
          <w:rFonts w:cs="Arial"/>
        </w:rPr>
      </w:pPr>
      <w:r w:rsidRPr="00C734C0">
        <w:rPr>
          <w:rFonts w:cs="Arial"/>
        </w:rPr>
        <w:lastRenderedPageBreak/>
        <w:t>Земельный (лесной) участок, выбранный для размещения объекта строительства, отвечает санитарным, экологическим, инженерно-геологическим условиям, а так же о</w:t>
      </w:r>
      <w:r w:rsidRPr="00C734C0">
        <w:rPr>
          <w:rFonts w:cs="Arial"/>
        </w:rPr>
        <w:t>б</w:t>
      </w:r>
      <w:r w:rsidRPr="00C734C0">
        <w:rPr>
          <w:rFonts w:cs="Arial"/>
        </w:rPr>
        <w:t>ладает свойствами:</w:t>
      </w:r>
    </w:p>
    <w:p w14:paraId="4AC5F002" w14:textId="77777777" w:rsidR="007E4944" w:rsidRPr="00C734C0" w:rsidRDefault="007E4944" w:rsidP="00C734C0">
      <w:pPr>
        <w:numPr>
          <w:ilvl w:val="0"/>
          <w:numId w:val="6"/>
        </w:numPr>
        <w:tabs>
          <w:tab w:val="left" w:pos="0"/>
          <w:tab w:val="num" w:pos="851"/>
          <w:tab w:val="num" w:pos="1120"/>
        </w:tabs>
        <w:spacing w:line="336" w:lineRule="auto"/>
        <w:ind w:left="0" w:firstLine="709"/>
        <w:contextualSpacing/>
        <w:rPr>
          <w:rFonts w:cs="Arial"/>
        </w:rPr>
      </w:pPr>
      <w:r w:rsidRPr="00C734C0">
        <w:rPr>
          <w:rFonts w:cs="Arial"/>
        </w:rPr>
        <w:t xml:space="preserve"> минимально </w:t>
      </w:r>
      <w:proofErr w:type="gramStart"/>
      <w:r w:rsidRPr="00C734C0">
        <w:rPr>
          <w:rFonts w:cs="Arial"/>
        </w:rPr>
        <w:t>удален</w:t>
      </w:r>
      <w:proofErr w:type="gramEnd"/>
      <w:r w:rsidRPr="00C734C0">
        <w:rPr>
          <w:rFonts w:cs="Arial"/>
        </w:rPr>
        <w:t xml:space="preserve"> от ранее запроектированных и строящихся объектов нефт</w:t>
      </w:r>
      <w:r w:rsidRPr="00C734C0">
        <w:rPr>
          <w:rFonts w:cs="Arial"/>
        </w:rPr>
        <w:t>е</w:t>
      </w:r>
      <w:r w:rsidRPr="00C734C0">
        <w:rPr>
          <w:rFonts w:cs="Arial"/>
        </w:rPr>
        <w:t>газового комплекса;</w:t>
      </w:r>
    </w:p>
    <w:p w14:paraId="26954748" w14:textId="77777777" w:rsidR="007E4944" w:rsidRPr="00C734C0" w:rsidRDefault="007E4944" w:rsidP="00C734C0">
      <w:pPr>
        <w:numPr>
          <w:ilvl w:val="0"/>
          <w:numId w:val="6"/>
        </w:numPr>
        <w:tabs>
          <w:tab w:val="left" w:pos="0"/>
          <w:tab w:val="num" w:pos="851"/>
          <w:tab w:val="num" w:pos="1120"/>
        </w:tabs>
        <w:spacing w:line="336" w:lineRule="auto"/>
        <w:ind w:left="0" w:firstLine="709"/>
        <w:contextualSpacing/>
        <w:rPr>
          <w:rFonts w:cs="Arial"/>
        </w:rPr>
      </w:pPr>
      <w:r w:rsidRPr="00C734C0">
        <w:rPr>
          <w:rFonts w:cs="Arial"/>
        </w:rPr>
        <w:t xml:space="preserve"> экономически целесообразен;</w:t>
      </w:r>
    </w:p>
    <w:p w14:paraId="47DC64BB" w14:textId="77777777" w:rsidR="007E4944" w:rsidRPr="00C734C0" w:rsidRDefault="007E4944" w:rsidP="00C734C0">
      <w:pPr>
        <w:numPr>
          <w:ilvl w:val="0"/>
          <w:numId w:val="6"/>
        </w:numPr>
        <w:tabs>
          <w:tab w:val="left" w:pos="0"/>
          <w:tab w:val="num" w:pos="851"/>
          <w:tab w:val="num" w:pos="1120"/>
        </w:tabs>
        <w:spacing w:line="336" w:lineRule="auto"/>
        <w:ind w:left="0" w:firstLine="709"/>
        <w:contextualSpacing/>
        <w:rPr>
          <w:rFonts w:cs="Arial"/>
        </w:rPr>
      </w:pPr>
      <w:r w:rsidRPr="00C734C0">
        <w:rPr>
          <w:rFonts w:cs="Arial"/>
        </w:rPr>
        <w:t xml:space="preserve"> благоприятные инженерно-геологические условия в районе строительства;</w:t>
      </w:r>
    </w:p>
    <w:p w14:paraId="6D113006" w14:textId="77777777" w:rsidR="007E4944" w:rsidRPr="00C734C0" w:rsidRDefault="007E4944" w:rsidP="00C734C0">
      <w:pPr>
        <w:pStyle w:val="a"/>
        <w:numPr>
          <w:ilvl w:val="0"/>
          <w:numId w:val="26"/>
        </w:numPr>
        <w:ind w:left="1134" w:right="141" w:hanging="425"/>
      </w:pPr>
      <w:r w:rsidRPr="00C734C0">
        <w:rPr>
          <w:rFonts w:cs="Arial"/>
        </w:rPr>
        <w:t xml:space="preserve"> рациональное использование земель.</w:t>
      </w:r>
    </w:p>
    <w:p w14:paraId="488DEBCF" w14:textId="77777777" w:rsidR="005E5A6E" w:rsidRPr="00C734C0" w:rsidRDefault="005E5A6E" w:rsidP="00C734C0">
      <w:pPr>
        <w:autoSpaceDE w:val="0"/>
        <w:autoSpaceDN w:val="0"/>
        <w:adjustRightInd w:val="0"/>
        <w:rPr>
          <w:rFonts w:cs="Arial"/>
          <w:lang w:eastAsia="ru-RU"/>
        </w:rPr>
      </w:pPr>
      <w:r w:rsidRPr="00C734C0">
        <w:rPr>
          <w:rFonts w:cs="Arial"/>
          <w:lang w:eastAsia="ru-RU"/>
        </w:rPr>
        <w:t>В соответствии с письмом Службы по государственной охране объектов культурн</w:t>
      </w:r>
      <w:r w:rsidRPr="00C734C0">
        <w:rPr>
          <w:rFonts w:cs="Arial"/>
          <w:lang w:eastAsia="ru-RU"/>
        </w:rPr>
        <w:t>о</w:t>
      </w:r>
      <w:r w:rsidRPr="00C734C0">
        <w:rPr>
          <w:rFonts w:cs="Arial"/>
          <w:lang w:eastAsia="ru-RU"/>
        </w:rPr>
        <w:t xml:space="preserve">го наследия Красноярского края от 20.07.2020 г. №102-3654 «Об объектах культурного наследия», на территории проектируемого объекта «Обустройство </w:t>
      </w:r>
      <w:proofErr w:type="spellStart"/>
      <w:r w:rsidRPr="00C734C0">
        <w:rPr>
          <w:rFonts w:cs="Arial"/>
          <w:lang w:eastAsia="ru-RU"/>
        </w:rPr>
        <w:t>Сузунского</w:t>
      </w:r>
      <w:proofErr w:type="spellEnd"/>
      <w:r w:rsidRPr="00C734C0">
        <w:rPr>
          <w:rFonts w:cs="Arial"/>
          <w:lang w:eastAsia="ru-RU"/>
        </w:rPr>
        <w:t xml:space="preserve"> месторо</w:t>
      </w:r>
      <w:r w:rsidRPr="00C734C0">
        <w:rPr>
          <w:rFonts w:cs="Arial"/>
          <w:lang w:eastAsia="ru-RU"/>
        </w:rPr>
        <w:t>ж</w:t>
      </w:r>
      <w:r w:rsidRPr="00C734C0">
        <w:rPr>
          <w:rFonts w:cs="Arial"/>
          <w:lang w:eastAsia="ru-RU"/>
        </w:rPr>
        <w:t>дения. Кустовая площадка №3.  Коридоры коммуникаций и подъездная дорога. Уплотн</w:t>
      </w:r>
      <w:r w:rsidRPr="00C734C0">
        <w:rPr>
          <w:rFonts w:cs="Arial"/>
          <w:lang w:eastAsia="ru-RU"/>
        </w:rPr>
        <w:t>е</w:t>
      </w:r>
      <w:r w:rsidRPr="00C734C0">
        <w:rPr>
          <w:rFonts w:cs="Arial"/>
          <w:lang w:eastAsia="ru-RU"/>
        </w:rPr>
        <w:t>ние» нет объектов культурного наследия (в том числе включенных в единый госуда</w:t>
      </w:r>
      <w:r w:rsidRPr="00C734C0">
        <w:rPr>
          <w:rFonts w:cs="Arial"/>
          <w:lang w:eastAsia="ru-RU"/>
        </w:rPr>
        <w:t>р</w:t>
      </w:r>
      <w:r w:rsidRPr="00C734C0">
        <w:rPr>
          <w:rFonts w:cs="Arial"/>
          <w:lang w:eastAsia="ru-RU"/>
        </w:rPr>
        <w:t>ственный реестр объектов культурного наследия (памятников истории и культуры) нар</w:t>
      </w:r>
      <w:r w:rsidRPr="00C734C0">
        <w:rPr>
          <w:rFonts w:cs="Arial"/>
          <w:lang w:eastAsia="ru-RU"/>
        </w:rPr>
        <w:t>о</w:t>
      </w:r>
      <w:r w:rsidRPr="00C734C0">
        <w:rPr>
          <w:rFonts w:cs="Arial"/>
          <w:lang w:eastAsia="ru-RU"/>
        </w:rPr>
        <w:t>дов Российской Федерации), их зон охраны и защитных зон, выявленных объектов кул</w:t>
      </w:r>
      <w:r w:rsidRPr="00C734C0">
        <w:rPr>
          <w:rFonts w:cs="Arial"/>
          <w:lang w:eastAsia="ru-RU"/>
        </w:rPr>
        <w:t>ь</w:t>
      </w:r>
      <w:r w:rsidRPr="00C734C0">
        <w:rPr>
          <w:rFonts w:cs="Arial"/>
          <w:lang w:eastAsia="ru-RU"/>
        </w:rPr>
        <w:t>турного наследия (Приложение Ж).</w:t>
      </w:r>
    </w:p>
    <w:p w14:paraId="2088B2CE" w14:textId="77777777" w:rsidR="007E4944" w:rsidRPr="00C734C0" w:rsidRDefault="007E4944" w:rsidP="00C734C0">
      <w:pPr>
        <w:contextualSpacing/>
        <w:rPr>
          <w:rFonts w:eastAsia="Calibri"/>
          <w:szCs w:val="24"/>
        </w:rPr>
      </w:pPr>
      <w:r w:rsidRPr="00C734C0">
        <w:rPr>
          <w:rFonts w:eastAsia="Times New Roman" w:cs="Arial"/>
          <w:lang w:eastAsia="ar-SA"/>
        </w:rPr>
        <w:t xml:space="preserve">В связи с отсутствием на территории проектируемого объекта </w:t>
      </w:r>
      <w:r w:rsidRPr="00C734C0">
        <w:t>«</w:t>
      </w:r>
      <w:r w:rsidRPr="00C734C0">
        <w:fldChar w:fldCharType="begin"/>
      </w:r>
      <w:r w:rsidRPr="00C734C0">
        <w:instrText xml:space="preserve"> DOCPROPERTY  Subject  \* MERGEFORMAT </w:instrText>
      </w:r>
      <w:r w:rsidRPr="00C734C0">
        <w:fldChar w:fldCharType="separate"/>
      </w:r>
      <w:r w:rsidR="00D76A73" w:rsidRPr="00C734C0">
        <w:t xml:space="preserve">Обустройство </w:t>
      </w:r>
      <w:proofErr w:type="spellStart"/>
      <w:r w:rsidR="00D76A73" w:rsidRPr="00C734C0">
        <w:t>Сузунского</w:t>
      </w:r>
      <w:proofErr w:type="spellEnd"/>
      <w:r w:rsidR="00D76A73" w:rsidRPr="00C734C0">
        <w:t xml:space="preserve"> месторождения. Кустовая площадка №3. Коридоры коммуникаций и подъез</w:t>
      </w:r>
      <w:r w:rsidR="00D76A73" w:rsidRPr="00C734C0">
        <w:t>д</w:t>
      </w:r>
      <w:r w:rsidR="00D76A73" w:rsidRPr="00C734C0">
        <w:t>ная дорога. Уплотнение</w:t>
      </w:r>
      <w:r w:rsidRPr="00C734C0">
        <w:fldChar w:fldCharType="end"/>
      </w:r>
      <w:r w:rsidRPr="00C734C0">
        <w:t>» объектов культурного наследия, охранных и защитных зон об</w:t>
      </w:r>
      <w:r w:rsidRPr="00C734C0">
        <w:t>ъ</w:t>
      </w:r>
      <w:r w:rsidRPr="00C734C0">
        <w:t>ектов культурного наследия, С</w:t>
      </w:r>
      <w:r w:rsidRPr="00C734C0">
        <w:rPr>
          <w:rFonts w:eastAsia="Times New Roman" w:cs="Arial"/>
          <w:lang w:eastAsia="ar-SA"/>
        </w:rPr>
        <w:t>хема границ территорий объектов культурного наследия, входящая в состав материалов по обоснованию проекта планировки территории н</w:t>
      </w:r>
      <w:r w:rsidRPr="00C734C0">
        <w:rPr>
          <w:rFonts w:cs="Arial"/>
        </w:rPr>
        <w:t>е ра</w:t>
      </w:r>
      <w:r w:rsidRPr="00C734C0">
        <w:rPr>
          <w:rFonts w:cs="Arial"/>
        </w:rPr>
        <w:t>з</w:t>
      </w:r>
      <w:r w:rsidRPr="00C734C0">
        <w:rPr>
          <w:rFonts w:cs="Arial"/>
        </w:rPr>
        <w:t>рабатывается.</w:t>
      </w:r>
    </w:p>
    <w:p w14:paraId="37404454" w14:textId="77777777" w:rsidR="007E4944" w:rsidRPr="00C734C0" w:rsidRDefault="007E4944" w:rsidP="00C734C0">
      <w:pPr>
        <w:contextualSpacing/>
        <w:rPr>
          <w:rFonts w:eastAsia="Calibri"/>
          <w:szCs w:val="24"/>
        </w:rPr>
      </w:pPr>
      <w:r w:rsidRPr="00C734C0">
        <w:rPr>
          <w:rFonts w:cs="Arial"/>
          <w:shd w:val="clear" w:color="auto" w:fill="FFFFFF"/>
        </w:rPr>
        <w:t>Объекты, подлежащие сносу, объекты незавершенного строительства, а также проходы к водным объектам общего пользования и их береговым полосам в зоне план</w:t>
      </w:r>
      <w:r w:rsidRPr="00C734C0">
        <w:rPr>
          <w:rFonts w:cs="Arial"/>
          <w:shd w:val="clear" w:color="auto" w:fill="FFFFFF"/>
        </w:rPr>
        <w:t>и</w:t>
      </w:r>
      <w:r w:rsidRPr="00C734C0">
        <w:rPr>
          <w:rFonts w:cs="Arial"/>
          <w:shd w:val="clear" w:color="auto" w:fill="FFFFFF"/>
        </w:rPr>
        <w:t>руемого размещения объекта отсутствуют.</w:t>
      </w:r>
    </w:p>
    <w:p w14:paraId="1EBBC0E5" w14:textId="378A2CE6" w:rsidR="008924A3" w:rsidRPr="00C734C0" w:rsidRDefault="007E4944" w:rsidP="00C734C0">
      <w:pPr>
        <w:ind w:firstLine="992"/>
        <w:rPr>
          <w:rFonts w:cs="Arial"/>
          <w:szCs w:val="24"/>
        </w:rPr>
      </w:pPr>
      <w:r w:rsidRPr="00C734C0">
        <w:rPr>
          <w:rFonts w:eastAsia="Calibri"/>
          <w:szCs w:val="24"/>
        </w:rPr>
        <w:t>В соответствии с Приказом Министерства строительства и жилищно-коммунального хозяйства РФ от 25 апреля 2017 г. № 740/</w:t>
      </w:r>
      <w:proofErr w:type="spellStart"/>
      <w:proofErr w:type="gramStart"/>
      <w:r w:rsidRPr="00C734C0">
        <w:rPr>
          <w:rFonts w:eastAsia="Calibri"/>
          <w:szCs w:val="24"/>
        </w:rPr>
        <w:t>пр</w:t>
      </w:r>
      <w:proofErr w:type="spellEnd"/>
      <w:proofErr w:type="gramEnd"/>
      <w:r w:rsidRPr="00C734C0">
        <w:rPr>
          <w:rFonts w:eastAsia="Calibri"/>
          <w:szCs w:val="24"/>
        </w:rPr>
        <w:t xml:space="preserve"> «Об установлении случаев подготовки и требований к подготовке входящей в состав материалов по обоснованию проекта планировки территории схемы вертикальной планировки, инженерной подготовки и инженерной защиты территории» схема вертикальной планировки, инженерной подг</w:t>
      </w:r>
      <w:r w:rsidRPr="00C734C0">
        <w:rPr>
          <w:rFonts w:eastAsia="Calibri"/>
          <w:szCs w:val="24"/>
        </w:rPr>
        <w:t>о</w:t>
      </w:r>
      <w:r w:rsidRPr="00C734C0">
        <w:rPr>
          <w:rFonts w:eastAsia="Calibri"/>
          <w:szCs w:val="24"/>
        </w:rPr>
        <w:t>товки и инженерной защиты территории в данном проекте планировки территории не ра</w:t>
      </w:r>
      <w:r w:rsidRPr="00C734C0">
        <w:rPr>
          <w:rFonts w:eastAsia="Calibri"/>
          <w:szCs w:val="24"/>
        </w:rPr>
        <w:t>з</w:t>
      </w:r>
      <w:r w:rsidRPr="00C734C0">
        <w:rPr>
          <w:rFonts w:eastAsia="Calibri"/>
          <w:szCs w:val="24"/>
        </w:rPr>
        <w:t>рабатывается</w:t>
      </w:r>
      <w:r w:rsidR="008924A3" w:rsidRPr="00C734C0">
        <w:rPr>
          <w:rFonts w:cs="Arial"/>
          <w:szCs w:val="24"/>
        </w:rPr>
        <w:t>.</w:t>
      </w:r>
    </w:p>
    <w:p w14:paraId="117A9109" w14:textId="6CF0C43E" w:rsidR="00DF26C0" w:rsidRPr="00C734C0" w:rsidRDefault="00DF26C0" w:rsidP="00C734C0">
      <w:pPr>
        <w:ind w:firstLine="992"/>
        <w:rPr>
          <w:rFonts w:eastAsia="Calibri"/>
          <w:szCs w:val="24"/>
        </w:rPr>
      </w:pPr>
      <w:proofErr w:type="gramStart"/>
      <w:r w:rsidRPr="00C734C0">
        <w:rPr>
          <w:rFonts w:eastAsia="Calibri"/>
          <w:szCs w:val="24"/>
        </w:rPr>
        <w:t>Согласно письма</w:t>
      </w:r>
      <w:proofErr w:type="gramEnd"/>
      <w:r w:rsidRPr="00C734C0">
        <w:rPr>
          <w:rFonts w:eastAsia="Calibri"/>
          <w:szCs w:val="24"/>
        </w:rPr>
        <w:t xml:space="preserve"> Администрации Таймырского Долгано-Ненецкого муниципал</w:t>
      </w:r>
      <w:r w:rsidRPr="00C734C0">
        <w:rPr>
          <w:rFonts w:eastAsia="Calibri"/>
          <w:szCs w:val="24"/>
        </w:rPr>
        <w:t>ь</w:t>
      </w:r>
      <w:r w:rsidRPr="00C734C0">
        <w:rPr>
          <w:rFonts w:eastAsia="Calibri"/>
          <w:szCs w:val="24"/>
        </w:rPr>
        <w:t xml:space="preserve">ного района от 09.06.2020 г. №3100 на территории размещения объекта </w:t>
      </w:r>
      <w:r w:rsidR="002F5041" w:rsidRPr="00C734C0">
        <w:rPr>
          <w:rFonts w:eastAsia="Calibri"/>
          <w:szCs w:val="24"/>
        </w:rPr>
        <w:t>«</w:t>
      </w:r>
      <w:r w:rsidRPr="00C734C0">
        <w:rPr>
          <w:rFonts w:eastAsia="Calibri"/>
          <w:szCs w:val="24"/>
        </w:rPr>
        <w:t xml:space="preserve">Обустройство </w:t>
      </w:r>
      <w:proofErr w:type="spellStart"/>
      <w:r w:rsidRPr="00C734C0">
        <w:rPr>
          <w:rFonts w:eastAsia="Calibri"/>
          <w:szCs w:val="24"/>
        </w:rPr>
        <w:t>Сузунского</w:t>
      </w:r>
      <w:proofErr w:type="spellEnd"/>
      <w:r w:rsidRPr="00C734C0">
        <w:rPr>
          <w:rFonts w:eastAsia="Calibri"/>
          <w:szCs w:val="24"/>
        </w:rPr>
        <w:t xml:space="preserve"> месторождения. Кустовая площадка №3.  Коридоры коммуникаций и подъез</w:t>
      </w:r>
      <w:r w:rsidRPr="00C734C0">
        <w:rPr>
          <w:rFonts w:eastAsia="Calibri"/>
          <w:szCs w:val="24"/>
        </w:rPr>
        <w:t>д</w:t>
      </w:r>
      <w:r w:rsidRPr="00C734C0">
        <w:rPr>
          <w:rFonts w:eastAsia="Calibri"/>
          <w:szCs w:val="24"/>
        </w:rPr>
        <w:t>ная дорога. Уплотнение</w:t>
      </w:r>
      <w:r w:rsidR="002F5041" w:rsidRPr="00C734C0">
        <w:rPr>
          <w:rFonts w:eastAsia="Calibri"/>
          <w:szCs w:val="24"/>
        </w:rPr>
        <w:t>»</w:t>
      </w:r>
      <w:r w:rsidRPr="00C734C0">
        <w:rPr>
          <w:rFonts w:eastAsia="Calibri"/>
          <w:szCs w:val="24"/>
        </w:rPr>
        <w:t xml:space="preserve"> отсутствуют красные линии, координаты границ планировки </w:t>
      </w:r>
      <w:r w:rsidRPr="00C734C0">
        <w:rPr>
          <w:rFonts w:eastAsia="Calibri"/>
          <w:szCs w:val="24"/>
        </w:rPr>
        <w:lastRenderedPageBreak/>
        <w:t>территории, т.е. существующие (ранее установленные в соответствии с законодател</w:t>
      </w:r>
      <w:r w:rsidRPr="00C734C0">
        <w:rPr>
          <w:rFonts w:eastAsia="Calibri"/>
          <w:szCs w:val="24"/>
        </w:rPr>
        <w:t>ь</w:t>
      </w:r>
      <w:r w:rsidRPr="00C734C0">
        <w:rPr>
          <w:rFonts w:eastAsia="Calibri"/>
          <w:szCs w:val="24"/>
        </w:rPr>
        <w:t>ством Российской Федерации), устанавливаемые и отменяемые красные линии отсу</w:t>
      </w:r>
      <w:r w:rsidRPr="00C734C0">
        <w:rPr>
          <w:rFonts w:eastAsia="Calibri"/>
          <w:szCs w:val="24"/>
        </w:rPr>
        <w:t>т</w:t>
      </w:r>
      <w:r w:rsidRPr="00C734C0">
        <w:rPr>
          <w:rFonts w:eastAsia="Calibri"/>
          <w:szCs w:val="24"/>
        </w:rPr>
        <w:t>ствуют (Приложение В).</w:t>
      </w:r>
    </w:p>
    <w:p w14:paraId="0B43C07F" w14:textId="77777777" w:rsidR="007E4944" w:rsidRPr="00C734C0" w:rsidRDefault="007E4944" w:rsidP="00C734C0">
      <w:pPr>
        <w:ind w:firstLine="992"/>
        <w:rPr>
          <w:rFonts w:eastAsia="Calibri"/>
          <w:szCs w:val="24"/>
        </w:rPr>
      </w:pPr>
    </w:p>
    <w:p w14:paraId="495BFC53" w14:textId="77777777" w:rsidR="007E4944" w:rsidRPr="00C734C0" w:rsidRDefault="007E4944" w:rsidP="00C734C0">
      <w:pPr>
        <w:pStyle w:val="1"/>
      </w:pPr>
      <w:bookmarkStart w:id="4" w:name="_Toc33111495"/>
      <w:bookmarkStart w:id="5" w:name="_Toc415497129"/>
      <w:bookmarkStart w:id="6" w:name="_Ref370475789"/>
      <w:bookmarkStart w:id="7" w:name="_Toc57124669"/>
      <w:r w:rsidRPr="00C734C0">
        <w:lastRenderedPageBreak/>
        <w:t>Характеристика территории размещения проектируемого объекта</w:t>
      </w:r>
      <w:bookmarkEnd w:id="4"/>
      <w:bookmarkEnd w:id="7"/>
    </w:p>
    <w:bookmarkEnd w:id="5"/>
    <w:bookmarkEnd w:id="6"/>
    <w:p w14:paraId="49A68FC3" w14:textId="77D0229F" w:rsidR="007E4944" w:rsidRPr="00C734C0" w:rsidRDefault="007E4944" w:rsidP="00C734C0">
      <w:pPr>
        <w:contextualSpacing/>
        <w:rPr>
          <w:rFonts w:eastAsia="Calibri" w:cs="Arial"/>
        </w:rPr>
      </w:pPr>
      <w:r w:rsidRPr="00C734C0">
        <w:rPr>
          <w:rFonts w:eastAsia="Calibri" w:cs="Arial"/>
        </w:rPr>
        <w:t xml:space="preserve">В административном отношении район работ расположен </w:t>
      </w:r>
      <w:r w:rsidR="00D76A73" w:rsidRPr="00C734C0">
        <w:rPr>
          <w:rFonts w:cs="Arial"/>
        </w:rPr>
        <w:t xml:space="preserve">Таймырском (Долгано-Ненецком) районе </w:t>
      </w:r>
      <w:r w:rsidR="00D76A73" w:rsidRPr="00C734C0">
        <w:rPr>
          <w:rFonts w:cs="Arial"/>
          <w:bCs/>
        </w:rPr>
        <w:t>Красноярского  края Российской Федерации, н</w:t>
      </w:r>
      <w:r w:rsidR="00D76A73" w:rsidRPr="00C734C0">
        <w:t xml:space="preserve">а территории </w:t>
      </w:r>
      <w:proofErr w:type="spellStart"/>
      <w:r w:rsidR="00D76A73" w:rsidRPr="00C734C0">
        <w:t>Сузунского</w:t>
      </w:r>
      <w:proofErr w:type="spellEnd"/>
      <w:r w:rsidR="00D76A73" w:rsidRPr="00C734C0">
        <w:t xml:space="preserve"> </w:t>
      </w:r>
      <w:r w:rsidR="00D76A73" w:rsidRPr="00C734C0">
        <w:rPr>
          <w:rFonts w:cs="Arial"/>
          <w:bCs/>
        </w:rPr>
        <w:t>месторождения</w:t>
      </w:r>
      <w:r w:rsidR="00D76A73" w:rsidRPr="00C734C0">
        <w:t xml:space="preserve">, </w:t>
      </w:r>
      <w:r w:rsidR="00D76A73" w:rsidRPr="00C734C0">
        <w:rPr>
          <w:rFonts w:cs="Arial"/>
        </w:rPr>
        <w:t>на землях лесного фонда Дудинского участкового лесничества.</w:t>
      </w:r>
      <w:r w:rsidRPr="00C734C0">
        <w:rPr>
          <w:rFonts w:eastAsia="Calibri" w:cs="Arial"/>
        </w:rPr>
        <w:t xml:space="preserve"> </w:t>
      </w:r>
    </w:p>
    <w:p w14:paraId="1A85E0B0" w14:textId="77777777" w:rsidR="00D76A73" w:rsidRPr="00C734C0" w:rsidRDefault="00D76A73" w:rsidP="00C734C0">
      <w:pPr>
        <w:ind w:firstLine="720"/>
      </w:pPr>
      <w:r w:rsidRPr="00C734C0">
        <w:t xml:space="preserve">Территория проектирования расположена в северо-восточной части Западно-Сибирской низменности на границе со Среднесибирским плоскогорьем, на правом берегу реки Большая </w:t>
      </w:r>
      <w:proofErr w:type="spellStart"/>
      <w:r w:rsidRPr="00C734C0">
        <w:t>Хета</w:t>
      </w:r>
      <w:proofErr w:type="spellEnd"/>
      <w:r w:rsidRPr="00C734C0">
        <w:t>.</w:t>
      </w:r>
    </w:p>
    <w:p w14:paraId="1D0987B9" w14:textId="77777777" w:rsidR="00D76A73" w:rsidRPr="00C734C0" w:rsidRDefault="00D76A73" w:rsidP="00C734C0">
      <w:pPr>
        <w:ind w:firstLine="720"/>
      </w:pPr>
      <w:proofErr w:type="spellStart"/>
      <w:r w:rsidRPr="00C734C0">
        <w:t>Сузунское</w:t>
      </w:r>
      <w:proofErr w:type="spellEnd"/>
      <w:r w:rsidRPr="00C734C0">
        <w:t xml:space="preserve"> месторождение расположено в семидесяти километрах севернее от </w:t>
      </w:r>
      <w:proofErr w:type="spellStart"/>
      <w:r w:rsidRPr="00C734C0">
        <w:t>Ванкорского</w:t>
      </w:r>
      <w:proofErr w:type="spellEnd"/>
      <w:r w:rsidRPr="00C734C0">
        <w:t xml:space="preserve"> месторождения, в ста двадцати километрах северо-восточнее Сев. </w:t>
      </w:r>
      <w:proofErr w:type="spellStart"/>
      <w:r w:rsidRPr="00C734C0">
        <w:t>Хал</w:t>
      </w:r>
      <w:r w:rsidRPr="00C734C0">
        <w:t>ь</w:t>
      </w:r>
      <w:r w:rsidRPr="00C734C0">
        <w:t>мерпаютинского</w:t>
      </w:r>
      <w:proofErr w:type="spellEnd"/>
      <w:r w:rsidRPr="00C734C0">
        <w:t xml:space="preserve"> месторождения.</w:t>
      </w:r>
    </w:p>
    <w:p w14:paraId="11A87823" w14:textId="77777777" w:rsidR="00D76A73" w:rsidRPr="00C734C0" w:rsidRDefault="00D76A73" w:rsidP="00C734C0">
      <w:pPr>
        <w:ind w:right="141"/>
      </w:pPr>
      <w:r w:rsidRPr="00C734C0">
        <w:t xml:space="preserve">Ближайшие к месторождению населённые пункты – города Дудинка и </w:t>
      </w:r>
      <w:proofErr w:type="spellStart"/>
      <w:r w:rsidRPr="00C734C0">
        <w:t>Игарка</w:t>
      </w:r>
      <w:proofErr w:type="spellEnd"/>
      <w:r w:rsidRPr="00C734C0">
        <w:t xml:space="preserve"> – находятся в ста пятидесяти километрах северо-восточнее и в ста шестидесяти киломе</w:t>
      </w:r>
      <w:r w:rsidRPr="00C734C0">
        <w:t>т</w:t>
      </w:r>
      <w:r w:rsidRPr="00C734C0">
        <w:t>рах юго-восточнее района работ соответственно. Город Дудинка – административный центр Таймырского (Долгано-Ненецкого) муниципального района Красноярского края.</w:t>
      </w:r>
    </w:p>
    <w:p w14:paraId="71679449" w14:textId="2417914C" w:rsidR="00C50B5F" w:rsidRPr="00C734C0" w:rsidRDefault="00C50B5F" w:rsidP="00C734C0">
      <w:r w:rsidRPr="00C734C0">
        <w:t>В районе проектирования отсутствуют железные дороги. Ближайшая железнод</w:t>
      </w:r>
      <w:r w:rsidRPr="00C734C0">
        <w:t>о</w:t>
      </w:r>
      <w:r w:rsidRPr="00C734C0">
        <w:t>рожная станция «</w:t>
      </w:r>
      <w:proofErr w:type="spellStart"/>
      <w:r w:rsidRPr="00C734C0">
        <w:t>Коротчаево</w:t>
      </w:r>
      <w:proofErr w:type="spellEnd"/>
      <w:r w:rsidRPr="00C734C0">
        <w:t>», имеющая погрузочно-разгрузочные площадки, распол</w:t>
      </w:r>
      <w:r w:rsidRPr="00C734C0">
        <w:t>о</w:t>
      </w:r>
      <w:r w:rsidRPr="00C734C0">
        <w:t xml:space="preserve">жена в трёхстах шестидесяти километрах к юго-западу от </w:t>
      </w:r>
      <w:proofErr w:type="spellStart"/>
      <w:r w:rsidRPr="00C734C0">
        <w:t>Сузунского</w:t>
      </w:r>
      <w:proofErr w:type="spellEnd"/>
      <w:r w:rsidRPr="00C734C0">
        <w:t xml:space="preserve"> месторождения.</w:t>
      </w:r>
    </w:p>
    <w:p w14:paraId="2DB0AB22" w14:textId="77777777" w:rsidR="00C50B5F" w:rsidRPr="00C734C0" w:rsidRDefault="00C50B5F" w:rsidP="00C734C0">
      <w:r w:rsidRPr="00C734C0">
        <w:t>От станции «</w:t>
      </w:r>
      <w:proofErr w:type="spellStart"/>
      <w:r w:rsidRPr="00C734C0">
        <w:t>Коротчаево</w:t>
      </w:r>
      <w:proofErr w:type="spellEnd"/>
      <w:r w:rsidRPr="00C734C0">
        <w:t>» до Заполярного месторождения расположенного северо-восточнее, имеется автодорога с твёрдым покрытием протяжённостью сто двадцать к</w:t>
      </w:r>
      <w:r w:rsidRPr="00C734C0">
        <w:t>и</w:t>
      </w:r>
      <w:r w:rsidRPr="00C734C0">
        <w:t>лометров. От Заполярного месторождения проезд возможен по автозимнику, проходящ</w:t>
      </w:r>
      <w:r w:rsidRPr="00C734C0">
        <w:t>е</w:t>
      </w:r>
      <w:r w:rsidRPr="00C734C0">
        <w:t>му через Русско-</w:t>
      </w:r>
      <w:proofErr w:type="spellStart"/>
      <w:r w:rsidRPr="00C734C0">
        <w:t>Реченское</w:t>
      </w:r>
      <w:proofErr w:type="spellEnd"/>
      <w:r w:rsidRPr="00C734C0">
        <w:t xml:space="preserve"> месторождение до </w:t>
      </w:r>
      <w:proofErr w:type="spellStart"/>
      <w:r w:rsidRPr="00C734C0">
        <w:t>Ванкорского</w:t>
      </w:r>
      <w:proofErr w:type="spellEnd"/>
      <w:r w:rsidRPr="00C734C0">
        <w:t xml:space="preserve"> месторождения протяжённ</w:t>
      </w:r>
      <w:r w:rsidRPr="00C734C0">
        <w:t>о</w:t>
      </w:r>
      <w:r w:rsidRPr="00C734C0">
        <w:t xml:space="preserve">стью двести семьдесят километров, от </w:t>
      </w:r>
      <w:proofErr w:type="spellStart"/>
      <w:r w:rsidRPr="00C734C0">
        <w:t>Ванкорского</w:t>
      </w:r>
      <w:proofErr w:type="spellEnd"/>
      <w:r w:rsidRPr="00C734C0">
        <w:t xml:space="preserve"> месторождения до </w:t>
      </w:r>
      <w:proofErr w:type="spellStart"/>
      <w:r w:rsidRPr="00C734C0">
        <w:t>Сузунского</w:t>
      </w:r>
      <w:proofErr w:type="spellEnd"/>
      <w:r w:rsidRPr="00C734C0">
        <w:t xml:space="preserve"> мест</w:t>
      </w:r>
      <w:r w:rsidRPr="00C734C0">
        <w:t>о</w:t>
      </w:r>
      <w:r w:rsidRPr="00C734C0">
        <w:t xml:space="preserve">рождения проложен автозимник протяжённостью сто двадцать километров. Так же до </w:t>
      </w:r>
      <w:proofErr w:type="spellStart"/>
      <w:r w:rsidRPr="00C734C0">
        <w:t>Сузунского</w:t>
      </w:r>
      <w:proofErr w:type="spellEnd"/>
      <w:r w:rsidRPr="00C734C0">
        <w:t xml:space="preserve"> месторождения проезд возможен с перевалочной базы «Прилуки», которая расположена в Туруханском районе Красноярского края на левом берегу реки Енисей в четырёх километрах западнее города </w:t>
      </w:r>
      <w:proofErr w:type="spellStart"/>
      <w:r w:rsidRPr="00C734C0">
        <w:t>Игарка</w:t>
      </w:r>
      <w:proofErr w:type="spellEnd"/>
      <w:r w:rsidRPr="00C734C0">
        <w:t>. При необходимости в зимний период по территории месторождения прокладываются зимники.</w:t>
      </w:r>
    </w:p>
    <w:p w14:paraId="6DA1FF81" w14:textId="77777777" w:rsidR="00C50B5F" w:rsidRPr="00C734C0" w:rsidRDefault="00C50B5F" w:rsidP="00C734C0">
      <w:r w:rsidRPr="00C734C0">
        <w:t>Необходимые материалы и технологическое оборудование для производства р</w:t>
      </w:r>
      <w:r w:rsidRPr="00C734C0">
        <w:t>а</w:t>
      </w:r>
      <w:r w:rsidRPr="00C734C0">
        <w:t>бот могут доставляться железнодорожным транспортом до станции «</w:t>
      </w:r>
      <w:proofErr w:type="spellStart"/>
      <w:r w:rsidRPr="00C734C0">
        <w:t>Коротчаево</w:t>
      </w:r>
      <w:proofErr w:type="spellEnd"/>
      <w:r w:rsidRPr="00C734C0">
        <w:t>» и мо</w:t>
      </w:r>
      <w:r w:rsidRPr="00C734C0">
        <w:t>р</w:t>
      </w:r>
      <w:r w:rsidRPr="00C734C0">
        <w:t xml:space="preserve">ским транспортом до порта «Дудинка», расположенного на реке Енисей. На </w:t>
      </w:r>
      <w:proofErr w:type="spellStart"/>
      <w:r w:rsidRPr="00C734C0">
        <w:t>Сузунское</w:t>
      </w:r>
      <w:proofErr w:type="spellEnd"/>
      <w:r w:rsidRPr="00C734C0">
        <w:t xml:space="preserve"> месторождение доставка грузов возможна речным транспортом из порта «Дудинки» по реке Большая </w:t>
      </w:r>
      <w:proofErr w:type="spellStart"/>
      <w:r w:rsidRPr="00C734C0">
        <w:t>Хета</w:t>
      </w:r>
      <w:proofErr w:type="spellEnd"/>
      <w:r w:rsidRPr="00C734C0">
        <w:t>, далее вездеходами, вертолётами или по зимникам.</w:t>
      </w:r>
    </w:p>
    <w:p w14:paraId="7AD3F4FE" w14:textId="77777777" w:rsidR="00C50B5F" w:rsidRPr="00C734C0" w:rsidRDefault="00C50B5F" w:rsidP="00C734C0">
      <w:pPr>
        <w:ind w:firstLine="720"/>
      </w:pPr>
      <w:r w:rsidRPr="00C734C0">
        <w:t>В районе работ действуют два вертолётных авиаотряда, базирующиеся в аэр</w:t>
      </w:r>
      <w:r w:rsidRPr="00C734C0">
        <w:t>о</w:t>
      </w:r>
      <w:r w:rsidRPr="00C734C0">
        <w:t>портах «Новый Уренгой» и «</w:t>
      </w:r>
      <w:proofErr w:type="spellStart"/>
      <w:r w:rsidRPr="00C734C0">
        <w:t>Игарка</w:t>
      </w:r>
      <w:proofErr w:type="spellEnd"/>
      <w:r w:rsidRPr="00C734C0">
        <w:t>».</w:t>
      </w:r>
    </w:p>
    <w:p w14:paraId="1B5E47AE" w14:textId="4E9BFA05" w:rsidR="00C50B5F" w:rsidRPr="00C734C0" w:rsidRDefault="00C50B5F" w:rsidP="00C734C0">
      <w:r w:rsidRPr="00C734C0">
        <w:rPr>
          <w:rFonts w:cs="Arial"/>
          <w:lang w:eastAsia="ru-RU"/>
        </w:rPr>
        <w:lastRenderedPageBreak/>
        <w:t xml:space="preserve">Схема организации движения транспорта представлена в графической части, на листе </w:t>
      </w:r>
      <w:r w:rsidRPr="00C734C0">
        <w:rPr>
          <w:spacing w:val="-6"/>
        </w:rPr>
        <w:fldChar w:fldCharType="begin"/>
      </w:r>
      <w:r w:rsidRPr="00C734C0">
        <w:rPr>
          <w:spacing w:val="-6"/>
        </w:rPr>
        <w:instrText xml:space="preserve"> DOCPROPERTY  ШифрДокумента  \* MERGEFORMAT </w:instrText>
      </w:r>
      <w:r w:rsidRPr="00C734C0">
        <w:rPr>
          <w:spacing w:val="-6"/>
        </w:rPr>
        <w:fldChar w:fldCharType="separate"/>
      </w:r>
      <w:r w:rsidRPr="00C734C0">
        <w:rPr>
          <w:spacing w:val="-6"/>
        </w:rPr>
        <w:t>1750619/1435Д-01-703000</w:t>
      </w:r>
      <w:r w:rsidRPr="00C734C0">
        <w:rPr>
          <w:spacing w:val="-6"/>
        </w:rPr>
        <w:fldChar w:fldCharType="end"/>
      </w:r>
      <w:r w:rsidRPr="00C734C0">
        <w:rPr>
          <w:noProof/>
        </w:rPr>
        <w:t>-</w:t>
      </w:r>
      <w:r w:rsidRPr="00C734C0">
        <w:rPr>
          <w:noProof/>
        </w:rPr>
        <w:fldChar w:fldCharType="begin"/>
      </w:r>
      <w:r w:rsidRPr="00C734C0">
        <w:rPr>
          <w:noProof/>
        </w:rPr>
        <w:instrText xml:space="preserve"> DOCPROPERTY  КодДисциплины  \* MERGEFORMAT </w:instrText>
      </w:r>
      <w:r w:rsidRPr="00C734C0">
        <w:rPr>
          <w:noProof/>
        </w:rPr>
        <w:fldChar w:fldCharType="separate"/>
      </w:r>
      <w:r w:rsidRPr="00C734C0">
        <w:rPr>
          <w:noProof/>
        </w:rPr>
        <w:t>ППТ2</w:t>
      </w:r>
      <w:r w:rsidRPr="00C734C0">
        <w:rPr>
          <w:noProof/>
        </w:rPr>
        <w:fldChar w:fldCharType="end"/>
      </w:r>
      <w:r w:rsidRPr="00C734C0">
        <w:t>-СХ-002.</w:t>
      </w:r>
    </w:p>
    <w:p w14:paraId="04D4A986" w14:textId="77777777" w:rsidR="00C50B5F" w:rsidRPr="00C734C0" w:rsidRDefault="00C50B5F" w:rsidP="00C734C0">
      <w:r w:rsidRPr="00C734C0">
        <w:t>Гидрографическая сеть на территории месторождения представлена рекой Бол</w:t>
      </w:r>
      <w:r w:rsidRPr="00C734C0">
        <w:t>ь</w:t>
      </w:r>
      <w:r w:rsidRPr="00C734C0">
        <w:t xml:space="preserve">шая </w:t>
      </w:r>
      <w:proofErr w:type="spellStart"/>
      <w:r w:rsidRPr="00C734C0">
        <w:t>Хета</w:t>
      </w:r>
      <w:proofErr w:type="spellEnd"/>
      <w:r w:rsidRPr="00C734C0">
        <w:t xml:space="preserve"> и её правыми притоками р. </w:t>
      </w:r>
      <w:proofErr w:type="spellStart"/>
      <w:r w:rsidRPr="00C734C0">
        <w:t>Кочо</w:t>
      </w:r>
      <w:proofErr w:type="spellEnd"/>
      <w:r w:rsidRPr="00C734C0">
        <w:t xml:space="preserve">, </w:t>
      </w:r>
      <w:r w:rsidRPr="00C734C0">
        <w:rPr>
          <w:rFonts w:cs="Arial"/>
          <w:szCs w:val="24"/>
        </w:rPr>
        <w:t xml:space="preserve">р. </w:t>
      </w:r>
      <w:proofErr w:type="spellStart"/>
      <w:r w:rsidRPr="00C734C0">
        <w:rPr>
          <w:rFonts w:cs="Arial"/>
          <w:szCs w:val="24"/>
        </w:rPr>
        <w:t>Юракбуни</w:t>
      </w:r>
      <w:proofErr w:type="spellEnd"/>
      <w:r w:rsidRPr="00C734C0">
        <w:rPr>
          <w:rFonts w:cs="Arial"/>
          <w:szCs w:val="24"/>
        </w:rPr>
        <w:t xml:space="preserve">, р. </w:t>
      </w:r>
      <w:proofErr w:type="spellStart"/>
      <w:r w:rsidRPr="00C734C0">
        <w:rPr>
          <w:rFonts w:cs="Arial"/>
          <w:szCs w:val="24"/>
        </w:rPr>
        <w:t>Варомыяха</w:t>
      </w:r>
      <w:proofErr w:type="spellEnd"/>
      <w:r w:rsidRPr="00C734C0">
        <w:rPr>
          <w:rFonts w:cs="Arial"/>
          <w:szCs w:val="24"/>
        </w:rPr>
        <w:t xml:space="preserve"> и их притоками, </w:t>
      </w:r>
      <w:r w:rsidRPr="00C734C0">
        <w:t>а также отдельными небольшими старицами и многочисленными ручьями и небольшими речками, которые в основном берут своё начало из небольших озёр и внутриболотных озёрных систем.</w:t>
      </w:r>
    </w:p>
    <w:p w14:paraId="6D783745" w14:textId="77777777" w:rsidR="00C50B5F" w:rsidRPr="00C734C0" w:rsidRDefault="00C50B5F" w:rsidP="00C734C0">
      <w:r w:rsidRPr="00C734C0">
        <w:t xml:space="preserve">Река Большая </w:t>
      </w:r>
      <w:proofErr w:type="spellStart"/>
      <w:r w:rsidRPr="00C734C0">
        <w:t>Хета</w:t>
      </w:r>
      <w:proofErr w:type="spellEnd"/>
      <w:r w:rsidRPr="00C734C0">
        <w:t xml:space="preserve"> является левым притоком реки Енисей и берет своё начало из озера Еловое.</w:t>
      </w:r>
    </w:p>
    <w:p w14:paraId="37ED37BF" w14:textId="77777777" w:rsidR="00C50B5F" w:rsidRPr="00C734C0" w:rsidRDefault="00C50B5F" w:rsidP="00C734C0">
      <w:r w:rsidRPr="00C734C0">
        <w:t>Реки типично равнинные со слабо выраженными, сильно заболоченными долин</w:t>
      </w:r>
      <w:r w:rsidRPr="00C734C0">
        <w:t>а</w:t>
      </w:r>
      <w:r w:rsidRPr="00C734C0">
        <w:t>ми, плоскими, часто заболоченными водоразделами. Реки характеризуются спокойным течением и повышенной извилистостью. Суровый климат обуславливает длительный л</w:t>
      </w:r>
      <w:r w:rsidRPr="00C734C0">
        <w:t>е</w:t>
      </w:r>
      <w:r w:rsidRPr="00C734C0">
        <w:t xml:space="preserve">достав (октябрь </w:t>
      </w:r>
      <w:r w:rsidRPr="00C734C0">
        <w:sym w:font="Symbol" w:char="F02D"/>
      </w:r>
      <w:r w:rsidRPr="00C734C0">
        <w:t xml:space="preserve"> май). </w:t>
      </w:r>
      <w:r w:rsidRPr="00C734C0">
        <w:rPr>
          <w:rFonts w:eastAsia="TimesNewRoman"/>
        </w:rPr>
        <w:t>Русла рек осложнены мелкими озёрами и старицами. В некоторых местах русла рек не определяются, так как проходят по болотам.</w:t>
      </w:r>
    </w:p>
    <w:p w14:paraId="22806099" w14:textId="77777777" w:rsidR="00C50B5F" w:rsidRPr="00C734C0" w:rsidRDefault="00C50B5F" w:rsidP="00C734C0">
      <w:pPr>
        <w:rPr>
          <w:spacing w:val="-1"/>
        </w:rPr>
      </w:pPr>
      <w:r w:rsidRPr="00C734C0">
        <w:t xml:space="preserve">Положение территории </w:t>
      </w:r>
      <w:proofErr w:type="spellStart"/>
      <w:r w:rsidRPr="00C734C0">
        <w:t>Сузунского</w:t>
      </w:r>
      <w:proofErr w:type="spellEnd"/>
      <w:r w:rsidRPr="00C734C0">
        <w:t xml:space="preserve"> месторождения в северных широтах, в области распространения материковых оледенений и в зоне вечной мерзлоты, определяют её </w:t>
      </w:r>
      <w:r w:rsidRPr="00C734C0">
        <w:rPr>
          <w:spacing w:val="-1"/>
        </w:rPr>
        <w:t>о</w:t>
      </w:r>
      <w:r w:rsidRPr="00C734C0">
        <w:rPr>
          <w:spacing w:val="-1"/>
        </w:rPr>
        <w:t>с</w:t>
      </w:r>
      <w:r w:rsidRPr="00C734C0">
        <w:rPr>
          <w:spacing w:val="-1"/>
        </w:rPr>
        <w:t>новные черты в строении рельефа.</w:t>
      </w:r>
    </w:p>
    <w:p w14:paraId="320688A0" w14:textId="77777777" w:rsidR="00C50B5F" w:rsidRPr="00C734C0" w:rsidRDefault="00C50B5F" w:rsidP="00C734C0">
      <w:pPr>
        <w:ind w:firstLine="720"/>
      </w:pPr>
      <w:r w:rsidRPr="00C734C0">
        <w:t>Естественный рельеф изучаемой территории равнинный и представляет собой плоскую заболоченную равнину. Углы наклона естественной поверхности в пределах объектов изысканий не превышают 4</w:t>
      </w:r>
      <w:r w:rsidRPr="00C734C0">
        <w:rPr>
          <w:rFonts w:ascii="Calibri" w:hAnsi="Calibri"/>
        </w:rPr>
        <w:t>°</w:t>
      </w:r>
      <w:r w:rsidRPr="00C734C0">
        <w:t>.</w:t>
      </w:r>
    </w:p>
    <w:p w14:paraId="3FB4410F" w14:textId="77777777" w:rsidR="00C50B5F" w:rsidRPr="00C734C0" w:rsidRDefault="00C50B5F" w:rsidP="00C734C0">
      <w:r w:rsidRPr="00C734C0">
        <w:t>По характеру растительности, район относится к зоне тундры и лесотундры. Ра</w:t>
      </w:r>
      <w:r w:rsidRPr="00C734C0">
        <w:t>с</w:t>
      </w:r>
      <w:r w:rsidRPr="00C734C0">
        <w:t>тительность района работ представлена: угнетёнными лиственницами, елью, пихтами, карликовой берёзой, кустарниками и кустарничком. На плоских водоразделах – забол</w:t>
      </w:r>
      <w:r w:rsidRPr="00C734C0">
        <w:t>о</w:t>
      </w:r>
      <w:r w:rsidRPr="00C734C0">
        <w:t>ченная тайга, на возвышенных сухих участках встречаются – сосна, в долинах рек и руч</w:t>
      </w:r>
      <w:r w:rsidRPr="00C734C0">
        <w:t>ь</w:t>
      </w:r>
      <w:r w:rsidRPr="00C734C0">
        <w:t>ёв – кедр, ольха, берёза, ива и разнообразный кустарник. Травянистая растительность представлена мхами и лишайниками.</w:t>
      </w:r>
    </w:p>
    <w:p w14:paraId="0130BB9D" w14:textId="77777777" w:rsidR="00C50B5F" w:rsidRPr="00C734C0" w:rsidRDefault="00C50B5F" w:rsidP="00C734C0">
      <w:r w:rsidRPr="00C734C0">
        <w:t>Животный мир богат и разнообразен. Встречается песец, северный олень, заяц-беляк, волк, горностай, ондатра, росомаха, соболь. В реках и озёрах водятся ценные в</w:t>
      </w:r>
      <w:r w:rsidRPr="00C734C0">
        <w:t>и</w:t>
      </w:r>
      <w:r w:rsidRPr="00C734C0">
        <w:t xml:space="preserve">ды рыб: ряпушка, пелядь, </w:t>
      </w:r>
      <w:proofErr w:type="spellStart"/>
      <w:r w:rsidRPr="00C734C0">
        <w:t>чир</w:t>
      </w:r>
      <w:proofErr w:type="spellEnd"/>
      <w:r w:rsidRPr="00C734C0">
        <w:t>, омуль, муксун, нельма, сибирский осётр, корюшка.</w:t>
      </w:r>
    </w:p>
    <w:p w14:paraId="459A1D5F" w14:textId="77777777" w:rsidR="00C50B5F" w:rsidRPr="00C734C0" w:rsidRDefault="00C50B5F" w:rsidP="00C734C0">
      <w:r w:rsidRPr="00C734C0">
        <w:t>Климат исследуемого района резко-континентальный. Зима здесь суровая пр</w:t>
      </w:r>
      <w:r w:rsidRPr="00C734C0">
        <w:t>о</w:t>
      </w:r>
      <w:r w:rsidRPr="00C734C0">
        <w:t>должительная с сильными ветрами и метелями, устойчивым снежным покровом. Лето сравнительно короткое, но довольно тёплое. Переходные периоды весна и осень коро</w:t>
      </w:r>
      <w:r w:rsidRPr="00C734C0">
        <w:t>т</w:t>
      </w:r>
      <w:r w:rsidRPr="00C734C0">
        <w:t>кие, с резкими колебаниями температур. Средняя месячная температура самого холодн</w:t>
      </w:r>
      <w:r w:rsidRPr="00C734C0">
        <w:t>о</w:t>
      </w:r>
      <w:r w:rsidRPr="00C734C0">
        <w:t>го месяца января – составляет минус 27,9</w:t>
      </w:r>
      <w:proofErr w:type="gramStart"/>
      <w:r w:rsidRPr="00C734C0">
        <w:t xml:space="preserve"> °С</w:t>
      </w:r>
      <w:proofErr w:type="gramEnd"/>
      <w:r w:rsidRPr="00C734C0">
        <w:t>, самого тёплого июля плюс 14,2 °С. В теч</w:t>
      </w:r>
      <w:r w:rsidRPr="00C734C0">
        <w:t>е</w:t>
      </w:r>
      <w:r w:rsidRPr="00C734C0">
        <w:t>ние четырех зимних месяцев (ноябрь – март) средние месячные температуры держатся ниже минус 20 °С.</w:t>
      </w:r>
    </w:p>
    <w:p w14:paraId="4465AD37" w14:textId="77777777" w:rsidR="00C50B5F" w:rsidRPr="00C734C0" w:rsidRDefault="00C50B5F" w:rsidP="00C734C0">
      <w:r w:rsidRPr="00C734C0">
        <w:lastRenderedPageBreak/>
        <w:t>Из опасных геологических процессов в пределах изучаемой территории зафикс</w:t>
      </w:r>
      <w:r w:rsidRPr="00C734C0">
        <w:t>и</w:t>
      </w:r>
      <w:r w:rsidRPr="00C734C0">
        <w:t>рованы процессы подтопления, и как следствие процессы заболачивания; процессы кри</w:t>
      </w:r>
      <w:r w:rsidRPr="00C734C0">
        <w:t>о</w:t>
      </w:r>
      <w:r w:rsidRPr="00C734C0">
        <w:t>генного пучения.</w:t>
      </w:r>
    </w:p>
    <w:p w14:paraId="0BB2E4E9" w14:textId="7542BD2E" w:rsidR="00C50B5F" w:rsidRPr="00C734C0" w:rsidRDefault="00C50B5F" w:rsidP="00C734C0">
      <w:r w:rsidRPr="00C734C0">
        <w:rPr>
          <w:szCs w:val="24"/>
        </w:rPr>
        <w:t>Сейсмичность района менее 5 баллов.</w:t>
      </w:r>
    </w:p>
    <w:p w14:paraId="69046E86" w14:textId="6E006CF6" w:rsidR="00C50B5F" w:rsidRPr="00C734C0" w:rsidRDefault="00C50B5F" w:rsidP="00C734C0">
      <w:r w:rsidRPr="00C734C0">
        <w:t>Район производства работ располагается в зоне сплошного распространения  мн</w:t>
      </w:r>
      <w:r w:rsidRPr="00C734C0">
        <w:t>о</w:t>
      </w:r>
      <w:r w:rsidRPr="00C734C0">
        <w:t>голетних мёрзлых грунтов. Глубина промерзания грунтов составляет 3 м.</w:t>
      </w:r>
    </w:p>
    <w:p w14:paraId="6ABA51E6" w14:textId="6A10E724" w:rsidR="007E4944" w:rsidRPr="00C734C0" w:rsidRDefault="00C50B5F" w:rsidP="00C734C0">
      <w:pPr>
        <w:contextualSpacing/>
        <w:rPr>
          <w:rFonts w:eastAsia="Calibri" w:cs="Arial"/>
        </w:rPr>
      </w:pPr>
      <w:r w:rsidRPr="00C734C0">
        <w:t xml:space="preserve">Техногенное воздействие на район проведения изысканий постепенно возрастает, что обусловлено расширением обустройства </w:t>
      </w:r>
      <w:proofErr w:type="spellStart"/>
      <w:r w:rsidRPr="00C734C0">
        <w:t>Сузунского</w:t>
      </w:r>
      <w:proofErr w:type="spellEnd"/>
      <w:r w:rsidRPr="00C734C0">
        <w:t xml:space="preserve"> месторождения. Результатом техногенного воздействия является образование специфических грунтов – техногенных, нарушение естественного стока атмосферных осадков и инфильтрации их. В результате отсыпки площадок, особенно на склонах, нарушается естественный дренаж поверхнос</w:t>
      </w:r>
      <w:r w:rsidRPr="00C734C0">
        <w:t>т</w:t>
      </w:r>
      <w:r w:rsidRPr="00C734C0">
        <w:t xml:space="preserve">ных и </w:t>
      </w:r>
      <w:proofErr w:type="spellStart"/>
      <w:r w:rsidRPr="00C734C0">
        <w:t>надмерзлотных</w:t>
      </w:r>
      <w:proofErr w:type="spellEnd"/>
      <w:r w:rsidRPr="00C734C0">
        <w:t xml:space="preserve"> вод, образуются талики, участки застоя поверхностных вод, и, как правило, заболачивание.</w:t>
      </w:r>
    </w:p>
    <w:p w14:paraId="4AEC6943" w14:textId="77777777" w:rsidR="00D76A73" w:rsidRPr="00C734C0" w:rsidRDefault="00D76A73" w:rsidP="00C734C0">
      <w:pPr>
        <w:rPr>
          <w:rFonts w:cs="Arial"/>
          <w:bCs/>
        </w:rPr>
      </w:pPr>
      <w:r w:rsidRPr="00C734C0">
        <w:rPr>
          <w:rFonts w:cs="Arial"/>
        </w:rPr>
        <w:t>Для строительства и эксплуатации проектируемого объекта «</w:t>
      </w:r>
      <w:r w:rsidRPr="00C734C0">
        <w:rPr>
          <w:rFonts w:cs="Arial"/>
        </w:rPr>
        <w:fldChar w:fldCharType="begin"/>
      </w:r>
      <w:r w:rsidRPr="00C734C0">
        <w:rPr>
          <w:rFonts w:cs="Arial"/>
        </w:rPr>
        <w:instrText xml:space="preserve"> DOCPROPERTY  Subject  \* MERGEFORMAT </w:instrText>
      </w:r>
      <w:r w:rsidRPr="00C734C0">
        <w:rPr>
          <w:rFonts w:cs="Arial"/>
        </w:rPr>
        <w:fldChar w:fldCharType="separate"/>
      </w:r>
      <w:r w:rsidRPr="00C734C0">
        <w:rPr>
          <w:rFonts w:cs="Arial"/>
        </w:rPr>
        <w:t xml:space="preserve">Обустройство </w:t>
      </w:r>
      <w:proofErr w:type="spellStart"/>
      <w:r w:rsidRPr="00C734C0">
        <w:rPr>
          <w:rFonts w:cs="Arial"/>
        </w:rPr>
        <w:t>Сузу</w:t>
      </w:r>
      <w:r w:rsidRPr="00C734C0">
        <w:rPr>
          <w:rFonts w:cs="Arial"/>
        </w:rPr>
        <w:t>н</w:t>
      </w:r>
      <w:r w:rsidRPr="00C734C0">
        <w:rPr>
          <w:rFonts w:cs="Arial"/>
        </w:rPr>
        <w:t>ского</w:t>
      </w:r>
      <w:proofErr w:type="spellEnd"/>
      <w:r w:rsidRPr="00C734C0">
        <w:rPr>
          <w:rFonts w:cs="Arial"/>
        </w:rPr>
        <w:t xml:space="preserve"> месторождения. Кустовая площадка №3. Коридоры коммуникаций и подъездная д</w:t>
      </w:r>
      <w:r w:rsidRPr="00C734C0">
        <w:rPr>
          <w:rFonts w:cs="Arial"/>
        </w:rPr>
        <w:t>о</w:t>
      </w:r>
      <w:r w:rsidRPr="00C734C0">
        <w:rPr>
          <w:rFonts w:cs="Arial"/>
        </w:rPr>
        <w:t>рога. Уплотнение</w:t>
      </w:r>
      <w:r w:rsidRPr="00C734C0">
        <w:rPr>
          <w:rFonts w:cs="Arial"/>
        </w:rPr>
        <w:fldChar w:fldCharType="end"/>
      </w:r>
      <w:r w:rsidRPr="00C734C0">
        <w:rPr>
          <w:rFonts w:cs="Arial"/>
        </w:rPr>
        <w:t xml:space="preserve">» </w:t>
      </w:r>
      <w:r w:rsidRPr="00C734C0">
        <w:t xml:space="preserve">используются части ранее отведенных земельных участков </w:t>
      </w:r>
      <w:r w:rsidRPr="00C734C0">
        <w:rPr>
          <w:rFonts w:cs="Arial"/>
        </w:rPr>
        <w:t>общей площадью</w:t>
      </w:r>
      <w:r w:rsidRPr="00C734C0">
        <w:rPr>
          <w:rFonts w:cs="Arial"/>
          <w:b/>
        </w:rPr>
        <w:t xml:space="preserve"> </w:t>
      </w:r>
      <w:r w:rsidRPr="00C734C0">
        <w:rPr>
          <w:rFonts w:cs="Arial"/>
          <w:b/>
          <w:bCs/>
        </w:rPr>
        <w:t xml:space="preserve">191662 кв. м., </w:t>
      </w:r>
      <w:r w:rsidRPr="00C734C0">
        <w:rPr>
          <w:rFonts w:cs="Arial"/>
          <w:bCs/>
        </w:rPr>
        <w:t>находящиеся в аренде АО «Сузун».</w:t>
      </w:r>
    </w:p>
    <w:p w14:paraId="413C8235" w14:textId="00E89D77" w:rsidR="007E4944" w:rsidRPr="00C734C0" w:rsidRDefault="007E4944" w:rsidP="00C734C0">
      <w:pPr>
        <w:ind w:firstLine="992"/>
        <w:rPr>
          <w:rFonts w:cs="Arial"/>
        </w:rPr>
      </w:pPr>
      <w:r w:rsidRPr="00C734C0">
        <w:rPr>
          <w:rFonts w:cs="Arial"/>
        </w:rPr>
        <w:t xml:space="preserve">Требуемые площади отводов земельных (лесных) участков для </w:t>
      </w:r>
      <w:r w:rsidRPr="00C734C0">
        <w:t xml:space="preserve">строительства объектов </w:t>
      </w:r>
      <w:r w:rsidRPr="00C734C0">
        <w:rPr>
          <w:rFonts w:cs="Arial"/>
        </w:rPr>
        <w:t>определяются из условий размещения сооружений, необходимых для нормал</w:t>
      </w:r>
      <w:r w:rsidRPr="00C734C0">
        <w:rPr>
          <w:rFonts w:cs="Arial"/>
        </w:rPr>
        <w:t>ь</w:t>
      </w:r>
      <w:r w:rsidRPr="00C734C0">
        <w:rPr>
          <w:rFonts w:cs="Arial"/>
        </w:rPr>
        <w:t>ной эксплуатации проектируемых объектов и с соблюдением требований нормативной документации, утвержденной законодательными актами РФ.</w:t>
      </w:r>
    </w:p>
    <w:p w14:paraId="734EC6F7" w14:textId="77777777" w:rsidR="007E4944" w:rsidRPr="00C734C0" w:rsidRDefault="007E4944" w:rsidP="00C734C0">
      <w:pPr>
        <w:ind w:firstLine="992"/>
        <w:rPr>
          <w:rFonts w:cs="Arial"/>
        </w:rPr>
      </w:pPr>
    </w:p>
    <w:p w14:paraId="4F828170" w14:textId="77777777" w:rsidR="007E4944" w:rsidRPr="00C734C0" w:rsidRDefault="007E4944" w:rsidP="00C734C0">
      <w:pPr>
        <w:keepNext/>
        <w:keepLines/>
        <w:pageBreakBefore/>
        <w:numPr>
          <w:ilvl w:val="0"/>
          <w:numId w:val="1"/>
        </w:numPr>
        <w:tabs>
          <w:tab w:val="left" w:pos="1140"/>
          <w:tab w:val="left" w:pos="1418"/>
        </w:tabs>
        <w:suppressAutoHyphens/>
        <w:spacing w:after="220" w:line="276" w:lineRule="auto"/>
        <w:ind w:right="709"/>
        <w:outlineLvl w:val="0"/>
        <w:rPr>
          <w:rFonts w:eastAsia="Times New Roman"/>
          <w:b/>
          <w:bCs/>
          <w:caps/>
          <w:szCs w:val="28"/>
        </w:rPr>
      </w:pPr>
      <w:bookmarkStart w:id="8" w:name="_Toc26355861"/>
      <w:bookmarkStart w:id="9" w:name="_Toc33111496"/>
      <w:bookmarkStart w:id="10" w:name="_Toc57124670"/>
      <w:r w:rsidRPr="00C734C0">
        <w:rPr>
          <w:rFonts w:eastAsia="Times New Roman"/>
          <w:b/>
          <w:bCs/>
          <w:caps/>
          <w:szCs w:val="28"/>
        </w:rPr>
        <w:lastRenderedPageBreak/>
        <w:t xml:space="preserve">Обоснование </w:t>
      </w:r>
      <w:proofErr w:type="gramStart"/>
      <w:r w:rsidRPr="00C734C0">
        <w:rPr>
          <w:rFonts w:eastAsia="Times New Roman"/>
          <w:b/>
          <w:bCs/>
          <w:caps/>
          <w:szCs w:val="28"/>
        </w:rPr>
        <w:t>определения границ зон планируемого размещения объектов капитального строительства</w:t>
      </w:r>
      <w:bookmarkEnd w:id="8"/>
      <w:bookmarkEnd w:id="9"/>
      <w:bookmarkEnd w:id="10"/>
      <w:proofErr w:type="gramEnd"/>
    </w:p>
    <w:p w14:paraId="125E1529" w14:textId="77777777" w:rsidR="007E4944" w:rsidRPr="00C734C0" w:rsidRDefault="007E4944" w:rsidP="00C734C0">
      <w:pPr>
        <w:rPr>
          <w:rFonts w:eastAsia="Calibri"/>
          <w:szCs w:val="24"/>
        </w:rPr>
      </w:pPr>
      <w:r w:rsidRPr="00C734C0">
        <w:rPr>
          <w:rFonts w:eastAsia="Calibri"/>
          <w:szCs w:val="24"/>
        </w:rPr>
        <w:t xml:space="preserve">В данном разделе тома предусматривается расчет размеров границы зоны </w:t>
      </w:r>
      <w:proofErr w:type="spellStart"/>
      <w:proofErr w:type="gramStart"/>
      <w:r w:rsidRPr="00C734C0">
        <w:rPr>
          <w:rFonts w:eastAsia="Calibri"/>
          <w:szCs w:val="24"/>
        </w:rPr>
        <w:t>плани-руемого</w:t>
      </w:r>
      <w:proofErr w:type="spellEnd"/>
      <w:proofErr w:type="gramEnd"/>
      <w:r w:rsidRPr="00C734C0">
        <w:rPr>
          <w:rFonts w:eastAsia="Calibri"/>
          <w:szCs w:val="24"/>
        </w:rPr>
        <w:t xml:space="preserve"> размещения объекта капитального строительства для реализации проекта </w:t>
      </w:r>
      <w:r w:rsidRPr="00C734C0">
        <w:t>«</w:t>
      </w:r>
      <w:r w:rsidRPr="00C734C0">
        <w:rPr>
          <w:rFonts w:cs="Arial"/>
        </w:rPr>
        <w:fldChar w:fldCharType="begin"/>
      </w:r>
      <w:r w:rsidRPr="00C734C0">
        <w:rPr>
          <w:rFonts w:cs="Arial"/>
        </w:rPr>
        <w:instrText xml:space="preserve"> DOCPROPERTY  Subject  \* MERGEFORMAT </w:instrText>
      </w:r>
      <w:r w:rsidRPr="00C734C0">
        <w:rPr>
          <w:rFonts w:cs="Arial"/>
        </w:rPr>
        <w:fldChar w:fldCharType="separate"/>
      </w:r>
      <w:r w:rsidR="00D76A73" w:rsidRPr="00C734C0">
        <w:rPr>
          <w:rFonts w:cs="Arial"/>
        </w:rPr>
        <w:t xml:space="preserve">Обустройство </w:t>
      </w:r>
      <w:proofErr w:type="spellStart"/>
      <w:r w:rsidR="00D76A73" w:rsidRPr="00C734C0">
        <w:rPr>
          <w:rFonts w:cs="Arial"/>
        </w:rPr>
        <w:t>Сузунского</w:t>
      </w:r>
      <w:proofErr w:type="spellEnd"/>
      <w:r w:rsidR="00D76A73" w:rsidRPr="00C734C0">
        <w:rPr>
          <w:rFonts w:cs="Arial"/>
        </w:rPr>
        <w:t xml:space="preserve"> месторождения. Кустовая площадка №3. Коридоры коммун</w:t>
      </w:r>
      <w:r w:rsidR="00D76A73" w:rsidRPr="00C734C0">
        <w:rPr>
          <w:rFonts w:cs="Arial"/>
        </w:rPr>
        <w:t>и</w:t>
      </w:r>
      <w:r w:rsidR="00D76A73" w:rsidRPr="00C734C0">
        <w:rPr>
          <w:rFonts w:cs="Arial"/>
        </w:rPr>
        <w:t>каций и подъездная дорога. Уплотнение</w:t>
      </w:r>
      <w:r w:rsidRPr="00C734C0">
        <w:rPr>
          <w:rFonts w:cs="Arial"/>
        </w:rPr>
        <w:fldChar w:fldCharType="end"/>
      </w:r>
      <w:r w:rsidRPr="00C734C0">
        <w:t>»</w:t>
      </w:r>
      <w:r w:rsidRPr="00C734C0">
        <w:rPr>
          <w:rFonts w:eastAsia="Calibri"/>
          <w:szCs w:val="24"/>
        </w:rPr>
        <w:t>.</w:t>
      </w:r>
    </w:p>
    <w:p w14:paraId="3E5E7AB8" w14:textId="77777777" w:rsidR="007E4944" w:rsidRPr="00C734C0" w:rsidRDefault="007E4944" w:rsidP="00C734C0">
      <w:pPr>
        <w:pStyle w:val="IG"/>
        <w:rPr>
          <w:rFonts w:ascii="Arial" w:eastAsia="Arial" w:hAnsi="Arial"/>
          <w:sz w:val="22"/>
          <w:szCs w:val="22"/>
          <w:lang w:eastAsia="en-US"/>
        </w:rPr>
      </w:pPr>
      <w:r w:rsidRPr="00C734C0">
        <w:rPr>
          <w:rFonts w:ascii="Arial" w:eastAsia="Arial" w:hAnsi="Arial"/>
          <w:sz w:val="22"/>
          <w:szCs w:val="22"/>
          <w:lang w:eastAsia="en-US"/>
        </w:rPr>
        <w:t>Размещение проектируемых объектов на месторождении выполнено, исходя из требований экологической безопасности и эксплуатационной надежности. Объекты ра</w:t>
      </w:r>
      <w:r w:rsidRPr="00C734C0">
        <w:rPr>
          <w:rFonts w:ascii="Arial" w:eastAsia="Arial" w:hAnsi="Arial"/>
          <w:sz w:val="22"/>
          <w:szCs w:val="22"/>
          <w:lang w:eastAsia="en-US"/>
        </w:rPr>
        <w:t>с</w:t>
      </w:r>
      <w:r w:rsidRPr="00C734C0">
        <w:rPr>
          <w:rFonts w:ascii="Arial" w:eastAsia="Arial" w:hAnsi="Arial"/>
          <w:sz w:val="22"/>
          <w:szCs w:val="22"/>
          <w:lang w:eastAsia="en-US"/>
        </w:rPr>
        <w:t>полагаются с учетом наименьшего воздействия на рельеф, почвы, растительный и ж</w:t>
      </w:r>
      <w:r w:rsidRPr="00C734C0">
        <w:rPr>
          <w:rFonts w:ascii="Arial" w:eastAsia="Arial" w:hAnsi="Arial"/>
          <w:sz w:val="22"/>
          <w:szCs w:val="22"/>
          <w:lang w:eastAsia="en-US"/>
        </w:rPr>
        <w:t>и</w:t>
      </w:r>
      <w:r w:rsidRPr="00C734C0">
        <w:rPr>
          <w:rFonts w:ascii="Arial" w:eastAsia="Arial" w:hAnsi="Arial"/>
          <w:sz w:val="22"/>
          <w:szCs w:val="22"/>
          <w:lang w:eastAsia="en-US"/>
        </w:rPr>
        <w:t>вотный мир, с учетом розы ветров.</w:t>
      </w:r>
    </w:p>
    <w:p w14:paraId="4996C0DB" w14:textId="77777777" w:rsidR="007E4944" w:rsidRPr="00C734C0" w:rsidRDefault="007E4944" w:rsidP="00C734C0">
      <w:pPr>
        <w:tabs>
          <w:tab w:val="left" w:pos="960"/>
          <w:tab w:val="left" w:pos="993"/>
          <w:tab w:val="left" w:pos="1418"/>
        </w:tabs>
        <w:rPr>
          <w:rFonts w:cs="Arial"/>
        </w:rPr>
      </w:pPr>
      <w:r w:rsidRPr="00C734C0">
        <w:rPr>
          <w:rFonts w:cs="Arial"/>
        </w:rPr>
        <w:t>Граница зоны планируемого размещения объекта определена из условий разм</w:t>
      </w:r>
      <w:r w:rsidRPr="00C734C0">
        <w:rPr>
          <w:rFonts w:cs="Arial"/>
        </w:rPr>
        <w:t>е</w:t>
      </w:r>
      <w:r w:rsidRPr="00C734C0">
        <w:rPr>
          <w:rFonts w:cs="Arial"/>
        </w:rPr>
        <w:t>щения сооружений, необходимых для нормальной эксплуатации проектируемых объектов и с соблюдением требований нормативной документации, утвержденной законодател</w:t>
      </w:r>
      <w:r w:rsidRPr="00C734C0">
        <w:rPr>
          <w:rFonts w:cs="Arial"/>
        </w:rPr>
        <w:t>ь</w:t>
      </w:r>
      <w:r w:rsidRPr="00C734C0">
        <w:rPr>
          <w:rFonts w:cs="Arial"/>
        </w:rPr>
        <w:t xml:space="preserve">ными актами РФ. </w:t>
      </w:r>
    </w:p>
    <w:p w14:paraId="37716D7F" w14:textId="77777777" w:rsidR="007E4944" w:rsidRPr="00C734C0" w:rsidRDefault="007E4944" w:rsidP="00C734C0">
      <w:pPr>
        <w:tabs>
          <w:tab w:val="left" w:pos="993"/>
        </w:tabs>
        <w:ind w:firstLine="701"/>
        <w:rPr>
          <w:rFonts w:cs="Arial"/>
        </w:rPr>
      </w:pPr>
      <w:r w:rsidRPr="00C734C0">
        <w:rPr>
          <w:rFonts w:cs="Arial"/>
        </w:rPr>
        <w:t>Площадь отвода земель на период строительства проектируемых объектов пре</w:t>
      </w:r>
      <w:r w:rsidRPr="00C734C0">
        <w:rPr>
          <w:rFonts w:cs="Arial"/>
        </w:rPr>
        <w:t>д</w:t>
      </w:r>
      <w:r w:rsidRPr="00C734C0">
        <w:rPr>
          <w:rFonts w:cs="Arial"/>
        </w:rPr>
        <w:t>назначена для размещения техники и оборудования, необходимых для безопасной эк</w:t>
      </w:r>
      <w:r w:rsidRPr="00C734C0">
        <w:rPr>
          <w:rFonts w:cs="Arial"/>
        </w:rPr>
        <w:t>с</w:t>
      </w:r>
      <w:r w:rsidRPr="00C734C0">
        <w:rPr>
          <w:rFonts w:cs="Arial"/>
        </w:rPr>
        <w:t>плуатации проектируемых объектов.</w:t>
      </w:r>
    </w:p>
    <w:p w14:paraId="1582761C" w14:textId="77777777" w:rsidR="007E4944" w:rsidRPr="00C734C0" w:rsidRDefault="007E4944" w:rsidP="00C734C0">
      <w:pPr>
        <w:rPr>
          <w:rFonts w:cs="Calibri"/>
        </w:rPr>
      </w:pPr>
      <w:r w:rsidRPr="00C734C0">
        <w:rPr>
          <w:rFonts w:eastAsia="Calibri"/>
          <w:szCs w:val="24"/>
        </w:rPr>
        <w:t>Площадь проектируемого объекта включает в себя территорию основных план</w:t>
      </w:r>
      <w:r w:rsidRPr="00C734C0">
        <w:rPr>
          <w:rFonts w:eastAsia="Calibri"/>
          <w:szCs w:val="24"/>
        </w:rPr>
        <w:t>и</w:t>
      </w:r>
      <w:r w:rsidRPr="00C734C0">
        <w:rPr>
          <w:rFonts w:eastAsia="Calibri"/>
          <w:szCs w:val="24"/>
        </w:rPr>
        <w:t>ровочных решений. Площадь планировочных решений не превышает площадь земельн</w:t>
      </w:r>
      <w:r w:rsidRPr="00C734C0">
        <w:rPr>
          <w:rFonts w:eastAsia="Calibri"/>
          <w:szCs w:val="24"/>
        </w:rPr>
        <w:t>о</w:t>
      </w:r>
      <w:r w:rsidRPr="00C734C0">
        <w:rPr>
          <w:rFonts w:eastAsia="Calibri"/>
          <w:szCs w:val="24"/>
        </w:rPr>
        <w:t>го участка, предоставленного для размещения проектируемого объекта.</w:t>
      </w:r>
    </w:p>
    <w:p w14:paraId="3033D516" w14:textId="48F9C2E6" w:rsidR="007E4944" w:rsidRPr="00C734C0" w:rsidRDefault="007E4944" w:rsidP="00C734C0">
      <w:pPr>
        <w:ind w:firstLine="992"/>
        <w:rPr>
          <w:rFonts w:cs="Arial"/>
        </w:rPr>
      </w:pPr>
      <w:r w:rsidRPr="00C734C0">
        <w:rPr>
          <w:rFonts w:cs="Arial"/>
        </w:rPr>
        <w:t>Ведомость распределения площадей земельных участков, предназначенных для строительства объекта «</w:t>
      </w:r>
      <w:r w:rsidRPr="00C734C0">
        <w:rPr>
          <w:rFonts w:cs="Arial"/>
        </w:rPr>
        <w:fldChar w:fldCharType="begin"/>
      </w:r>
      <w:r w:rsidRPr="00C734C0">
        <w:rPr>
          <w:rFonts w:cs="Arial"/>
        </w:rPr>
        <w:instrText xml:space="preserve"> DOCPROPERTY  Subject  \* MERGEFORMAT </w:instrText>
      </w:r>
      <w:r w:rsidRPr="00C734C0">
        <w:rPr>
          <w:rFonts w:cs="Arial"/>
        </w:rPr>
        <w:fldChar w:fldCharType="separate"/>
      </w:r>
      <w:r w:rsidR="00D76A73" w:rsidRPr="00C734C0">
        <w:rPr>
          <w:rFonts w:cs="Arial"/>
        </w:rPr>
        <w:t xml:space="preserve">Обустройство </w:t>
      </w:r>
      <w:proofErr w:type="spellStart"/>
      <w:r w:rsidR="00D76A73" w:rsidRPr="00C734C0">
        <w:rPr>
          <w:rFonts w:cs="Arial"/>
        </w:rPr>
        <w:t>Сузунского</w:t>
      </w:r>
      <w:proofErr w:type="spellEnd"/>
      <w:r w:rsidR="00D76A73" w:rsidRPr="00C734C0">
        <w:rPr>
          <w:rFonts w:cs="Arial"/>
        </w:rPr>
        <w:t xml:space="preserve"> месторождения. Кустовая площа</w:t>
      </w:r>
      <w:r w:rsidR="00D76A73" w:rsidRPr="00C734C0">
        <w:rPr>
          <w:rFonts w:cs="Arial"/>
        </w:rPr>
        <w:t>д</w:t>
      </w:r>
      <w:r w:rsidR="00D76A73" w:rsidRPr="00C734C0">
        <w:rPr>
          <w:rFonts w:cs="Arial"/>
        </w:rPr>
        <w:t>ка №3. Коридоры коммуникаций и подъездная дорога. Уплотнение</w:t>
      </w:r>
      <w:r w:rsidRPr="00C734C0">
        <w:rPr>
          <w:rFonts w:cs="Arial"/>
        </w:rPr>
        <w:fldChar w:fldCharType="end"/>
      </w:r>
      <w:r w:rsidRPr="00C734C0">
        <w:rPr>
          <w:rFonts w:cs="Arial"/>
        </w:rPr>
        <w:t>», по ранее отведе</w:t>
      </w:r>
      <w:r w:rsidRPr="00C734C0">
        <w:rPr>
          <w:rFonts w:cs="Arial"/>
        </w:rPr>
        <w:t>н</w:t>
      </w:r>
      <w:r w:rsidRPr="00C734C0">
        <w:rPr>
          <w:rFonts w:cs="Arial"/>
        </w:rPr>
        <w:t xml:space="preserve">ным земельным участкам </w:t>
      </w:r>
      <w:proofErr w:type="gramStart"/>
      <w:r w:rsidRPr="00C734C0">
        <w:rPr>
          <w:rFonts w:cs="Arial"/>
        </w:rPr>
        <w:t>представлена</w:t>
      </w:r>
      <w:proofErr w:type="gramEnd"/>
      <w:r w:rsidRPr="00C734C0">
        <w:rPr>
          <w:rFonts w:cs="Arial"/>
        </w:rPr>
        <w:t xml:space="preserve"> в таблице 3.1.</w:t>
      </w:r>
    </w:p>
    <w:p w14:paraId="04768D66" w14:textId="77777777" w:rsidR="00DF26C0" w:rsidRPr="00C734C0" w:rsidRDefault="00DF26C0" w:rsidP="00C734C0">
      <w:pPr>
        <w:tabs>
          <w:tab w:val="left" w:pos="0"/>
        </w:tabs>
        <w:rPr>
          <w:rFonts w:cs="Arial"/>
          <w:b/>
          <w:sz w:val="20"/>
          <w:szCs w:val="20"/>
        </w:rPr>
      </w:pPr>
    </w:p>
    <w:p w14:paraId="531B44F7" w14:textId="77777777" w:rsidR="00DF26C0" w:rsidRPr="00C734C0" w:rsidRDefault="00DF26C0" w:rsidP="00C734C0">
      <w:pPr>
        <w:tabs>
          <w:tab w:val="left" w:pos="0"/>
        </w:tabs>
        <w:rPr>
          <w:rFonts w:cs="Arial"/>
          <w:b/>
          <w:sz w:val="20"/>
          <w:szCs w:val="20"/>
        </w:rPr>
      </w:pPr>
    </w:p>
    <w:p w14:paraId="58319970" w14:textId="77777777" w:rsidR="00DF26C0" w:rsidRPr="00C734C0" w:rsidRDefault="00DF26C0" w:rsidP="00C734C0">
      <w:pPr>
        <w:tabs>
          <w:tab w:val="left" w:pos="0"/>
        </w:tabs>
        <w:rPr>
          <w:rFonts w:cs="Arial"/>
          <w:b/>
          <w:sz w:val="20"/>
          <w:szCs w:val="20"/>
        </w:rPr>
      </w:pPr>
    </w:p>
    <w:p w14:paraId="01D83223" w14:textId="77777777" w:rsidR="00DF26C0" w:rsidRPr="00C734C0" w:rsidRDefault="00DF26C0" w:rsidP="00C734C0">
      <w:pPr>
        <w:tabs>
          <w:tab w:val="left" w:pos="0"/>
        </w:tabs>
        <w:rPr>
          <w:rFonts w:cs="Arial"/>
          <w:b/>
          <w:sz w:val="20"/>
          <w:szCs w:val="20"/>
        </w:rPr>
      </w:pPr>
    </w:p>
    <w:p w14:paraId="5E081106" w14:textId="77777777" w:rsidR="00DF26C0" w:rsidRPr="00C734C0" w:rsidRDefault="00DF26C0" w:rsidP="00C734C0">
      <w:pPr>
        <w:tabs>
          <w:tab w:val="left" w:pos="0"/>
        </w:tabs>
        <w:rPr>
          <w:rFonts w:cs="Arial"/>
          <w:b/>
          <w:sz w:val="20"/>
          <w:szCs w:val="20"/>
        </w:rPr>
      </w:pPr>
    </w:p>
    <w:p w14:paraId="768208BE" w14:textId="77777777" w:rsidR="00DF26C0" w:rsidRPr="00C734C0" w:rsidRDefault="00DF26C0" w:rsidP="00C734C0">
      <w:pPr>
        <w:tabs>
          <w:tab w:val="left" w:pos="0"/>
        </w:tabs>
        <w:rPr>
          <w:rFonts w:cs="Arial"/>
          <w:b/>
          <w:sz w:val="20"/>
          <w:szCs w:val="20"/>
        </w:rPr>
      </w:pPr>
    </w:p>
    <w:p w14:paraId="759651A3" w14:textId="77777777" w:rsidR="00DF26C0" w:rsidRPr="00C734C0" w:rsidRDefault="00DF26C0" w:rsidP="00C734C0">
      <w:pPr>
        <w:tabs>
          <w:tab w:val="left" w:pos="0"/>
        </w:tabs>
        <w:rPr>
          <w:rFonts w:cs="Arial"/>
          <w:b/>
          <w:sz w:val="20"/>
          <w:szCs w:val="20"/>
        </w:rPr>
      </w:pPr>
    </w:p>
    <w:p w14:paraId="22C6DAB8" w14:textId="77777777" w:rsidR="00DF26C0" w:rsidRPr="00C734C0" w:rsidRDefault="00DF26C0" w:rsidP="00C734C0">
      <w:pPr>
        <w:tabs>
          <w:tab w:val="left" w:pos="0"/>
        </w:tabs>
        <w:rPr>
          <w:rFonts w:cs="Arial"/>
          <w:b/>
          <w:sz w:val="20"/>
          <w:szCs w:val="20"/>
        </w:rPr>
      </w:pPr>
    </w:p>
    <w:p w14:paraId="41C18C1A" w14:textId="77777777" w:rsidR="00DF26C0" w:rsidRPr="00C734C0" w:rsidRDefault="00DF26C0" w:rsidP="00C734C0">
      <w:pPr>
        <w:tabs>
          <w:tab w:val="left" w:pos="0"/>
        </w:tabs>
        <w:rPr>
          <w:rFonts w:cs="Arial"/>
          <w:b/>
          <w:sz w:val="20"/>
          <w:szCs w:val="20"/>
        </w:rPr>
      </w:pPr>
    </w:p>
    <w:p w14:paraId="39289152" w14:textId="77777777" w:rsidR="00DF26C0" w:rsidRPr="00C734C0" w:rsidRDefault="00DF26C0" w:rsidP="00C734C0">
      <w:pPr>
        <w:tabs>
          <w:tab w:val="left" w:pos="0"/>
        </w:tabs>
        <w:rPr>
          <w:rFonts w:cs="Arial"/>
          <w:b/>
          <w:sz w:val="20"/>
          <w:szCs w:val="20"/>
        </w:rPr>
      </w:pPr>
    </w:p>
    <w:p w14:paraId="645BC264" w14:textId="77777777" w:rsidR="00DF26C0" w:rsidRPr="00C734C0" w:rsidRDefault="00DF26C0" w:rsidP="00C734C0">
      <w:pPr>
        <w:tabs>
          <w:tab w:val="left" w:pos="0"/>
        </w:tabs>
        <w:rPr>
          <w:rFonts w:cs="Arial"/>
          <w:b/>
          <w:sz w:val="20"/>
          <w:szCs w:val="20"/>
        </w:rPr>
      </w:pPr>
    </w:p>
    <w:p w14:paraId="2F3D5ABC" w14:textId="77777777" w:rsidR="00DF26C0" w:rsidRPr="00C734C0" w:rsidRDefault="00DF26C0" w:rsidP="00C734C0">
      <w:pPr>
        <w:tabs>
          <w:tab w:val="left" w:pos="0"/>
        </w:tabs>
        <w:rPr>
          <w:rFonts w:cs="Arial"/>
          <w:b/>
          <w:sz w:val="20"/>
          <w:szCs w:val="20"/>
        </w:rPr>
      </w:pPr>
    </w:p>
    <w:p w14:paraId="61B69B6B" w14:textId="77777777" w:rsidR="007E4944" w:rsidRPr="00C734C0" w:rsidRDefault="007E4944" w:rsidP="00C734C0">
      <w:pPr>
        <w:tabs>
          <w:tab w:val="left" w:pos="0"/>
        </w:tabs>
        <w:rPr>
          <w:rFonts w:cs="Arial"/>
          <w:b/>
          <w:sz w:val="20"/>
          <w:szCs w:val="20"/>
        </w:rPr>
      </w:pPr>
      <w:r w:rsidRPr="00C734C0">
        <w:rPr>
          <w:rFonts w:cs="Arial"/>
          <w:b/>
          <w:sz w:val="20"/>
          <w:szCs w:val="20"/>
        </w:rPr>
        <w:lastRenderedPageBreak/>
        <w:t>Таблица 3.1 – Ведомость распределения площадей земельных участков,               предназначенных для строительства объекта «</w:t>
      </w:r>
      <w:r w:rsidRPr="00C734C0">
        <w:rPr>
          <w:rFonts w:cs="Arial"/>
          <w:b/>
          <w:sz w:val="20"/>
          <w:szCs w:val="20"/>
        </w:rPr>
        <w:fldChar w:fldCharType="begin"/>
      </w:r>
      <w:r w:rsidRPr="00C734C0">
        <w:rPr>
          <w:rFonts w:cs="Arial"/>
          <w:b/>
          <w:sz w:val="20"/>
          <w:szCs w:val="20"/>
        </w:rPr>
        <w:instrText xml:space="preserve"> DOCPROPERTY  Subject  \* MERGEFORMAT </w:instrText>
      </w:r>
      <w:r w:rsidRPr="00C734C0">
        <w:rPr>
          <w:rFonts w:cs="Arial"/>
          <w:b/>
          <w:sz w:val="20"/>
          <w:szCs w:val="20"/>
        </w:rPr>
        <w:fldChar w:fldCharType="separate"/>
      </w:r>
      <w:r w:rsidR="00D76A73" w:rsidRPr="00C734C0">
        <w:rPr>
          <w:rFonts w:cs="Arial"/>
          <w:b/>
          <w:sz w:val="20"/>
          <w:szCs w:val="20"/>
        </w:rPr>
        <w:t xml:space="preserve">Обустройство </w:t>
      </w:r>
      <w:proofErr w:type="spellStart"/>
      <w:r w:rsidR="00D76A73" w:rsidRPr="00C734C0">
        <w:rPr>
          <w:rFonts w:cs="Arial"/>
          <w:b/>
          <w:sz w:val="20"/>
          <w:szCs w:val="20"/>
        </w:rPr>
        <w:t>Сузунского</w:t>
      </w:r>
      <w:proofErr w:type="spellEnd"/>
      <w:r w:rsidR="00D76A73" w:rsidRPr="00C734C0">
        <w:rPr>
          <w:rFonts w:cs="Arial"/>
          <w:b/>
          <w:sz w:val="20"/>
          <w:szCs w:val="20"/>
        </w:rPr>
        <w:t xml:space="preserve"> месторождения. Кустовая площадка №3. Коридоры коммуникаций и подъездная дорога. Уплотнение</w:t>
      </w:r>
      <w:r w:rsidRPr="00C734C0">
        <w:rPr>
          <w:rFonts w:cs="Arial"/>
          <w:b/>
          <w:sz w:val="20"/>
          <w:szCs w:val="20"/>
        </w:rPr>
        <w:fldChar w:fldCharType="end"/>
      </w:r>
      <w:r w:rsidRPr="00C734C0">
        <w:rPr>
          <w:rFonts w:cs="Arial"/>
          <w:b/>
          <w:sz w:val="20"/>
          <w:szCs w:val="20"/>
        </w:rPr>
        <w:t>», по р</w:t>
      </w:r>
      <w:r w:rsidRPr="00C734C0">
        <w:rPr>
          <w:rFonts w:cs="Arial"/>
          <w:b/>
          <w:sz w:val="20"/>
          <w:szCs w:val="20"/>
        </w:rPr>
        <w:t>а</w:t>
      </w:r>
      <w:r w:rsidRPr="00C734C0">
        <w:rPr>
          <w:rFonts w:cs="Arial"/>
          <w:b/>
          <w:sz w:val="20"/>
          <w:szCs w:val="20"/>
        </w:rPr>
        <w:t>нее отведенным земельным участкам</w:t>
      </w:r>
    </w:p>
    <w:tbl>
      <w:tblPr>
        <w:tblW w:w="5161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4"/>
        <w:gridCol w:w="849"/>
        <w:gridCol w:w="994"/>
        <w:gridCol w:w="1417"/>
        <w:gridCol w:w="1134"/>
        <w:gridCol w:w="992"/>
        <w:gridCol w:w="1116"/>
        <w:gridCol w:w="1152"/>
      </w:tblGrid>
      <w:tr w:rsidR="00C734C0" w:rsidRPr="00C734C0" w14:paraId="2D408948" w14:textId="77777777" w:rsidTr="003F0B35">
        <w:trPr>
          <w:trHeight w:val="900"/>
          <w:jc w:val="center"/>
        </w:trPr>
        <w:tc>
          <w:tcPr>
            <w:tcW w:w="1126" w:type="pct"/>
          </w:tcPr>
          <w:p w14:paraId="767DA1B1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ru-RU"/>
              </w:rPr>
            </w:pPr>
            <w:r w:rsidRPr="00C734C0"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  <w:t>Кадастровый номер земельного участка и номер его части</w:t>
            </w:r>
          </w:p>
        </w:tc>
        <w:tc>
          <w:tcPr>
            <w:tcW w:w="430" w:type="pct"/>
            <w:shd w:val="clear" w:color="auto" w:fill="auto"/>
          </w:tcPr>
          <w:p w14:paraId="4CB107A0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cs="Arial"/>
                <w:b/>
                <w:spacing w:val="-10"/>
                <w:sz w:val="18"/>
                <w:szCs w:val="18"/>
              </w:rPr>
            </w:pPr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>Пл</w:t>
            </w:r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>о</w:t>
            </w:r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>щадь, м</w:t>
            </w:r>
            <w:proofErr w:type="gramStart"/>
            <w:r w:rsidRPr="00C734C0">
              <w:rPr>
                <w:rFonts w:cs="Arial"/>
                <w:b/>
                <w:spacing w:val="-10"/>
                <w:sz w:val="18"/>
                <w:szCs w:val="18"/>
                <w:vertAlign w:val="superscript"/>
              </w:rPr>
              <w:t>2</w:t>
            </w:r>
            <w:proofErr w:type="gramEnd"/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>.</w:t>
            </w:r>
          </w:p>
        </w:tc>
        <w:tc>
          <w:tcPr>
            <w:tcW w:w="503" w:type="pct"/>
            <w:shd w:val="clear" w:color="auto" w:fill="auto"/>
          </w:tcPr>
          <w:p w14:paraId="3E7E5693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cs="Arial"/>
                <w:b/>
                <w:spacing w:val="-10"/>
                <w:sz w:val="18"/>
                <w:szCs w:val="18"/>
              </w:rPr>
            </w:pPr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>Мест</w:t>
            </w:r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>о</w:t>
            </w:r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>полож</w:t>
            </w:r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>е</w:t>
            </w:r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>ние</w:t>
            </w:r>
          </w:p>
        </w:tc>
        <w:tc>
          <w:tcPr>
            <w:tcW w:w="717" w:type="pct"/>
            <w:shd w:val="clear" w:color="auto" w:fill="auto"/>
          </w:tcPr>
          <w:p w14:paraId="0FCC09E4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cs="Arial"/>
                <w:b/>
                <w:spacing w:val="-10"/>
                <w:sz w:val="18"/>
                <w:szCs w:val="18"/>
              </w:rPr>
            </w:pPr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 xml:space="preserve">Разрешенное </w:t>
            </w:r>
          </w:p>
          <w:p w14:paraId="21A4240E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cs="Arial"/>
                <w:b/>
                <w:spacing w:val="-10"/>
                <w:sz w:val="18"/>
                <w:szCs w:val="18"/>
              </w:rPr>
            </w:pPr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>Использов</w:t>
            </w:r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>а</w:t>
            </w:r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 xml:space="preserve">ние, </w:t>
            </w:r>
            <w:proofErr w:type="gramStart"/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>согласно договора</w:t>
            </w:r>
            <w:proofErr w:type="gramEnd"/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 xml:space="preserve"> аренды</w:t>
            </w:r>
          </w:p>
        </w:tc>
        <w:tc>
          <w:tcPr>
            <w:tcW w:w="574" w:type="pct"/>
            <w:shd w:val="clear" w:color="auto" w:fill="auto"/>
          </w:tcPr>
          <w:p w14:paraId="3107F7B7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cs="Arial"/>
                <w:b/>
                <w:spacing w:val="-10"/>
                <w:sz w:val="18"/>
                <w:szCs w:val="18"/>
              </w:rPr>
            </w:pPr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>Вид права, правоо</w:t>
            </w:r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>б</w:t>
            </w:r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>ладатель</w:t>
            </w:r>
          </w:p>
        </w:tc>
        <w:tc>
          <w:tcPr>
            <w:tcW w:w="502" w:type="pct"/>
            <w:shd w:val="clear" w:color="auto" w:fill="auto"/>
          </w:tcPr>
          <w:p w14:paraId="19B6FE06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cs="Arial"/>
                <w:b/>
                <w:spacing w:val="-10"/>
                <w:sz w:val="18"/>
                <w:szCs w:val="18"/>
              </w:rPr>
            </w:pPr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>Договор аренды</w:t>
            </w:r>
          </w:p>
        </w:tc>
        <w:tc>
          <w:tcPr>
            <w:tcW w:w="565" w:type="pct"/>
            <w:shd w:val="clear" w:color="auto" w:fill="auto"/>
          </w:tcPr>
          <w:p w14:paraId="1C3BFE27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cs="Arial"/>
                <w:b/>
                <w:spacing w:val="-10"/>
                <w:sz w:val="18"/>
                <w:szCs w:val="18"/>
              </w:rPr>
            </w:pPr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>Наимен</w:t>
            </w:r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>о</w:t>
            </w:r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>вание проект</w:t>
            </w:r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>и</w:t>
            </w:r>
            <w:r w:rsidRPr="00C734C0">
              <w:rPr>
                <w:rFonts w:cs="Arial"/>
                <w:b/>
                <w:spacing w:val="-10"/>
                <w:sz w:val="18"/>
                <w:szCs w:val="18"/>
              </w:rPr>
              <w:t>руемого объекта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491ED11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  <w:r w:rsidRPr="00C734C0">
              <w:rPr>
                <w:b/>
                <w:sz w:val="18"/>
                <w:szCs w:val="18"/>
              </w:rPr>
              <w:t>Наимен</w:t>
            </w:r>
            <w:r w:rsidRPr="00C734C0">
              <w:rPr>
                <w:b/>
                <w:sz w:val="18"/>
                <w:szCs w:val="18"/>
              </w:rPr>
              <w:t>о</w:t>
            </w:r>
            <w:r w:rsidRPr="00C734C0">
              <w:rPr>
                <w:b/>
                <w:sz w:val="18"/>
                <w:szCs w:val="18"/>
              </w:rPr>
              <w:t>вание объекта в соотве</w:t>
            </w:r>
            <w:r w:rsidRPr="00C734C0">
              <w:rPr>
                <w:b/>
                <w:sz w:val="18"/>
                <w:szCs w:val="18"/>
              </w:rPr>
              <w:t>т</w:t>
            </w:r>
            <w:r w:rsidRPr="00C734C0">
              <w:rPr>
                <w:b/>
                <w:sz w:val="18"/>
                <w:szCs w:val="18"/>
              </w:rPr>
              <w:t>ствии с класс</w:t>
            </w:r>
            <w:r w:rsidRPr="00C734C0">
              <w:rPr>
                <w:b/>
                <w:sz w:val="18"/>
                <w:szCs w:val="18"/>
              </w:rPr>
              <w:t>и</w:t>
            </w:r>
            <w:r w:rsidRPr="00C734C0">
              <w:rPr>
                <w:b/>
                <w:sz w:val="18"/>
                <w:szCs w:val="18"/>
              </w:rPr>
              <w:t>фикат</w:t>
            </w:r>
            <w:r w:rsidRPr="00C734C0">
              <w:rPr>
                <w:b/>
                <w:sz w:val="18"/>
                <w:szCs w:val="18"/>
              </w:rPr>
              <w:t>о</w:t>
            </w:r>
            <w:r w:rsidRPr="00C734C0">
              <w:rPr>
                <w:b/>
                <w:sz w:val="18"/>
                <w:szCs w:val="18"/>
              </w:rPr>
              <w:t>ром утве</w:t>
            </w:r>
            <w:r w:rsidRPr="00C734C0">
              <w:rPr>
                <w:b/>
                <w:sz w:val="18"/>
                <w:szCs w:val="18"/>
              </w:rPr>
              <w:t>р</w:t>
            </w:r>
            <w:r w:rsidRPr="00C734C0">
              <w:rPr>
                <w:b/>
                <w:sz w:val="18"/>
                <w:szCs w:val="18"/>
              </w:rPr>
              <w:t>жденным распор</w:t>
            </w:r>
            <w:r w:rsidRPr="00C734C0">
              <w:rPr>
                <w:b/>
                <w:sz w:val="18"/>
                <w:szCs w:val="18"/>
              </w:rPr>
              <w:t>я</w:t>
            </w:r>
            <w:r w:rsidRPr="00C734C0">
              <w:rPr>
                <w:b/>
                <w:sz w:val="18"/>
                <w:szCs w:val="18"/>
              </w:rPr>
              <w:t>жением Прав</w:t>
            </w:r>
            <w:r w:rsidRPr="00C734C0">
              <w:rPr>
                <w:b/>
                <w:sz w:val="18"/>
                <w:szCs w:val="18"/>
              </w:rPr>
              <w:t>и</w:t>
            </w:r>
            <w:r w:rsidRPr="00C734C0">
              <w:rPr>
                <w:b/>
                <w:sz w:val="18"/>
                <w:szCs w:val="18"/>
              </w:rPr>
              <w:t>тельства Росси</w:t>
            </w:r>
            <w:r w:rsidRPr="00C734C0">
              <w:rPr>
                <w:b/>
                <w:sz w:val="18"/>
                <w:szCs w:val="18"/>
              </w:rPr>
              <w:t>й</w:t>
            </w:r>
            <w:r w:rsidRPr="00C734C0">
              <w:rPr>
                <w:b/>
                <w:sz w:val="18"/>
                <w:szCs w:val="18"/>
              </w:rPr>
              <w:t>ской Ф</w:t>
            </w:r>
            <w:r w:rsidRPr="00C734C0">
              <w:rPr>
                <w:b/>
                <w:sz w:val="18"/>
                <w:szCs w:val="18"/>
              </w:rPr>
              <w:t>е</w:t>
            </w:r>
            <w:r w:rsidRPr="00C734C0">
              <w:rPr>
                <w:b/>
                <w:sz w:val="18"/>
                <w:szCs w:val="18"/>
              </w:rPr>
              <w:t>дерации №849-р от 27 мая 2013 г.</w:t>
            </w:r>
          </w:p>
        </w:tc>
      </w:tr>
      <w:tr w:rsidR="00C734C0" w:rsidRPr="00C734C0" w14:paraId="56E8E609" w14:textId="77777777" w:rsidTr="003F0B35">
        <w:trPr>
          <w:trHeight w:val="263"/>
          <w:jc w:val="center"/>
        </w:trPr>
        <w:tc>
          <w:tcPr>
            <w:tcW w:w="5000" w:type="pct"/>
            <w:gridSpan w:val="8"/>
          </w:tcPr>
          <w:p w14:paraId="1FDF5C69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C734C0">
              <w:rPr>
                <w:rFonts w:cs="Arial"/>
                <w:sz w:val="18"/>
                <w:szCs w:val="18"/>
              </w:rPr>
              <w:t>Категория земель – «Земли лесного фонда»</w:t>
            </w:r>
          </w:p>
        </w:tc>
      </w:tr>
      <w:tr w:rsidR="00C734C0" w:rsidRPr="00C734C0" w14:paraId="66A7DF43" w14:textId="77777777" w:rsidTr="003F0B35">
        <w:trPr>
          <w:trHeight w:val="900"/>
          <w:jc w:val="center"/>
        </w:trPr>
        <w:tc>
          <w:tcPr>
            <w:tcW w:w="1126" w:type="pct"/>
            <w:vAlign w:val="center"/>
          </w:tcPr>
          <w:p w14:paraId="3FCDC275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84:00:0000000:3/чзу</w:t>
            </w:r>
            <w:proofErr w:type="gramStart"/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1</w:t>
            </w:r>
            <w:proofErr w:type="gramEnd"/>
          </w:p>
        </w:tc>
        <w:tc>
          <w:tcPr>
            <w:tcW w:w="430" w:type="pct"/>
            <w:shd w:val="clear" w:color="auto" w:fill="auto"/>
            <w:vAlign w:val="center"/>
          </w:tcPr>
          <w:p w14:paraId="53A9DE84" w14:textId="313D23CD" w:rsidR="003C24B0" w:rsidRPr="00C734C0" w:rsidRDefault="00C734C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15148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36CA49E4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Красн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о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ярский край, Таймы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р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ский Долгано-Нене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ц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кий м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у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ниц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и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пальный район, Таймы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р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ское лесн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и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 xml:space="preserve">чество, </w:t>
            </w:r>
            <w:proofErr w:type="spellStart"/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Дуди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н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ское</w:t>
            </w:r>
            <w:proofErr w:type="spellEnd"/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 xml:space="preserve"> участк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о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вое ле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с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нич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е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ство, квартал 395</w:t>
            </w:r>
          </w:p>
        </w:tc>
        <w:tc>
          <w:tcPr>
            <w:tcW w:w="717" w:type="pct"/>
            <w:vMerge w:val="restart"/>
            <w:shd w:val="clear" w:color="auto" w:fill="auto"/>
            <w:vAlign w:val="center"/>
          </w:tcPr>
          <w:p w14:paraId="098184CD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В целях ос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у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ществления геологическ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о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го изучения недр, разве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д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ки и добычи полезных ископаемых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8D05F33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Аренда АО «Сузун» (предв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а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рительное соглас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о</w:t>
            </w: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вание)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7CE1003D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Приказ №86-2052-од от 28.10.2020 г.</w:t>
            </w:r>
          </w:p>
        </w:tc>
        <w:tc>
          <w:tcPr>
            <w:tcW w:w="565" w:type="pct"/>
            <w:vMerge w:val="restart"/>
            <w:shd w:val="clear" w:color="auto" w:fill="auto"/>
            <w:vAlign w:val="center"/>
          </w:tcPr>
          <w:p w14:paraId="5ED326C2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  <w:r w:rsidRPr="00C734C0">
              <w:rPr>
                <w:rFonts w:cs="Arial"/>
                <w:sz w:val="18"/>
                <w:szCs w:val="18"/>
              </w:rPr>
              <w:t xml:space="preserve">Кустовая площадка №3 </w:t>
            </w:r>
            <w:proofErr w:type="spellStart"/>
            <w:r w:rsidRPr="00C734C0">
              <w:rPr>
                <w:rFonts w:cs="Arial"/>
                <w:sz w:val="18"/>
                <w:szCs w:val="18"/>
              </w:rPr>
              <w:t>Сузунск</w:t>
            </w:r>
            <w:r w:rsidRPr="00C734C0">
              <w:rPr>
                <w:rFonts w:cs="Arial"/>
                <w:sz w:val="18"/>
                <w:szCs w:val="18"/>
              </w:rPr>
              <w:t>о</w:t>
            </w:r>
            <w:r w:rsidRPr="00C734C0">
              <w:rPr>
                <w:rFonts w:cs="Arial"/>
                <w:sz w:val="18"/>
                <w:szCs w:val="18"/>
              </w:rPr>
              <w:t>го</w:t>
            </w:r>
            <w:proofErr w:type="spellEnd"/>
            <w:r w:rsidRPr="00C734C0">
              <w:rPr>
                <w:rFonts w:cs="Arial"/>
                <w:sz w:val="18"/>
                <w:szCs w:val="18"/>
              </w:rPr>
              <w:t xml:space="preserve"> мест</w:t>
            </w:r>
            <w:r w:rsidRPr="00C734C0">
              <w:rPr>
                <w:rFonts w:cs="Arial"/>
                <w:sz w:val="18"/>
                <w:szCs w:val="18"/>
              </w:rPr>
              <w:t>о</w:t>
            </w:r>
            <w:r w:rsidRPr="00C734C0">
              <w:rPr>
                <w:rFonts w:cs="Arial"/>
                <w:sz w:val="18"/>
                <w:szCs w:val="18"/>
              </w:rPr>
              <w:t>рождения</w:t>
            </w:r>
          </w:p>
        </w:tc>
        <w:tc>
          <w:tcPr>
            <w:tcW w:w="583" w:type="pct"/>
            <w:vMerge w:val="restart"/>
            <w:shd w:val="clear" w:color="auto" w:fill="auto"/>
            <w:vAlign w:val="center"/>
          </w:tcPr>
          <w:p w14:paraId="6582D164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  <w:r w:rsidRPr="00C734C0">
              <w:rPr>
                <w:rFonts w:cs="Arial"/>
                <w:sz w:val="18"/>
                <w:szCs w:val="18"/>
              </w:rPr>
              <w:t>Площадка произво</w:t>
            </w:r>
            <w:r w:rsidRPr="00C734C0">
              <w:rPr>
                <w:rFonts w:cs="Arial"/>
                <w:sz w:val="18"/>
                <w:szCs w:val="18"/>
              </w:rPr>
              <w:t>д</w:t>
            </w:r>
            <w:r w:rsidRPr="00C734C0">
              <w:rPr>
                <w:rFonts w:cs="Arial"/>
                <w:sz w:val="18"/>
                <w:szCs w:val="18"/>
              </w:rPr>
              <w:t>ственная</w:t>
            </w:r>
          </w:p>
        </w:tc>
      </w:tr>
      <w:tr w:rsidR="00C734C0" w:rsidRPr="00C734C0" w14:paraId="31A979E4" w14:textId="77777777" w:rsidTr="003F0B35">
        <w:trPr>
          <w:trHeight w:val="900"/>
          <w:jc w:val="center"/>
        </w:trPr>
        <w:tc>
          <w:tcPr>
            <w:tcW w:w="1126" w:type="pct"/>
            <w:vAlign w:val="center"/>
          </w:tcPr>
          <w:p w14:paraId="2EBCD38A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84:00:0000000:3/285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1D0C21A3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173538</w:t>
            </w: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75732F25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17" w:type="pct"/>
            <w:vMerge/>
            <w:shd w:val="clear" w:color="auto" w:fill="auto"/>
          </w:tcPr>
          <w:p w14:paraId="5EE4A2D7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0447EA73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Аренда АО «Сузун»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55F9F72C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ДА №338 от 20.09.19</w:t>
            </w:r>
          </w:p>
        </w:tc>
        <w:tc>
          <w:tcPr>
            <w:tcW w:w="565" w:type="pct"/>
            <w:vMerge/>
            <w:shd w:val="clear" w:color="auto" w:fill="auto"/>
            <w:vAlign w:val="center"/>
          </w:tcPr>
          <w:p w14:paraId="718C3211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14:paraId="2A69A346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734C0" w:rsidRPr="00C734C0" w14:paraId="2E8F830F" w14:textId="77777777" w:rsidTr="003F0B35">
        <w:trPr>
          <w:trHeight w:val="900"/>
          <w:jc w:val="center"/>
        </w:trPr>
        <w:tc>
          <w:tcPr>
            <w:tcW w:w="1126" w:type="pct"/>
            <w:vAlign w:val="center"/>
          </w:tcPr>
          <w:p w14:paraId="4DB5E1EA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84:00:0000000:3/726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55A8AFCA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2976</w:t>
            </w: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436CB3CC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17" w:type="pct"/>
            <w:vMerge/>
            <w:shd w:val="clear" w:color="auto" w:fill="auto"/>
          </w:tcPr>
          <w:p w14:paraId="3C3A63AA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270E4055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Аренда АО «Сузун»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68C6D2F8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C734C0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ДА №242 от 15.07.19</w:t>
            </w:r>
          </w:p>
        </w:tc>
        <w:tc>
          <w:tcPr>
            <w:tcW w:w="565" w:type="pct"/>
            <w:vMerge/>
            <w:shd w:val="clear" w:color="auto" w:fill="auto"/>
            <w:vAlign w:val="center"/>
          </w:tcPr>
          <w:p w14:paraId="2E9868FC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14:paraId="28004CD0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734C0" w:rsidRPr="00C734C0" w14:paraId="7972CC57" w14:textId="77777777" w:rsidTr="003F0B35">
        <w:trPr>
          <w:trHeight w:val="360"/>
          <w:jc w:val="center"/>
        </w:trPr>
        <w:tc>
          <w:tcPr>
            <w:tcW w:w="1126" w:type="pct"/>
            <w:vAlign w:val="center"/>
          </w:tcPr>
          <w:p w14:paraId="52A39277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C734C0">
              <w:rPr>
                <w:rFonts w:cs="Arial"/>
                <w:b/>
                <w:sz w:val="18"/>
                <w:szCs w:val="18"/>
              </w:rPr>
              <w:t>ИТОГО: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6836CC06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  <w:r w:rsidRPr="00C734C0"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  <w:t>191662</w:t>
            </w:r>
          </w:p>
        </w:tc>
        <w:tc>
          <w:tcPr>
            <w:tcW w:w="3445" w:type="pct"/>
            <w:gridSpan w:val="6"/>
            <w:shd w:val="clear" w:color="auto" w:fill="auto"/>
            <w:vAlign w:val="center"/>
          </w:tcPr>
          <w:p w14:paraId="193DF87F" w14:textId="77777777" w:rsidR="003C24B0" w:rsidRPr="00C734C0" w:rsidRDefault="003C24B0" w:rsidP="00C734C0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14:paraId="2C1A7A40" w14:textId="77777777" w:rsidR="003C24B0" w:rsidRPr="00C734C0" w:rsidRDefault="003C24B0" w:rsidP="00C734C0">
      <w:pPr>
        <w:tabs>
          <w:tab w:val="left" w:pos="0"/>
        </w:tabs>
        <w:rPr>
          <w:rFonts w:cs="Arial"/>
          <w:b/>
          <w:sz w:val="20"/>
          <w:szCs w:val="20"/>
        </w:rPr>
      </w:pPr>
    </w:p>
    <w:p w14:paraId="38224762" w14:textId="3F6575B0" w:rsidR="007E4944" w:rsidRPr="00C734C0" w:rsidRDefault="007E4944" w:rsidP="00C734C0">
      <w:pPr>
        <w:tabs>
          <w:tab w:val="left" w:pos="993"/>
        </w:tabs>
        <w:rPr>
          <w:rFonts w:eastAsia="Calibri"/>
          <w:sz w:val="16"/>
          <w:szCs w:val="16"/>
        </w:rPr>
      </w:pPr>
      <w:r w:rsidRPr="00C734C0">
        <w:t>Сведения, содержащие целевое назначения лесов, вид (виды) разрешенного и</w:t>
      </w:r>
      <w:r w:rsidRPr="00C734C0">
        <w:t>с</w:t>
      </w:r>
      <w:r w:rsidRPr="00C734C0">
        <w:t>пользования ранее учтенных земельных (лесных) участков, количественные и качестве</w:t>
      </w:r>
      <w:r w:rsidRPr="00C734C0">
        <w:t>н</w:t>
      </w:r>
      <w:r w:rsidRPr="00C734C0">
        <w:t>ные характеристики ранее учтенных земельных (лесных) участков представлены в дог</w:t>
      </w:r>
      <w:r w:rsidRPr="00C734C0">
        <w:t>о</w:t>
      </w:r>
      <w:r w:rsidRPr="00C734C0">
        <w:t>ворах аренды на лесные участки, в приложении</w:t>
      </w:r>
      <w:r w:rsidR="002F5041" w:rsidRPr="00C734C0">
        <w:t xml:space="preserve"> </w:t>
      </w:r>
      <w:proofErr w:type="gramStart"/>
      <w:r w:rsidR="00F96884" w:rsidRPr="00C734C0">
        <w:t>З</w:t>
      </w:r>
      <w:proofErr w:type="gramEnd"/>
      <w:r w:rsidRPr="00C734C0">
        <w:t xml:space="preserve"> тома 1750619/</w:t>
      </w:r>
      <w:r w:rsidR="002F5041" w:rsidRPr="00C734C0">
        <w:t>1435</w:t>
      </w:r>
      <w:r w:rsidRPr="00C734C0">
        <w:t>Д-</w:t>
      </w:r>
      <w:r w:rsidR="002F5041" w:rsidRPr="00C734C0">
        <w:t>01</w:t>
      </w:r>
      <w:r w:rsidRPr="00C734C0">
        <w:t>-</w:t>
      </w:r>
      <w:r w:rsidR="002F5041" w:rsidRPr="00C734C0">
        <w:t>703000</w:t>
      </w:r>
      <w:r w:rsidRPr="00C734C0">
        <w:t>-ППТ</w:t>
      </w:r>
      <w:r w:rsidR="002F5041" w:rsidRPr="00C734C0">
        <w:t>2</w:t>
      </w:r>
      <w:r w:rsidRPr="00C734C0">
        <w:t xml:space="preserve"> (Проект планировки территории. </w:t>
      </w:r>
      <w:proofErr w:type="gramStart"/>
      <w:r w:rsidRPr="00C734C0">
        <w:t>Материалы по обоснованию).</w:t>
      </w:r>
      <w:proofErr w:type="gramEnd"/>
    </w:p>
    <w:p w14:paraId="666A11F8" w14:textId="77777777" w:rsidR="007E4944" w:rsidRPr="00C734C0" w:rsidRDefault="007E4944" w:rsidP="00C734C0">
      <w:pPr>
        <w:tabs>
          <w:tab w:val="left" w:pos="980"/>
        </w:tabs>
        <w:ind w:firstLine="703"/>
        <w:rPr>
          <w:rFonts w:cs="Arial"/>
        </w:rPr>
      </w:pPr>
      <w:r w:rsidRPr="00C734C0">
        <w:rPr>
          <w:rFonts w:cs="Arial"/>
        </w:rPr>
        <w:lastRenderedPageBreak/>
        <w:t>Земельный (лесной) участок, выбранный для размещения объекта строительства, отвечает санитарным, экологическим, инженерно-геологическим условиям, а так же о</w:t>
      </w:r>
      <w:r w:rsidRPr="00C734C0">
        <w:rPr>
          <w:rFonts w:cs="Arial"/>
        </w:rPr>
        <w:t>б</w:t>
      </w:r>
      <w:r w:rsidRPr="00C734C0">
        <w:rPr>
          <w:rFonts w:cs="Arial"/>
        </w:rPr>
        <w:t>ладает свойствами:</w:t>
      </w:r>
    </w:p>
    <w:p w14:paraId="0E4040BF" w14:textId="77777777" w:rsidR="007E4944" w:rsidRPr="00C734C0" w:rsidRDefault="007E4944" w:rsidP="00C734C0">
      <w:pPr>
        <w:tabs>
          <w:tab w:val="left" w:pos="980"/>
        </w:tabs>
        <w:ind w:firstLine="703"/>
        <w:rPr>
          <w:rFonts w:cs="Arial"/>
        </w:rPr>
      </w:pPr>
      <w:r w:rsidRPr="00C734C0">
        <w:rPr>
          <w:rFonts w:cs="Arial"/>
        </w:rPr>
        <w:t xml:space="preserve">- минимально </w:t>
      </w:r>
      <w:proofErr w:type="gramStart"/>
      <w:r w:rsidRPr="00C734C0">
        <w:rPr>
          <w:rFonts w:cs="Arial"/>
        </w:rPr>
        <w:t>удален</w:t>
      </w:r>
      <w:proofErr w:type="gramEnd"/>
      <w:r w:rsidRPr="00C734C0">
        <w:rPr>
          <w:rFonts w:cs="Arial"/>
        </w:rPr>
        <w:t xml:space="preserve"> от ранее запроектированных и строящихся объектов нефт</w:t>
      </w:r>
      <w:r w:rsidRPr="00C734C0">
        <w:rPr>
          <w:rFonts w:cs="Arial"/>
        </w:rPr>
        <w:t>е</w:t>
      </w:r>
      <w:r w:rsidRPr="00C734C0">
        <w:rPr>
          <w:rFonts w:cs="Arial"/>
        </w:rPr>
        <w:t>газового комплекса;</w:t>
      </w:r>
    </w:p>
    <w:p w14:paraId="52009735" w14:textId="77777777" w:rsidR="007E4944" w:rsidRPr="00C734C0" w:rsidRDefault="007E4944" w:rsidP="00C734C0">
      <w:pPr>
        <w:ind w:left="992" w:hanging="283"/>
        <w:rPr>
          <w:rFonts w:cs="Arial"/>
        </w:rPr>
      </w:pPr>
      <w:r w:rsidRPr="00C734C0">
        <w:rPr>
          <w:rFonts w:cs="Arial"/>
        </w:rPr>
        <w:t>- экономически целесообразен;</w:t>
      </w:r>
    </w:p>
    <w:p w14:paraId="7BB5B274" w14:textId="77777777" w:rsidR="007E4944" w:rsidRPr="00C734C0" w:rsidRDefault="007E4944" w:rsidP="00C734C0">
      <w:pPr>
        <w:tabs>
          <w:tab w:val="left" w:pos="960"/>
        </w:tabs>
        <w:ind w:firstLine="703"/>
        <w:rPr>
          <w:rFonts w:cs="Arial"/>
        </w:rPr>
      </w:pPr>
      <w:r w:rsidRPr="00C734C0">
        <w:rPr>
          <w:rFonts w:cs="Arial"/>
        </w:rPr>
        <w:t>- благоприятные инженерно-геологические условия в районе строительства;</w:t>
      </w:r>
    </w:p>
    <w:p w14:paraId="781F3EBC" w14:textId="048C030E" w:rsidR="007E4944" w:rsidRPr="00C734C0" w:rsidRDefault="007E4944" w:rsidP="00C734C0">
      <w:pPr>
        <w:rPr>
          <w:rFonts w:cs="Arial"/>
        </w:rPr>
      </w:pPr>
      <w:r w:rsidRPr="00C734C0">
        <w:rPr>
          <w:rFonts w:cs="Arial"/>
        </w:rPr>
        <w:t>- рациональное использование земель.</w:t>
      </w:r>
    </w:p>
    <w:p w14:paraId="7865CA10" w14:textId="77777777" w:rsidR="007E4944" w:rsidRPr="00C734C0" w:rsidRDefault="007E4944" w:rsidP="00C734C0">
      <w:pPr>
        <w:ind w:firstLine="992"/>
        <w:rPr>
          <w:rFonts w:cs="Arial"/>
        </w:rPr>
      </w:pPr>
    </w:p>
    <w:p w14:paraId="1CFC7172" w14:textId="77777777" w:rsidR="007E4944" w:rsidRPr="00C734C0" w:rsidRDefault="007E4944" w:rsidP="00C734C0">
      <w:pPr>
        <w:keepNext/>
        <w:keepLines/>
        <w:pageBreakBefore/>
        <w:numPr>
          <w:ilvl w:val="0"/>
          <w:numId w:val="1"/>
        </w:numPr>
        <w:tabs>
          <w:tab w:val="left" w:pos="1140"/>
          <w:tab w:val="left" w:pos="1418"/>
        </w:tabs>
        <w:suppressAutoHyphens/>
        <w:spacing w:after="220" w:line="276" w:lineRule="auto"/>
        <w:ind w:right="709"/>
        <w:outlineLvl w:val="0"/>
        <w:rPr>
          <w:rFonts w:eastAsia="Times New Roman"/>
          <w:b/>
          <w:bCs/>
          <w:caps/>
          <w:szCs w:val="28"/>
        </w:rPr>
      </w:pPr>
      <w:bookmarkStart w:id="11" w:name="_Toc26355862"/>
      <w:bookmarkStart w:id="12" w:name="_Toc33111497"/>
      <w:bookmarkStart w:id="13" w:name="_Toc57124671"/>
      <w:r w:rsidRPr="00C734C0">
        <w:rPr>
          <w:rFonts w:eastAsia="Times New Roman"/>
          <w:b/>
          <w:bCs/>
          <w:caps/>
          <w:szCs w:val="28"/>
        </w:rPr>
        <w:lastRenderedPageBreak/>
        <w:t>Обоснование соответствия планируемых параметров, местоположения и назначения объектов нормативам градостроительного проектирования</w:t>
      </w:r>
      <w:bookmarkEnd w:id="11"/>
      <w:r w:rsidRPr="00C734C0">
        <w:rPr>
          <w:rFonts w:eastAsia="Times New Roman"/>
          <w:b/>
          <w:bCs/>
          <w:caps/>
          <w:szCs w:val="28"/>
        </w:rPr>
        <w:t xml:space="preserve"> и требованиям градостроительных регламентов</w:t>
      </w:r>
      <w:bookmarkEnd w:id="12"/>
      <w:bookmarkEnd w:id="13"/>
    </w:p>
    <w:p w14:paraId="6554DCA4" w14:textId="77777777" w:rsidR="007E4944" w:rsidRPr="00C734C0" w:rsidRDefault="007E4944" w:rsidP="00C734C0">
      <w:pPr>
        <w:pStyle w:val="aff8"/>
        <w:rPr>
          <w:rFonts w:eastAsia="Arial" w:cs="Times New Roman"/>
          <w:snapToGrid/>
          <w:lang w:eastAsia="en-US"/>
        </w:rPr>
      </w:pPr>
      <w:r w:rsidRPr="00C734C0">
        <w:rPr>
          <w:rFonts w:eastAsia="Arial" w:cs="Times New Roman"/>
          <w:snapToGrid/>
          <w:lang w:eastAsia="en-US"/>
        </w:rPr>
        <w:t>В соответствии с п.6 ст. 36 «Градостроительный кодекс Российской Федерации» от 29.12.2004 №190-ФЗ, для земель лесного фонда градостроительные регламенты не уст</w:t>
      </w:r>
      <w:r w:rsidRPr="00C734C0">
        <w:rPr>
          <w:rFonts w:eastAsia="Arial" w:cs="Times New Roman"/>
          <w:snapToGrid/>
          <w:lang w:eastAsia="en-US"/>
        </w:rPr>
        <w:t>а</w:t>
      </w:r>
      <w:r w:rsidRPr="00C734C0">
        <w:rPr>
          <w:rFonts w:eastAsia="Arial" w:cs="Times New Roman"/>
          <w:snapToGrid/>
          <w:lang w:eastAsia="en-US"/>
        </w:rPr>
        <w:t>навливаются.</w:t>
      </w:r>
    </w:p>
    <w:p w14:paraId="7405C8FC" w14:textId="24368B5B" w:rsidR="007E4944" w:rsidRPr="00C734C0" w:rsidRDefault="007E4944" w:rsidP="00C734C0">
      <w:pPr>
        <w:ind w:firstLine="992"/>
      </w:pPr>
      <w:r w:rsidRPr="00C734C0">
        <w:t>В связи с размещением проектируемого объекта «</w:t>
      </w:r>
      <w:r w:rsidRPr="00C734C0">
        <w:fldChar w:fldCharType="begin"/>
      </w:r>
      <w:r w:rsidRPr="00C734C0">
        <w:instrText xml:space="preserve"> DOCPROPERTY  Subject  \* MERGEFORMAT </w:instrText>
      </w:r>
      <w:r w:rsidRPr="00C734C0">
        <w:fldChar w:fldCharType="separate"/>
      </w:r>
      <w:r w:rsidR="00D76A73" w:rsidRPr="00C734C0">
        <w:t xml:space="preserve">Обустройство </w:t>
      </w:r>
      <w:proofErr w:type="spellStart"/>
      <w:r w:rsidR="00D76A73" w:rsidRPr="00C734C0">
        <w:t>Сузунского</w:t>
      </w:r>
      <w:proofErr w:type="spellEnd"/>
      <w:r w:rsidR="00D76A73" w:rsidRPr="00C734C0">
        <w:t xml:space="preserve"> м</w:t>
      </w:r>
      <w:r w:rsidR="00D76A73" w:rsidRPr="00C734C0">
        <w:t>е</w:t>
      </w:r>
      <w:r w:rsidR="00D76A73" w:rsidRPr="00C734C0">
        <w:t>сторождения. Кустовая площадка №3. Коридоры коммуникаций и подъездная дорога. Уплотнение</w:t>
      </w:r>
      <w:r w:rsidRPr="00C734C0">
        <w:fldChar w:fldCharType="end"/>
      </w:r>
      <w:r w:rsidRPr="00C734C0">
        <w:t>» на землях лесного фонда данный раздел не разрабатывается.</w:t>
      </w:r>
    </w:p>
    <w:p w14:paraId="60186DBB" w14:textId="77777777" w:rsidR="007E4944" w:rsidRPr="00C734C0" w:rsidRDefault="007E4944" w:rsidP="00C734C0">
      <w:pPr>
        <w:ind w:firstLine="992"/>
      </w:pPr>
    </w:p>
    <w:p w14:paraId="12F535DC" w14:textId="77777777" w:rsidR="007E4944" w:rsidRPr="00C734C0" w:rsidRDefault="007E4944" w:rsidP="00C734C0">
      <w:pPr>
        <w:keepNext/>
        <w:keepLines/>
        <w:pageBreakBefore/>
        <w:numPr>
          <w:ilvl w:val="0"/>
          <w:numId w:val="1"/>
        </w:numPr>
        <w:tabs>
          <w:tab w:val="left" w:pos="1140"/>
          <w:tab w:val="left" w:pos="1418"/>
        </w:tabs>
        <w:suppressAutoHyphens/>
        <w:spacing w:after="220" w:line="276" w:lineRule="auto"/>
        <w:ind w:right="709"/>
        <w:outlineLvl w:val="0"/>
        <w:rPr>
          <w:rFonts w:eastAsia="Times New Roman"/>
          <w:b/>
          <w:bCs/>
          <w:caps/>
          <w:szCs w:val="28"/>
        </w:rPr>
      </w:pPr>
      <w:bookmarkStart w:id="14" w:name="_Toc26355863"/>
      <w:bookmarkStart w:id="15" w:name="_Toc33111498"/>
      <w:bookmarkStart w:id="16" w:name="_Toc57124672"/>
      <w:r w:rsidRPr="00C734C0">
        <w:rPr>
          <w:rFonts w:eastAsia="Times New Roman"/>
          <w:b/>
          <w:bCs/>
          <w:caps/>
          <w:szCs w:val="28"/>
        </w:rPr>
        <w:lastRenderedPageBreak/>
        <w:t>Варианты планировочных и объемно-пространственных решений застройки территории</w:t>
      </w:r>
      <w:bookmarkEnd w:id="14"/>
      <w:bookmarkEnd w:id="15"/>
      <w:bookmarkEnd w:id="16"/>
      <w:r w:rsidRPr="00C734C0">
        <w:rPr>
          <w:rFonts w:eastAsia="Times New Roman"/>
          <w:b/>
          <w:bCs/>
          <w:caps/>
          <w:szCs w:val="28"/>
        </w:rPr>
        <w:t xml:space="preserve"> </w:t>
      </w:r>
    </w:p>
    <w:p w14:paraId="3A3DD9E3" w14:textId="77777777" w:rsidR="007E4944" w:rsidRPr="00C734C0" w:rsidRDefault="007E4944" w:rsidP="00C734C0">
      <w:pPr>
        <w:pStyle w:val="aff8"/>
        <w:rPr>
          <w:rFonts w:eastAsia="Arial" w:cs="Times New Roman"/>
          <w:snapToGrid/>
          <w:lang w:eastAsia="en-US"/>
        </w:rPr>
      </w:pPr>
      <w:r w:rsidRPr="00C734C0">
        <w:rPr>
          <w:rFonts w:eastAsia="Arial" w:cs="Times New Roman"/>
          <w:snapToGrid/>
          <w:lang w:eastAsia="en-US"/>
        </w:rPr>
        <w:t>В связи с отсутствием в данном проекте планировки территории элементов план</w:t>
      </w:r>
      <w:r w:rsidRPr="00C734C0">
        <w:rPr>
          <w:rFonts w:eastAsia="Arial" w:cs="Times New Roman"/>
          <w:snapToGrid/>
          <w:lang w:eastAsia="en-US"/>
        </w:rPr>
        <w:t>и</w:t>
      </w:r>
      <w:r w:rsidRPr="00C734C0">
        <w:rPr>
          <w:rFonts w:eastAsia="Arial" w:cs="Times New Roman"/>
          <w:snapToGrid/>
          <w:lang w:eastAsia="en-US"/>
        </w:rPr>
        <w:t>ровочной структуры, расположенных в жилых и общественно-деловых зонах, данный раздел не разрабатывается.</w:t>
      </w:r>
    </w:p>
    <w:p w14:paraId="4C5CF355" w14:textId="77777777" w:rsidR="007E4944" w:rsidRPr="00C734C0" w:rsidRDefault="007E4944" w:rsidP="00C734C0">
      <w:pPr>
        <w:pStyle w:val="1"/>
      </w:pPr>
      <w:bookmarkStart w:id="17" w:name="_Toc26355864"/>
      <w:bookmarkStart w:id="18" w:name="_Toc33111499"/>
      <w:bookmarkStart w:id="19" w:name="_Toc57124673"/>
      <w:r w:rsidRPr="00C734C0">
        <w:lastRenderedPageBreak/>
        <w:t>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</w:t>
      </w:r>
      <w:bookmarkEnd w:id="17"/>
      <w:bookmarkEnd w:id="18"/>
      <w:bookmarkEnd w:id="19"/>
    </w:p>
    <w:p w14:paraId="7C79260F" w14:textId="77777777" w:rsidR="007E4944" w:rsidRPr="00C734C0" w:rsidRDefault="007E4944" w:rsidP="00C734C0">
      <w:pPr>
        <w:pStyle w:val="2"/>
        <w:ind w:left="1713"/>
      </w:pPr>
      <w:bookmarkStart w:id="20" w:name="_Toc399861527"/>
      <w:bookmarkStart w:id="21" w:name="_Toc430588652"/>
      <w:bookmarkStart w:id="22" w:name="_Toc439164256"/>
      <w:bookmarkStart w:id="23" w:name="_Toc33111500"/>
      <w:bookmarkStart w:id="24" w:name="_Toc57124674"/>
      <w:r w:rsidRPr="00C734C0">
        <w:t>Мероприятия по гражданской обороне и защите от чрезвычайных ситуаци</w:t>
      </w:r>
      <w:bookmarkEnd w:id="20"/>
      <w:bookmarkEnd w:id="21"/>
      <w:bookmarkEnd w:id="22"/>
      <w:r w:rsidRPr="00C734C0">
        <w:t>й</w:t>
      </w:r>
      <w:bookmarkEnd w:id="23"/>
      <w:bookmarkEnd w:id="24"/>
    </w:p>
    <w:p w14:paraId="5B8CF587" w14:textId="3A9DE12D" w:rsidR="007E4944" w:rsidRPr="00C734C0" w:rsidRDefault="007E4944" w:rsidP="00C734C0">
      <w:pPr>
        <w:ind w:firstLine="992"/>
        <w:rPr>
          <w:rFonts w:cs="Arial"/>
        </w:rPr>
      </w:pPr>
      <w:r w:rsidRPr="00C734C0">
        <w:rPr>
          <w:rFonts w:cs="Arial"/>
        </w:rPr>
        <w:t>Рассматриваемый объект располагается на территории, не отнесенной к группе по гражданской обороне.</w:t>
      </w:r>
    </w:p>
    <w:p w14:paraId="02BCF027" w14:textId="2555C6F6" w:rsidR="00C50B5F" w:rsidRPr="00C734C0" w:rsidRDefault="00C50B5F" w:rsidP="00C734C0">
      <w:pPr>
        <w:ind w:firstLine="992"/>
      </w:pPr>
      <w:r w:rsidRPr="00C734C0">
        <w:t xml:space="preserve">С целью защиты внутрискважинного оборудования от коррозии, </w:t>
      </w:r>
      <w:proofErr w:type="spellStart"/>
      <w:r w:rsidRPr="00C734C0">
        <w:t>асфальтосм</w:t>
      </w:r>
      <w:r w:rsidRPr="00C734C0">
        <w:t>о</w:t>
      </w:r>
      <w:r w:rsidRPr="00C734C0">
        <w:t>лопарафиновых</w:t>
      </w:r>
      <w:proofErr w:type="spellEnd"/>
      <w:r w:rsidRPr="00C734C0">
        <w:t xml:space="preserve"> отложений и </w:t>
      </w:r>
      <w:proofErr w:type="spellStart"/>
      <w:r w:rsidRPr="00C734C0">
        <w:t>солеотложений</w:t>
      </w:r>
      <w:proofErr w:type="spellEnd"/>
      <w:r w:rsidRPr="00C734C0">
        <w:t xml:space="preserve"> для каждой скважины предусматривается возможность подачи ингибиторов в </w:t>
      </w:r>
      <w:proofErr w:type="spellStart"/>
      <w:r w:rsidRPr="00C734C0">
        <w:t>затрубное</w:t>
      </w:r>
      <w:proofErr w:type="spellEnd"/>
      <w:r w:rsidRPr="00C734C0">
        <w:t xml:space="preserve"> пространство скважины и/или перед ру</w:t>
      </w:r>
      <w:r w:rsidRPr="00C734C0">
        <w:t>ч</w:t>
      </w:r>
      <w:r w:rsidRPr="00C734C0">
        <w:t>ным дросселем через инструментальные фланцы, установленные на фонтанной армат</w:t>
      </w:r>
      <w:r w:rsidRPr="00C734C0">
        <w:t>у</w:t>
      </w:r>
      <w:r w:rsidRPr="00C734C0">
        <w:t>ре. Мобильный блок (УДРВ-010) оснащается расходной емкостью и насосом дозатором. Проектом предусмотрена возможность подключения мобильного блока УДРВ. Решение о необходимости применения мобильного блока УДРВ принимается эксплуатирующей о</w:t>
      </w:r>
      <w:r w:rsidRPr="00C734C0">
        <w:t>р</w:t>
      </w:r>
      <w:r w:rsidRPr="00C734C0">
        <w:t>ганизацией.</w:t>
      </w:r>
    </w:p>
    <w:p w14:paraId="7E8108F6" w14:textId="77777777" w:rsidR="00C50B5F" w:rsidRPr="00C734C0" w:rsidRDefault="00C50B5F" w:rsidP="00C734C0">
      <w:r w:rsidRPr="00C734C0">
        <w:t>Обвязка устьев добывающих скважин предусматривает автоматическое отключ</w:t>
      </w:r>
      <w:r w:rsidRPr="00C734C0">
        <w:t>е</w:t>
      </w:r>
      <w:r w:rsidRPr="00C734C0">
        <w:t>ние скважины в случае прорыва трубопровода – шлейфа или увеличения давления выше допустимого. Для этой цели предусматривается быстродействующая электроприводная задвижка с автоматическим управлением (время перекрытия не более 22 сек.).</w:t>
      </w:r>
    </w:p>
    <w:p w14:paraId="3741C712" w14:textId="77777777" w:rsidR="00C50B5F" w:rsidRPr="00C734C0" w:rsidRDefault="00C50B5F" w:rsidP="00C734C0">
      <w:proofErr w:type="gramStart"/>
      <w:r w:rsidRPr="00C734C0">
        <w:t xml:space="preserve">Для отключения </w:t>
      </w:r>
      <w:r w:rsidRPr="00C734C0">
        <w:rPr>
          <w:rFonts w:cs="Arial"/>
        </w:rPr>
        <w:t>кустовой площадки</w:t>
      </w:r>
      <w:r w:rsidRPr="00C734C0">
        <w:t xml:space="preserve"> в аварийных ситуациях от промысловой с</w:t>
      </w:r>
      <w:r w:rsidRPr="00C734C0">
        <w:t>и</w:t>
      </w:r>
      <w:r w:rsidRPr="00C734C0">
        <w:t>стемы трубопроводов на нефтесборном трубопроводе в районе</w:t>
      </w:r>
      <w:proofErr w:type="gramEnd"/>
      <w:r w:rsidRPr="00C734C0">
        <w:t xml:space="preserve"> узла запуска СОД пред</w:t>
      </w:r>
      <w:r w:rsidRPr="00C734C0">
        <w:t>у</w:t>
      </w:r>
      <w:r w:rsidRPr="00C734C0">
        <w:t>смотрена установка электроприводной арматуры с дистанционным управлением (время перекрытия не более 120 сек.).</w:t>
      </w:r>
    </w:p>
    <w:p w14:paraId="7B837DE1" w14:textId="717EC132" w:rsidR="00C50B5F" w:rsidRPr="00C734C0" w:rsidRDefault="00C50B5F" w:rsidP="00C734C0">
      <w:pPr>
        <w:ind w:firstLine="992"/>
      </w:pPr>
      <w:r w:rsidRPr="00C734C0">
        <w:t xml:space="preserve">Опорожнение технологического оборудования и трубопроводов на кустовой площадке предусмотрено в подземную дренажную емкость (ДЕ-4201) или в передвижные средства, через </w:t>
      </w:r>
      <w:proofErr w:type="spellStart"/>
      <w:r w:rsidRPr="00C734C0">
        <w:t>спускники</w:t>
      </w:r>
      <w:proofErr w:type="spellEnd"/>
      <w:r w:rsidRPr="00C734C0">
        <w:t>. Откачка из емкости осуществляется погружным насосом типа ВНД в нефтесборный трубопровод или с помощью передвижных средств.</w:t>
      </w:r>
    </w:p>
    <w:p w14:paraId="7DAF9558" w14:textId="77777777" w:rsidR="00C50B5F" w:rsidRPr="00C734C0" w:rsidRDefault="00C50B5F" w:rsidP="00C734C0">
      <w:pPr>
        <w:rPr>
          <w:rFonts w:eastAsia="Calibri" w:cs="Arial"/>
          <w:bCs/>
          <w:szCs w:val="24"/>
        </w:rPr>
      </w:pPr>
      <w:r w:rsidRPr="00C734C0">
        <w:rPr>
          <w:rFonts w:eastAsia="Calibri" w:cs="Arial"/>
          <w:bCs/>
          <w:szCs w:val="24"/>
        </w:rPr>
        <w:t>Все металлические нетоковедущие части электрооборудования подлежат защи</w:t>
      </w:r>
      <w:r w:rsidRPr="00C734C0">
        <w:rPr>
          <w:rFonts w:eastAsia="Calibri" w:cs="Arial"/>
          <w:bCs/>
          <w:szCs w:val="24"/>
        </w:rPr>
        <w:t>т</w:t>
      </w:r>
      <w:r w:rsidRPr="00C734C0">
        <w:rPr>
          <w:rFonts w:eastAsia="Calibri" w:cs="Arial"/>
          <w:bCs/>
          <w:szCs w:val="24"/>
        </w:rPr>
        <w:t xml:space="preserve">ному заземлению. Система заземления </w:t>
      </w:r>
      <w:proofErr w:type="spellStart"/>
      <w:r w:rsidRPr="00C734C0">
        <w:rPr>
          <w:rFonts w:eastAsia="Calibri" w:cs="Arial"/>
          <w:bCs/>
          <w:szCs w:val="24"/>
        </w:rPr>
        <w:t>глухозаземленая</w:t>
      </w:r>
      <w:proofErr w:type="spellEnd"/>
      <w:r w:rsidRPr="00C734C0">
        <w:rPr>
          <w:rFonts w:eastAsia="Calibri" w:cs="Arial"/>
          <w:bCs/>
          <w:szCs w:val="24"/>
        </w:rPr>
        <w:t xml:space="preserve"> </w:t>
      </w:r>
      <w:proofErr w:type="spellStart"/>
      <w:r w:rsidRPr="00C734C0">
        <w:rPr>
          <w:rFonts w:eastAsia="Calibri" w:cs="Arial"/>
          <w:bCs/>
          <w:szCs w:val="24"/>
        </w:rPr>
        <w:t>нейтраль</w:t>
      </w:r>
      <w:proofErr w:type="spellEnd"/>
      <w:r w:rsidRPr="00C734C0">
        <w:rPr>
          <w:rFonts w:eastAsia="Calibri" w:cs="Arial"/>
          <w:bCs/>
          <w:szCs w:val="24"/>
        </w:rPr>
        <w:t>.</w:t>
      </w:r>
    </w:p>
    <w:p w14:paraId="540139F1" w14:textId="77777777" w:rsidR="00C50B5F" w:rsidRPr="00C734C0" w:rsidRDefault="00C50B5F" w:rsidP="00C734C0">
      <w:pPr>
        <w:rPr>
          <w:rFonts w:eastAsia="Calibri" w:cs="Arial"/>
          <w:bCs/>
          <w:szCs w:val="24"/>
        </w:rPr>
      </w:pPr>
      <w:r w:rsidRPr="00C734C0">
        <w:rPr>
          <w:rFonts w:eastAsia="Calibri" w:cs="Arial"/>
          <w:bCs/>
          <w:szCs w:val="24"/>
        </w:rPr>
        <w:t>В качестве мер защиты от прямого прикосновения в проекте применены:</w:t>
      </w:r>
    </w:p>
    <w:p w14:paraId="4E18BED2" w14:textId="77777777" w:rsidR="00C50B5F" w:rsidRPr="00C734C0" w:rsidRDefault="00C50B5F" w:rsidP="00C734C0">
      <w:pPr>
        <w:pStyle w:val="a"/>
      </w:pPr>
      <w:r w:rsidRPr="00C734C0">
        <w:t>основная изоляция токоведущих частей;</w:t>
      </w:r>
    </w:p>
    <w:p w14:paraId="265D6A30" w14:textId="77777777" w:rsidR="00C50B5F" w:rsidRPr="00C734C0" w:rsidRDefault="00C50B5F" w:rsidP="00C734C0">
      <w:pPr>
        <w:pStyle w:val="a"/>
      </w:pPr>
      <w:r w:rsidRPr="00C734C0">
        <w:t>ограждения и оболочки;</w:t>
      </w:r>
    </w:p>
    <w:p w14:paraId="68BF7C7E" w14:textId="77777777" w:rsidR="00C50B5F" w:rsidRPr="00C734C0" w:rsidRDefault="00C50B5F" w:rsidP="00C734C0">
      <w:pPr>
        <w:pStyle w:val="a"/>
      </w:pPr>
      <w:r w:rsidRPr="00C734C0">
        <w:t>сверхнизкое напряжение и другие.</w:t>
      </w:r>
    </w:p>
    <w:p w14:paraId="1517CB70" w14:textId="77777777" w:rsidR="00C50B5F" w:rsidRPr="00C734C0" w:rsidRDefault="00C50B5F" w:rsidP="00C734C0">
      <w:pPr>
        <w:rPr>
          <w:rFonts w:eastAsia="Calibri" w:cs="Arial"/>
          <w:bCs/>
          <w:szCs w:val="24"/>
        </w:rPr>
      </w:pPr>
      <w:r w:rsidRPr="00C734C0">
        <w:rPr>
          <w:rFonts w:eastAsia="Calibri" w:cs="Arial"/>
          <w:bCs/>
          <w:szCs w:val="24"/>
        </w:rPr>
        <w:t>Для защиты людей от поражения электрическим током в случае повреждения из</w:t>
      </w:r>
      <w:r w:rsidRPr="00C734C0">
        <w:rPr>
          <w:rFonts w:eastAsia="Calibri" w:cs="Arial"/>
          <w:bCs/>
          <w:szCs w:val="24"/>
        </w:rPr>
        <w:t>о</w:t>
      </w:r>
      <w:r w:rsidRPr="00C734C0">
        <w:rPr>
          <w:rFonts w:eastAsia="Calibri" w:cs="Arial"/>
          <w:bCs/>
          <w:szCs w:val="24"/>
        </w:rPr>
        <w:t>ляции предусматриваются следующие меры защиты при косвенном прикосновении:</w:t>
      </w:r>
    </w:p>
    <w:p w14:paraId="4CE43D1C" w14:textId="77777777" w:rsidR="00C50B5F" w:rsidRPr="00C734C0" w:rsidRDefault="00C50B5F" w:rsidP="00C734C0">
      <w:pPr>
        <w:pStyle w:val="a"/>
      </w:pPr>
      <w:r w:rsidRPr="00C734C0">
        <w:lastRenderedPageBreak/>
        <w:t>автоматическое отключение питания;</w:t>
      </w:r>
    </w:p>
    <w:p w14:paraId="6B094891" w14:textId="77777777" w:rsidR="00C50B5F" w:rsidRPr="00C734C0" w:rsidRDefault="00C50B5F" w:rsidP="00C734C0">
      <w:pPr>
        <w:pStyle w:val="a"/>
      </w:pPr>
      <w:r w:rsidRPr="00C734C0">
        <w:t>защитное заземление (</w:t>
      </w:r>
      <w:proofErr w:type="spellStart"/>
      <w:r w:rsidRPr="00C734C0">
        <w:t>зануление</w:t>
      </w:r>
      <w:proofErr w:type="spellEnd"/>
      <w:r w:rsidRPr="00C734C0">
        <w:t>);</w:t>
      </w:r>
    </w:p>
    <w:p w14:paraId="5E31C402" w14:textId="77777777" w:rsidR="00C50B5F" w:rsidRPr="00C734C0" w:rsidRDefault="00C50B5F" w:rsidP="00C734C0">
      <w:pPr>
        <w:pStyle w:val="a"/>
      </w:pPr>
      <w:r w:rsidRPr="00C734C0">
        <w:t>уравнивание потенциалов.</w:t>
      </w:r>
    </w:p>
    <w:p w14:paraId="44EF037D" w14:textId="77777777" w:rsidR="00C50B5F" w:rsidRPr="00C734C0" w:rsidRDefault="00C50B5F" w:rsidP="00C734C0">
      <w:r w:rsidRPr="00C734C0">
        <w:t>Система безопасности объекта (СБО) предназначена для достижения и поддерж</w:t>
      </w:r>
      <w:r w:rsidRPr="00C734C0">
        <w:t>а</w:t>
      </w:r>
      <w:r w:rsidRPr="00C734C0">
        <w:t>ния высокого уровня защищенности объекта от противоправных действий нарушителей, предотвращения террористических актов и вмешательства в производственные проце</w:t>
      </w:r>
      <w:r w:rsidRPr="00C734C0">
        <w:t>с</w:t>
      </w:r>
      <w:r w:rsidRPr="00C734C0">
        <w:t>сы.</w:t>
      </w:r>
    </w:p>
    <w:p w14:paraId="2065ACB3" w14:textId="77777777" w:rsidR="00C50B5F" w:rsidRPr="00C734C0" w:rsidRDefault="00C50B5F" w:rsidP="00C734C0">
      <w:r w:rsidRPr="00C734C0">
        <w:t>Мероприятия по предотвращению постороннего вмешательства в ходе технолог</w:t>
      </w:r>
      <w:r w:rsidRPr="00C734C0">
        <w:t>и</w:t>
      </w:r>
      <w:r w:rsidRPr="00C734C0">
        <w:t xml:space="preserve">ческого процесса состоят </w:t>
      </w:r>
      <w:proofErr w:type="gramStart"/>
      <w:r w:rsidRPr="00C734C0">
        <w:t>из</w:t>
      </w:r>
      <w:proofErr w:type="gramEnd"/>
      <w:r w:rsidRPr="00C734C0">
        <w:t>:</w:t>
      </w:r>
    </w:p>
    <w:p w14:paraId="779F2425" w14:textId="77777777" w:rsidR="00C50B5F" w:rsidRPr="00C734C0" w:rsidRDefault="00C50B5F" w:rsidP="00C734C0">
      <w:pPr>
        <w:pStyle w:val="a"/>
      </w:pPr>
      <w:r w:rsidRPr="00C734C0">
        <w:t xml:space="preserve">размещения на территории объекта инженерных сооружений (шлагбаумы, </w:t>
      </w:r>
      <w:proofErr w:type="spellStart"/>
      <w:r w:rsidRPr="00C734C0">
        <w:t>пр</w:t>
      </w:r>
      <w:r w:rsidRPr="00C734C0">
        <w:t>о</w:t>
      </w:r>
      <w:r w:rsidRPr="00C734C0">
        <w:t>тивотаранные</w:t>
      </w:r>
      <w:proofErr w:type="spellEnd"/>
      <w:r w:rsidRPr="00C734C0">
        <w:t xml:space="preserve"> устройства и т.д.);</w:t>
      </w:r>
    </w:p>
    <w:p w14:paraId="2F3A8678" w14:textId="77777777" w:rsidR="00C50B5F" w:rsidRPr="00C734C0" w:rsidRDefault="00C50B5F" w:rsidP="00C734C0">
      <w:pPr>
        <w:pStyle w:val="a"/>
      </w:pPr>
      <w:r w:rsidRPr="00C734C0">
        <w:t>инженерно-технических средств охраны ИТСО (охранная объектовая сигнал</w:t>
      </w:r>
      <w:r w:rsidRPr="00C734C0">
        <w:t>и</w:t>
      </w:r>
      <w:r w:rsidRPr="00C734C0">
        <w:t>зация, охранная площадочная сигнализация, видеонаблюдение, интеграция с</w:t>
      </w:r>
      <w:r w:rsidRPr="00C734C0">
        <w:t>и</w:t>
      </w:r>
      <w:r w:rsidRPr="00C734C0">
        <w:t>стем безопасности в общую структуру системы безопасности месторождения);</w:t>
      </w:r>
    </w:p>
    <w:p w14:paraId="73457A24" w14:textId="77777777" w:rsidR="00C50B5F" w:rsidRPr="00C734C0" w:rsidRDefault="00C50B5F" w:rsidP="00C734C0">
      <w:pPr>
        <w:pStyle w:val="a"/>
      </w:pPr>
      <w:r w:rsidRPr="00C734C0">
        <w:t>применением согласованной Службой Безопасности Заказчика тактики охраны объектов.</w:t>
      </w:r>
    </w:p>
    <w:p w14:paraId="26C69C31" w14:textId="7787D5C6" w:rsidR="00C50B5F" w:rsidRPr="00C734C0" w:rsidRDefault="00C50B5F" w:rsidP="00C734C0">
      <w:pPr>
        <w:ind w:firstLine="992"/>
        <w:rPr>
          <w:rFonts w:cs="Arial"/>
        </w:rPr>
      </w:pPr>
      <w:r w:rsidRPr="00C734C0">
        <w:rPr>
          <w:rFonts w:cs="Arial"/>
        </w:rPr>
        <w:t>Контроль радиационной и химической обстановки в мирное время осуществл</w:t>
      </w:r>
      <w:r w:rsidRPr="00C734C0">
        <w:rPr>
          <w:rFonts w:cs="Arial"/>
        </w:rPr>
        <w:t>я</w:t>
      </w:r>
      <w:r w:rsidRPr="00C734C0">
        <w:rPr>
          <w:rFonts w:cs="Arial"/>
        </w:rPr>
        <w:t xml:space="preserve">ется силами и средствами органов ГОЧС и </w:t>
      </w:r>
      <w:proofErr w:type="spellStart"/>
      <w:r w:rsidRPr="00C734C0">
        <w:rPr>
          <w:rFonts w:cs="Arial"/>
        </w:rPr>
        <w:t>Роспотребнадзора</w:t>
      </w:r>
      <w:proofErr w:type="spellEnd"/>
      <w:r w:rsidRPr="00C734C0">
        <w:rPr>
          <w:rFonts w:cs="Arial"/>
        </w:rPr>
        <w:t>, в военное время – силами и средствами предназначенными для обеспечения радиационной, химической и биолог</w:t>
      </w:r>
      <w:r w:rsidRPr="00C734C0">
        <w:rPr>
          <w:rFonts w:cs="Arial"/>
        </w:rPr>
        <w:t>и</w:t>
      </w:r>
      <w:r w:rsidRPr="00C734C0">
        <w:rPr>
          <w:rFonts w:cs="Arial"/>
        </w:rPr>
        <w:t>ческой защиты (РХБЗ).</w:t>
      </w:r>
    </w:p>
    <w:p w14:paraId="04516CA7" w14:textId="77777777" w:rsidR="00C50B5F" w:rsidRPr="00C734C0" w:rsidRDefault="00C50B5F" w:rsidP="00C734C0">
      <w:r w:rsidRPr="00C734C0">
        <w:t>В качестве мер по обнаружению предметов снаряженных химически опасными, взрывоопасными и радиоактивными веществами рекомендуется следующее:</w:t>
      </w:r>
    </w:p>
    <w:p w14:paraId="42C1E5CF" w14:textId="77777777" w:rsidR="00C50B5F" w:rsidRPr="00C734C0" w:rsidRDefault="00C50B5F" w:rsidP="00C734C0">
      <w:pPr>
        <w:pStyle w:val="a"/>
      </w:pPr>
      <w:r w:rsidRPr="00C734C0">
        <w:t>осуществление ежедневных обходов объектов и осмотр мест сосредоточения опасных веществ на предмет своевременного выявления взрывных устройств или предметов, подозрительных на них;</w:t>
      </w:r>
    </w:p>
    <w:p w14:paraId="239A174F" w14:textId="77777777" w:rsidR="00C50B5F" w:rsidRPr="00C734C0" w:rsidRDefault="00C50B5F" w:rsidP="00C734C0">
      <w:pPr>
        <w:pStyle w:val="a"/>
      </w:pPr>
      <w:r w:rsidRPr="00C734C0">
        <w:t>проведение более тщательного подбора и проверки кадров;</w:t>
      </w:r>
    </w:p>
    <w:p w14:paraId="31211021" w14:textId="697CF4C2" w:rsidR="00C50B5F" w:rsidRPr="00C734C0" w:rsidRDefault="00C50B5F" w:rsidP="00C734C0">
      <w:pPr>
        <w:ind w:firstLine="992"/>
        <w:rPr>
          <w:rFonts w:cs="Arial"/>
        </w:rPr>
      </w:pPr>
      <w:r w:rsidRPr="00C734C0">
        <w:t>организация и проведение совместно с сотрудниками правоохранительных о</w:t>
      </w:r>
      <w:r w:rsidRPr="00C734C0">
        <w:t>р</w:t>
      </w:r>
      <w:r w:rsidRPr="00C734C0">
        <w:t>ганов инструктажей и практических занятий по действиям при чрезвычайных происш</w:t>
      </w:r>
      <w:r w:rsidRPr="00C734C0">
        <w:t>е</w:t>
      </w:r>
      <w:r w:rsidRPr="00C734C0">
        <w:t>ствиях.</w:t>
      </w:r>
    </w:p>
    <w:p w14:paraId="4E1630F7" w14:textId="5FBCC3AE" w:rsidR="008924A3" w:rsidRPr="00C734C0" w:rsidRDefault="007E4944" w:rsidP="00C734C0">
      <w:pPr>
        <w:pStyle w:val="2"/>
        <w:tabs>
          <w:tab w:val="clear" w:pos="1287"/>
          <w:tab w:val="left" w:pos="1134"/>
        </w:tabs>
        <w:ind w:left="1134" w:firstLine="0"/>
      </w:pPr>
      <w:bookmarkStart w:id="25" w:name="_Toc57124675"/>
      <w:r w:rsidRPr="00C734C0">
        <w:t>Мероприятия по обеспечению пожарной безопасности</w:t>
      </w:r>
      <w:bookmarkEnd w:id="25"/>
    </w:p>
    <w:p w14:paraId="28EEAB7D" w14:textId="487C7205" w:rsidR="00DF26C0" w:rsidRPr="00C734C0" w:rsidRDefault="00DF26C0" w:rsidP="00C734C0">
      <w:pPr>
        <w:pStyle w:val="aff1"/>
        <w:numPr>
          <w:ilvl w:val="2"/>
          <w:numId w:val="0"/>
        </w:numPr>
        <w:tabs>
          <w:tab w:val="left" w:pos="993"/>
        </w:tabs>
        <w:spacing w:after="0"/>
        <w:ind w:firstLine="709"/>
      </w:pPr>
      <w:r w:rsidRPr="00C734C0">
        <w:t>Система обеспечения пожарной безопасности объекта защиты включает в себя:</w:t>
      </w:r>
    </w:p>
    <w:p w14:paraId="6735A137" w14:textId="77777777" w:rsidR="00DF26C0" w:rsidRPr="00C734C0" w:rsidRDefault="00DF26C0" w:rsidP="00C734C0">
      <w:pPr>
        <w:pStyle w:val="aff1"/>
        <w:numPr>
          <w:ilvl w:val="1"/>
          <w:numId w:val="15"/>
        </w:numPr>
        <w:tabs>
          <w:tab w:val="left" w:pos="993"/>
        </w:tabs>
        <w:spacing w:after="0"/>
        <w:ind w:left="0"/>
        <w:rPr>
          <w:rFonts w:cs="Arial"/>
        </w:rPr>
      </w:pPr>
      <w:r w:rsidRPr="00C734C0">
        <w:rPr>
          <w:rFonts w:cs="Arial"/>
        </w:rPr>
        <w:t>систему предотвращения пожара;</w:t>
      </w:r>
    </w:p>
    <w:p w14:paraId="0F76ADC6" w14:textId="77777777" w:rsidR="00DF26C0" w:rsidRPr="00C734C0" w:rsidRDefault="00DF26C0" w:rsidP="00C734C0">
      <w:pPr>
        <w:pStyle w:val="aff1"/>
        <w:numPr>
          <w:ilvl w:val="1"/>
          <w:numId w:val="15"/>
        </w:numPr>
        <w:tabs>
          <w:tab w:val="left" w:pos="993"/>
        </w:tabs>
        <w:spacing w:after="0"/>
        <w:ind w:left="0"/>
      </w:pPr>
      <w:r w:rsidRPr="00C734C0">
        <w:t>систему противопожарной защиты;</w:t>
      </w:r>
    </w:p>
    <w:p w14:paraId="56F542E5" w14:textId="77777777" w:rsidR="00DF26C0" w:rsidRPr="00C734C0" w:rsidRDefault="00DF26C0" w:rsidP="00C734C0">
      <w:pPr>
        <w:pStyle w:val="aff1"/>
        <w:numPr>
          <w:ilvl w:val="1"/>
          <w:numId w:val="15"/>
        </w:numPr>
        <w:tabs>
          <w:tab w:val="left" w:pos="993"/>
        </w:tabs>
        <w:spacing w:after="0"/>
        <w:ind w:left="0"/>
      </w:pPr>
      <w:r w:rsidRPr="00C734C0">
        <w:t>комплекс организационно-технических мероприятий по обеспечению пожарной безопасности;</w:t>
      </w:r>
    </w:p>
    <w:p w14:paraId="612D7BAE" w14:textId="1108772D" w:rsidR="00DF26C0" w:rsidRPr="00C734C0" w:rsidRDefault="00DF26C0" w:rsidP="00C734C0">
      <w:r w:rsidRPr="00C734C0">
        <w:lastRenderedPageBreak/>
        <w:t>- комплекс мероприятий, исключающих возможность превышения значений доп</w:t>
      </w:r>
      <w:r w:rsidRPr="00C734C0">
        <w:t>у</w:t>
      </w:r>
      <w:r w:rsidRPr="00C734C0">
        <w:t>стимого пожарного риска, и направленных на предотвращение опасности причинения вреда третьим лицам в результате пожара.</w:t>
      </w:r>
    </w:p>
    <w:p w14:paraId="06412943" w14:textId="77777777" w:rsidR="00DF26C0" w:rsidRPr="00C734C0" w:rsidRDefault="00DF26C0" w:rsidP="00C734C0">
      <w:pPr>
        <w:tabs>
          <w:tab w:val="left" w:pos="1260"/>
        </w:tabs>
        <w:rPr>
          <w:rFonts w:cs="Arial"/>
        </w:rPr>
      </w:pPr>
      <w:r w:rsidRPr="00C734C0">
        <w:rPr>
          <w:rFonts w:cs="Arial"/>
        </w:rPr>
        <w:t>Защита людей и имущества от воздействия опасных факторов пожара и огранич</w:t>
      </w:r>
      <w:r w:rsidRPr="00C734C0">
        <w:rPr>
          <w:rFonts w:cs="Arial"/>
        </w:rPr>
        <w:t>е</w:t>
      </w:r>
      <w:r w:rsidRPr="00C734C0">
        <w:rPr>
          <w:rFonts w:cs="Arial"/>
        </w:rPr>
        <w:t>ние последствий их воздействия обеспечивается:</w:t>
      </w:r>
    </w:p>
    <w:p w14:paraId="0CD8AB70" w14:textId="77777777" w:rsidR="00DF26C0" w:rsidRPr="00C734C0" w:rsidRDefault="00DF26C0" w:rsidP="00C734C0">
      <w:pPr>
        <w:numPr>
          <w:ilvl w:val="0"/>
          <w:numId w:val="16"/>
        </w:numPr>
        <w:tabs>
          <w:tab w:val="clear" w:pos="1647"/>
          <w:tab w:val="num" w:pos="1008"/>
        </w:tabs>
        <w:ind w:left="0"/>
        <w:rPr>
          <w:rFonts w:cs="Arial"/>
        </w:rPr>
      </w:pPr>
      <w:r w:rsidRPr="00C734C0">
        <w:rPr>
          <w:rFonts w:cs="Arial"/>
        </w:rPr>
        <w:t>устройством эвакуационных путей, удовлетворяющих требованиям безопасной эвакуации людей при пожаре;</w:t>
      </w:r>
    </w:p>
    <w:p w14:paraId="6F358EB9" w14:textId="77777777" w:rsidR="00DF26C0" w:rsidRPr="00C734C0" w:rsidRDefault="00DF26C0" w:rsidP="00C734C0">
      <w:pPr>
        <w:numPr>
          <w:ilvl w:val="0"/>
          <w:numId w:val="16"/>
        </w:numPr>
        <w:tabs>
          <w:tab w:val="clear" w:pos="1647"/>
          <w:tab w:val="num" w:pos="1008"/>
        </w:tabs>
        <w:ind w:left="0"/>
        <w:rPr>
          <w:rFonts w:cs="Arial"/>
        </w:rPr>
      </w:pPr>
      <w:r w:rsidRPr="00C734C0">
        <w:rPr>
          <w:rFonts w:cs="Arial"/>
        </w:rPr>
        <w:t>применением первичных средств пожаротушения;</w:t>
      </w:r>
    </w:p>
    <w:p w14:paraId="74B14165" w14:textId="77777777" w:rsidR="00DF26C0" w:rsidRPr="00C734C0" w:rsidRDefault="00DF26C0" w:rsidP="00C734C0">
      <w:pPr>
        <w:numPr>
          <w:ilvl w:val="0"/>
          <w:numId w:val="16"/>
        </w:numPr>
        <w:tabs>
          <w:tab w:val="clear" w:pos="1647"/>
          <w:tab w:val="num" w:pos="1008"/>
        </w:tabs>
        <w:ind w:left="0"/>
        <w:rPr>
          <w:rFonts w:cs="Arial"/>
        </w:rPr>
      </w:pPr>
      <w:r w:rsidRPr="00C734C0">
        <w:rPr>
          <w:rFonts w:cs="Arial"/>
        </w:rPr>
        <w:t>организацией деятельности подразделений пожарной охраны.</w:t>
      </w:r>
    </w:p>
    <w:p w14:paraId="4F26B900" w14:textId="77777777" w:rsidR="00DF26C0" w:rsidRPr="00C734C0" w:rsidRDefault="00DF26C0" w:rsidP="00C734C0">
      <w:pPr>
        <w:tabs>
          <w:tab w:val="left" w:pos="1260"/>
        </w:tabs>
        <w:spacing w:line="348" w:lineRule="auto"/>
        <w:rPr>
          <w:rFonts w:cs="Arial"/>
        </w:rPr>
      </w:pPr>
      <w:r w:rsidRPr="00C734C0">
        <w:rPr>
          <w:rFonts w:cs="Arial"/>
        </w:rPr>
        <w:t>Эвакуация представляет собой процесс организованного самостоятельного дв</w:t>
      </w:r>
      <w:r w:rsidRPr="00C734C0">
        <w:rPr>
          <w:rFonts w:cs="Arial"/>
        </w:rPr>
        <w:t>и</w:t>
      </w:r>
      <w:r w:rsidRPr="00C734C0">
        <w:rPr>
          <w:rFonts w:cs="Arial"/>
        </w:rPr>
        <w:t>жения людей наружу из помещений, в которых имеется возможность воздействия на них опасных факторов пожара. Эвакуация осуществляется по путям эвакуации через эваку</w:t>
      </w:r>
      <w:r w:rsidRPr="00C734C0">
        <w:rPr>
          <w:rFonts w:cs="Arial"/>
        </w:rPr>
        <w:t>а</w:t>
      </w:r>
      <w:r w:rsidRPr="00C734C0">
        <w:rPr>
          <w:rFonts w:cs="Arial"/>
        </w:rPr>
        <w:t>ционные выходы.</w:t>
      </w:r>
    </w:p>
    <w:p w14:paraId="1B9411D7" w14:textId="77777777" w:rsidR="00DF26C0" w:rsidRPr="00C734C0" w:rsidRDefault="00DF26C0" w:rsidP="00C734C0">
      <w:pPr>
        <w:tabs>
          <w:tab w:val="left" w:pos="1260"/>
        </w:tabs>
        <w:spacing w:line="348" w:lineRule="auto"/>
        <w:rPr>
          <w:rFonts w:cs="Arial"/>
        </w:rPr>
      </w:pPr>
      <w:r w:rsidRPr="00C734C0">
        <w:rPr>
          <w:rFonts w:cs="Arial"/>
        </w:rPr>
        <w:t>Эвакуация предусматривается за пределы сооружений объектов на безопасные расстояния в места, обеспечивающие беспрепятственный ввод сил и средств ликвидации последствий аварий в очаг ЧС.</w:t>
      </w:r>
    </w:p>
    <w:p w14:paraId="1A7D1A9B" w14:textId="77777777" w:rsidR="00DF26C0" w:rsidRPr="00C734C0" w:rsidRDefault="00DF26C0" w:rsidP="00C734C0">
      <w:pPr>
        <w:ind w:left="709" w:firstLine="0"/>
        <w:rPr>
          <w:rFonts w:cs="Arial"/>
        </w:rPr>
      </w:pPr>
      <w:r w:rsidRPr="00C734C0">
        <w:rPr>
          <w:rFonts w:cs="Arial"/>
        </w:rPr>
        <w:t>Основными опасными факторами пожара, воздействующими на людей, являются:</w:t>
      </w:r>
    </w:p>
    <w:p w14:paraId="4C727A4F" w14:textId="77777777" w:rsidR="00DF26C0" w:rsidRPr="00C734C0" w:rsidRDefault="00DF26C0" w:rsidP="00C734C0">
      <w:pPr>
        <w:numPr>
          <w:ilvl w:val="0"/>
          <w:numId w:val="16"/>
        </w:numPr>
        <w:tabs>
          <w:tab w:val="clear" w:pos="1647"/>
          <w:tab w:val="num" w:pos="1008"/>
        </w:tabs>
        <w:ind w:left="0"/>
        <w:rPr>
          <w:rFonts w:cs="Arial"/>
        </w:rPr>
      </w:pPr>
      <w:r w:rsidRPr="00C734C0">
        <w:rPr>
          <w:rFonts w:cs="Arial"/>
        </w:rPr>
        <w:t>пламя и искры;</w:t>
      </w:r>
    </w:p>
    <w:p w14:paraId="5ECB05E9" w14:textId="77777777" w:rsidR="00DF26C0" w:rsidRPr="00C734C0" w:rsidRDefault="00DF26C0" w:rsidP="00C734C0">
      <w:pPr>
        <w:numPr>
          <w:ilvl w:val="0"/>
          <w:numId w:val="16"/>
        </w:numPr>
        <w:tabs>
          <w:tab w:val="clear" w:pos="1647"/>
          <w:tab w:val="num" w:pos="1008"/>
        </w:tabs>
        <w:ind w:left="0"/>
        <w:rPr>
          <w:rFonts w:cs="Arial"/>
        </w:rPr>
      </w:pPr>
      <w:r w:rsidRPr="00C734C0">
        <w:rPr>
          <w:rFonts w:cs="Arial"/>
        </w:rPr>
        <w:t>повышенная температура окружающей среды;</w:t>
      </w:r>
    </w:p>
    <w:p w14:paraId="2DAE93FD" w14:textId="77777777" w:rsidR="00DF26C0" w:rsidRPr="00C734C0" w:rsidRDefault="00DF26C0" w:rsidP="00C734C0">
      <w:pPr>
        <w:numPr>
          <w:ilvl w:val="0"/>
          <w:numId w:val="16"/>
        </w:numPr>
        <w:tabs>
          <w:tab w:val="clear" w:pos="1647"/>
          <w:tab w:val="num" w:pos="1008"/>
        </w:tabs>
        <w:ind w:left="0"/>
        <w:rPr>
          <w:rFonts w:cs="Arial"/>
        </w:rPr>
      </w:pPr>
      <w:r w:rsidRPr="00C734C0">
        <w:rPr>
          <w:rFonts w:cs="Arial"/>
        </w:rPr>
        <w:t>токсичные продукты горения и термического разложения;</w:t>
      </w:r>
    </w:p>
    <w:p w14:paraId="1D700A4F" w14:textId="77777777" w:rsidR="00DF26C0" w:rsidRPr="00C734C0" w:rsidRDefault="00DF26C0" w:rsidP="00C734C0">
      <w:pPr>
        <w:numPr>
          <w:ilvl w:val="0"/>
          <w:numId w:val="16"/>
        </w:numPr>
        <w:tabs>
          <w:tab w:val="clear" w:pos="1647"/>
          <w:tab w:val="num" w:pos="1008"/>
        </w:tabs>
        <w:ind w:left="0"/>
        <w:rPr>
          <w:rFonts w:cs="Arial"/>
        </w:rPr>
      </w:pPr>
      <w:r w:rsidRPr="00C734C0">
        <w:rPr>
          <w:rFonts w:cs="Arial"/>
        </w:rPr>
        <w:t>дым;</w:t>
      </w:r>
    </w:p>
    <w:p w14:paraId="6E48316B" w14:textId="77777777" w:rsidR="00DF26C0" w:rsidRPr="00C734C0" w:rsidRDefault="00DF26C0" w:rsidP="00C734C0">
      <w:pPr>
        <w:numPr>
          <w:ilvl w:val="0"/>
          <w:numId w:val="16"/>
        </w:numPr>
        <w:tabs>
          <w:tab w:val="clear" w:pos="1647"/>
          <w:tab w:val="num" w:pos="1008"/>
        </w:tabs>
        <w:ind w:left="0"/>
        <w:rPr>
          <w:rFonts w:cs="Arial"/>
        </w:rPr>
      </w:pPr>
      <w:r w:rsidRPr="00C734C0">
        <w:rPr>
          <w:rFonts w:cs="Arial"/>
        </w:rPr>
        <w:t>пониженная концентрация кислорода.</w:t>
      </w:r>
    </w:p>
    <w:p w14:paraId="629CC2F7" w14:textId="77777777" w:rsidR="00DF26C0" w:rsidRPr="00C734C0" w:rsidRDefault="00DF26C0" w:rsidP="00C734C0">
      <w:pPr>
        <w:ind w:left="709" w:firstLine="0"/>
        <w:rPr>
          <w:rFonts w:cs="Arial"/>
        </w:rPr>
      </w:pPr>
      <w:r w:rsidRPr="00C734C0">
        <w:rPr>
          <w:rFonts w:cs="Arial"/>
        </w:rPr>
        <w:t>К вторичным проявлениям опасных факторов пожара, воздействующим на людей, относятся:</w:t>
      </w:r>
    </w:p>
    <w:p w14:paraId="32F0698E" w14:textId="77777777" w:rsidR="00DF26C0" w:rsidRPr="00C734C0" w:rsidRDefault="00DF26C0" w:rsidP="00C734C0">
      <w:pPr>
        <w:numPr>
          <w:ilvl w:val="0"/>
          <w:numId w:val="16"/>
        </w:numPr>
        <w:tabs>
          <w:tab w:val="clear" w:pos="1647"/>
          <w:tab w:val="num" w:pos="1008"/>
        </w:tabs>
        <w:ind w:left="0"/>
        <w:rPr>
          <w:rFonts w:cs="Arial"/>
        </w:rPr>
      </w:pPr>
      <w:r w:rsidRPr="00C734C0">
        <w:rPr>
          <w:rFonts w:cs="Arial"/>
        </w:rPr>
        <w:t>осколки, части разрушившихся аппаратов, агрегатов, установок, конструкций;</w:t>
      </w:r>
    </w:p>
    <w:p w14:paraId="4C0E2EAC" w14:textId="77777777" w:rsidR="00DF26C0" w:rsidRPr="00C734C0" w:rsidRDefault="00DF26C0" w:rsidP="00C734C0">
      <w:pPr>
        <w:numPr>
          <w:ilvl w:val="0"/>
          <w:numId w:val="16"/>
        </w:numPr>
        <w:tabs>
          <w:tab w:val="clear" w:pos="1647"/>
          <w:tab w:val="num" w:pos="1008"/>
        </w:tabs>
        <w:ind w:left="0"/>
        <w:rPr>
          <w:rFonts w:cs="Arial"/>
        </w:rPr>
      </w:pPr>
      <w:r w:rsidRPr="00C734C0">
        <w:rPr>
          <w:rFonts w:cs="Arial"/>
        </w:rPr>
        <w:t>токсичные вещества и материалы, вышедшие из разрушенных аппаратов и установок;</w:t>
      </w:r>
    </w:p>
    <w:p w14:paraId="57215E44" w14:textId="77777777" w:rsidR="00DF26C0" w:rsidRPr="00C734C0" w:rsidRDefault="00DF26C0" w:rsidP="00C734C0">
      <w:pPr>
        <w:numPr>
          <w:ilvl w:val="0"/>
          <w:numId w:val="16"/>
        </w:numPr>
        <w:tabs>
          <w:tab w:val="clear" w:pos="1647"/>
          <w:tab w:val="num" w:pos="1008"/>
        </w:tabs>
        <w:ind w:left="0"/>
        <w:rPr>
          <w:rFonts w:cs="Arial"/>
        </w:rPr>
      </w:pPr>
      <w:r w:rsidRPr="00C734C0">
        <w:rPr>
          <w:rFonts w:cs="Arial"/>
        </w:rPr>
        <w:t>электрический ток, возникший в результате выноса высокого напряжения на т</w:t>
      </w:r>
      <w:r w:rsidRPr="00C734C0">
        <w:rPr>
          <w:rFonts w:cs="Arial"/>
        </w:rPr>
        <w:t>о</w:t>
      </w:r>
      <w:r w:rsidRPr="00C734C0">
        <w:rPr>
          <w:rFonts w:cs="Arial"/>
        </w:rPr>
        <w:t>копроводящие части конструкций, аппаратов, агрегатов;</w:t>
      </w:r>
    </w:p>
    <w:p w14:paraId="362A321E" w14:textId="77777777" w:rsidR="00DF26C0" w:rsidRPr="00C734C0" w:rsidRDefault="00DF26C0" w:rsidP="00C734C0">
      <w:pPr>
        <w:numPr>
          <w:ilvl w:val="0"/>
          <w:numId w:val="16"/>
        </w:numPr>
        <w:tabs>
          <w:tab w:val="clear" w:pos="1647"/>
          <w:tab w:val="num" w:pos="1008"/>
        </w:tabs>
        <w:ind w:left="0"/>
        <w:rPr>
          <w:rFonts w:cs="Arial"/>
        </w:rPr>
      </w:pPr>
      <w:r w:rsidRPr="00C734C0">
        <w:rPr>
          <w:rFonts w:cs="Arial"/>
        </w:rPr>
        <w:t>опасные факторы взрыва, происшедшего вследствие пожара;</w:t>
      </w:r>
    </w:p>
    <w:p w14:paraId="0BD17375" w14:textId="77777777" w:rsidR="00DF26C0" w:rsidRPr="00C734C0" w:rsidRDefault="00DF26C0" w:rsidP="00C734C0">
      <w:pPr>
        <w:numPr>
          <w:ilvl w:val="0"/>
          <w:numId w:val="16"/>
        </w:numPr>
        <w:tabs>
          <w:tab w:val="clear" w:pos="1647"/>
          <w:tab w:val="num" w:pos="1008"/>
        </w:tabs>
        <w:ind w:left="0"/>
        <w:rPr>
          <w:rFonts w:cs="Arial"/>
        </w:rPr>
      </w:pPr>
      <w:r w:rsidRPr="00C734C0">
        <w:rPr>
          <w:rFonts w:cs="Arial"/>
        </w:rPr>
        <w:t>огнетушащие вещества.</w:t>
      </w:r>
    </w:p>
    <w:p w14:paraId="7D46F8B6" w14:textId="77777777" w:rsidR="00DF26C0" w:rsidRPr="00C734C0" w:rsidRDefault="00DF26C0" w:rsidP="00C734C0">
      <w:pPr>
        <w:numPr>
          <w:ilvl w:val="0"/>
          <w:numId w:val="16"/>
        </w:numPr>
        <w:tabs>
          <w:tab w:val="clear" w:pos="1647"/>
          <w:tab w:val="num" w:pos="1008"/>
        </w:tabs>
        <w:ind w:left="0"/>
        <w:rPr>
          <w:rFonts w:cs="Arial"/>
        </w:rPr>
      </w:pPr>
      <w:r w:rsidRPr="00C734C0">
        <w:rPr>
          <w:rFonts w:cs="Arial"/>
        </w:rPr>
        <w:t>вероятность предотвращения воздействия ОФП на людей определяют для наиболее пожароопасной ситуации.</w:t>
      </w:r>
    </w:p>
    <w:p w14:paraId="045D3183" w14:textId="26C05A93" w:rsidR="00DF26C0" w:rsidRPr="00C734C0" w:rsidRDefault="00DF26C0" w:rsidP="00C734C0">
      <w:r w:rsidRPr="00C734C0">
        <w:rPr>
          <w:rFonts w:cs="Arial"/>
        </w:rPr>
        <w:t>Основной задачей обеспечения безопасности людей при пожаре является оценка времени наступления опасных факторов пожара, степени и их воздействия на людей и расчет и оценка времени их эвакуации из опасной зоны.</w:t>
      </w:r>
    </w:p>
    <w:p w14:paraId="3F865FF9" w14:textId="77777777" w:rsidR="007E4944" w:rsidRPr="00C734C0" w:rsidRDefault="007E4944" w:rsidP="00C734C0">
      <w:pPr>
        <w:pStyle w:val="1"/>
      </w:pPr>
      <w:bookmarkStart w:id="26" w:name="_Toc33111502"/>
      <w:bookmarkStart w:id="27" w:name="_Toc57124676"/>
      <w:r w:rsidRPr="00C734C0">
        <w:lastRenderedPageBreak/>
        <w:t>Перечень мероприятий по охране окружающей среды</w:t>
      </w:r>
      <w:bookmarkEnd w:id="26"/>
      <w:bookmarkEnd w:id="27"/>
    </w:p>
    <w:p w14:paraId="6537CBCD" w14:textId="77777777" w:rsidR="007E4944" w:rsidRPr="00C734C0" w:rsidRDefault="007E4944" w:rsidP="00C734C0">
      <w:pPr>
        <w:pStyle w:val="afb"/>
        <w:spacing w:line="384" w:lineRule="auto"/>
        <w:rPr>
          <w:rFonts w:cs="Arial"/>
          <w:szCs w:val="22"/>
        </w:rPr>
      </w:pPr>
      <w:r w:rsidRPr="00C734C0">
        <w:rPr>
          <w:rFonts w:cs="Arial"/>
        </w:rPr>
        <w:t>Основные мероприятия, направленные на сокращение объёмов и токсичности в</w:t>
      </w:r>
      <w:r w:rsidRPr="00C734C0">
        <w:rPr>
          <w:rFonts w:cs="Arial"/>
        </w:rPr>
        <w:t>ы</w:t>
      </w:r>
      <w:r w:rsidRPr="00C734C0">
        <w:rPr>
          <w:rFonts w:cs="Arial"/>
        </w:rPr>
        <w:t xml:space="preserve">бросов а, следовательно, и снижения приземных концентраций на этапах строительства и </w:t>
      </w:r>
      <w:r w:rsidRPr="00C734C0">
        <w:rPr>
          <w:rFonts w:cs="Arial"/>
          <w:szCs w:val="22"/>
        </w:rPr>
        <w:t>эксплуатации проектируемых объектов предусмотрены по следующим направлениям:</w:t>
      </w:r>
    </w:p>
    <w:p w14:paraId="289258BB" w14:textId="77777777" w:rsidR="007E4944" w:rsidRPr="00C734C0" w:rsidRDefault="007E4944" w:rsidP="00C734C0">
      <w:pPr>
        <w:pStyle w:val="aff3"/>
        <w:spacing w:line="336" w:lineRule="auto"/>
        <w:ind w:left="0" w:right="0" w:firstLine="709"/>
        <w:rPr>
          <w:i/>
          <w:sz w:val="22"/>
          <w:szCs w:val="22"/>
        </w:rPr>
      </w:pPr>
      <w:r w:rsidRPr="00C734C0">
        <w:rPr>
          <w:i/>
          <w:sz w:val="22"/>
          <w:szCs w:val="22"/>
        </w:rPr>
        <w:t>на этапе строительства проектируемых объектов:</w:t>
      </w:r>
    </w:p>
    <w:p w14:paraId="1162CEEF" w14:textId="77777777" w:rsidR="007E4944" w:rsidRPr="00C734C0" w:rsidRDefault="007E4944" w:rsidP="00C734C0">
      <w:pPr>
        <w:pStyle w:val="afb"/>
        <w:numPr>
          <w:ilvl w:val="0"/>
          <w:numId w:val="28"/>
        </w:numPr>
        <w:tabs>
          <w:tab w:val="left" w:pos="993"/>
        </w:tabs>
        <w:spacing w:line="336" w:lineRule="auto"/>
        <w:ind w:left="0" w:firstLine="709"/>
        <w:rPr>
          <w:rFonts w:cs="Arial"/>
          <w:szCs w:val="22"/>
        </w:rPr>
      </w:pPr>
      <w:r w:rsidRPr="00C734C0">
        <w:rPr>
          <w:rFonts w:cs="Arial"/>
          <w:szCs w:val="22"/>
        </w:rPr>
        <w:t>проведение регулярного технического обслуживания двигателей и использов</w:t>
      </w:r>
      <w:r w:rsidRPr="00C734C0">
        <w:rPr>
          <w:rFonts w:cs="Arial"/>
          <w:szCs w:val="22"/>
        </w:rPr>
        <w:t>а</w:t>
      </w:r>
      <w:r w:rsidRPr="00C734C0">
        <w:rPr>
          <w:rFonts w:cs="Arial"/>
          <w:szCs w:val="22"/>
        </w:rPr>
        <w:t>ние качественного топлива (сертифицированного топлива повышенного качества);</w:t>
      </w:r>
    </w:p>
    <w:p w14:paraId="16A967DD" w14:textId="77777777" w:rsidR="007E4944" w:rsidRPr="00C734C0" w:rsidRDefault="007E4944" w:rsidP="00C734C0">
      <w:pPr>
        <w:pStyle w:val="afb"/>
        <w:numPr>
          <w:ilvl w:val="0"/>
          <w:numId w:val="28"/>
        </w:numPr>
        <w:tabs>
          <w:tab w:val="left" w:pos="993"/>
        </w:tabs>
        <w:spacing w:line="336" w:lineRule="auto"/>
        <w:ind w:left="0" w:firstLine="709"/>
        <w:rPr>
          <w:rFonts w:cs="Arial"/>
          <w:szCs w:val="22"/>
        </w:rPr>
      </w:pPr>
      <w:r w:rsidRPr="00C734C0">
        <w:rPr>
          <w:rFonts w:cs="Arial"/>
          <w:szCs w:val="22"/>
        </w:rPr>
        <w:t>контроль по содержанию оксида углерода и азота в выхлопных газах;</w:t>
      </w:r>
    </w:p>
    <w:p w14:paraId="7C02563C" w14:textId="77777777" w:rsidR="007E4944" w:rsidRPr="00C734C0" w:rsidRDefault="007E4944" w:rsidP="00C734C0">
      <w:pPr>
        <w:pStyle w:val="afb"/>
        <w:numPr>
          <w:ilvl w:val="0"/>
          <w:numId w:val="28"/>
        </w:numPr>
        <w:tabs>
          <w:tab w:val="left" w:pos="993"/>
        </w:tabs>
        <w:spacing w:line="336" w:lineRule="auto"/>
        <w:ind w:left="0" w:firstLine="709"/>
        <w:rPr>
          <w:rFonts w:cs="Arial"/>
          <w:szCs w:val="22"/>
        </w:rPr>
      </w:pPr>
      <w:r w:rsidRPr="00C734C0">
        <w:rPr>
          <w:rFonts w:cs="Arial"/>
          <w:szCs w:val="22"/>
        </w:rPr>
        <w:t>контроль и обеспечение должной эксплуатации и обслуживания автотранспо</w:t>
      </w:r>
      <w:r w:rsidRPr="00C734C0">
        <w:rPr>
          <w:rFonts w:cs="Arial"/>
          <w:szCs w:val="22"/>
        </w:rPr>
        <w:t>р</w:t>
      </w:r>
      <w:r w:rsidRPr="00C734C0">
        <w:rPr>
          <w:rFonts w:cs="Arial"/>
          <w:szCs w:val="22"/>
        </w:rPr>
        <w:t>та, специальной и строительной техники.</w:t>
      </w:r>
    </w:p>
    <w:p w14:paraId="00B32A8C" w14:textId="77777777" w:rsidR="007E4944" w:rsidRPr="00C734C0" w:rsidRDefault="007E4944" w:rsidP="00C734C0">
      <w:pPr>
        <w:pStyle w:val="aff3"/>
        <w:spacing w:line="336" w:lineRule="auto"/>
        <w:ind w:left="0" w:right="0" w:firstLine="709"/>
        <w:rPr>
          <w:i/>
          <w:sz w:val="22"/>
          <w:szCs w:val="22"/>
        </w:rPr>
      </w:pPr>
      <w:r w:rsidRPr="00C734C0">
        <w:rPr>
          <w:i/>
          <w:sz w:val="22"/>
          <w:szCs w:val="22"/>
        </w:rPr>
        <w:t>на этапе эксплуатации проектируемых объектов:</w:t>
      </w:r>
    </w:p>
    <w:p w14:paraId="7473DBF4" w14:textId="77777777" w:rsidR="007E4944" w:rsidRPr="00C734C0" w:rsidRDefault="007E4944" w:rsidP="00C734C0">
      <w:pPr>
        <w:pStyle w:val="afb"/>
        <w:numPr>
          <w:ilvl w:val="0"/>
          <w:numId w:val="28"/>
        </w:numPr>
        <w:tabs>
          <w:tab w:val="left" w:pos="993"/>
        </w:tabs>
        <w:spacing w:line="336" w:lineRule="auto"/>
        <w:ind w:left="0" w:firstLine="709"/>
        <w:rPr>
          <w:rFonts w:cs="Arial"/>
          <w:szCs w:val="22"/>
        </w:rPr>
      </w:pPr>
      <w:r w:rsidRPr="00C734C0">
        <w:rPr>
          <w:rFonts w:cs="Arial"/>
          <w:szCs w:val="22"/>
        </w:rPr>
        <w:t>своевременный контроль, ремонт, регулировка и техническое обслуживание оборудования влияющего на выброс вредных веществ;</w:t>
      </w:r>
    </w:p>
    <w:p w14:paraId="1BCA0818" w14:textId="77777777" w:rsidR="007E4944" w:rsidRPr="00C734C0" w:rsidRDefault="007E4944" w:rsidP="00C734C0">
      <w:pPr>
        <w:pStyle w:val="afb"/>
        <w:numPr>
          <w:ilvl w:val="0"/>
          <w:numId w:val="28"/>
        </w:numPr>
        <w:tabs>
          <w:tab w:val="left" w:pos="993"/>
        </w:tabs>
        <w:spacing w:line="336" w:lineRule="auto"/>
        <w:ind w:left="0" w:firstLine="709"/>
        <w:rPr>
          <w:rFonts w:cs="Arial"/>
          <w:szCs w:val="22"/>
        </w:rPr>
      </w:pPr>
      <w:r w:rsidRPr="00C734C0">
        <w:rPr>
          <w:rFonts w:cs="Arial"/>
          <w:szCs w:val="22"/>
        </w:rPr>
        <w:t>применение технологического оборудования заводского изготовления;</w:t>
      </w:r>
    </w:p>
    <w:p w14:paraId="30A547AD" w14:textId="77777777" w:rsidR="007E4944" w:rsidRPr="00C734C0" w:rsidRDefault="007E4944" w:rsidP="00C734C0">
      <w:pPr>
        <w:pStyle w:val="afb"/>
        <w:numPr>
          <w:ilvl w:val="0"/>
          <w:numId w:val="28"/>
        </w:numPr>
        <w:tabs>
          <w:tab w:val="left" w:pos="993"/>
        </w:tabs>
        <w:spacing w:line="336" w:lineRule="auto"/>
        <w:ind w:left="0" w:firstLine="709"/>
        <w:rPr>
          <w:rFonts w:cs="Arial"/>
          <w:szCs w:val="22"/>
        </w:rPr>
      </w:pPr>
      <w:r w:rsidRPr="00C734C0">
        <w:rPr>
          <w:rFonts w:cs="Arial"/>
          <w:szCs w:val="22"/>
        </w:rPr>
        <w:t>установка на трубопроводах арматуры класса "А", характеризующейся отсу</w:t>
      </w:r>
      <w:r w:rsidRPr="00C734C0">
        <w:rPr>
          <w:rFonts w:cs="Arial"/>
          <w:szCs w:val="22"/>
        </w:rPr>
        <w:t>т</w:t>
      </w:r>
      <w:r w:rsidRPr="00C734C0">
        <w:rPr>
          <w:rFonts w:cs="Arial"/>
          <w:szCs w:val="22"/>
        </w:rPr>
        <w:t>ствием видимых протечек жидкости и обеспечивающей отключение любого участка тр</w:t>
      </w:r>
      <w:r w:rsidRPr="00C734C0">
        <w:rPr>
          <w:rFonts w:cs="Arial"/>
          <w:szCs w:val="22"/>
        </w:rPr>
        <w:t>у</w:t>
      </w:r>
      <w:r w:rsidRPr="00C734C0">
        <w:rPr>
          <w:rFonts w:cs="Arial"/>
          <w:szCs w:val="22"/>
        </w:rPr>
        <w:t>бопровода при аварийной ситуации;</w:t>
      </w:r>
    </w:p>
    <w:p w14:paraId="4FBB9236" w14:textId="77777777" w:rsidR="007E4944" w:rsidRPr="00C734C0" w:rsidRDefault="007E4944" w:rsidP="00C734C0">
      <w:pPr>
        <w:pStyle w:val="afb"/>
        <w:numPr>
          <w:ilvl w:val="0"/>
          <w:numId w:val="28"/>
        </w:numPr>
        <w:tabs>
          <w:tab w:val="left" w:pos="993"/>
        </w:tabs>
        <w:spacing w:line="336" w:lineRule="auto"/>
        <w:ind w:left="0" w:firstLine="709"/>
        <w:rPr>
          <w:rFonts w:cs="Arial"/>
          <w:szCs w:val="22"/>
        </w:rPr>
      </w:pPr>
      <w:r w:rsidRPr="00C734C0">
        <w:rPr>
          <w:rFonts w:cs="Arial"/>
          <w:szCs w:val="22"/>
        </w:rPr>
        <w:t>антикоррозионная изоляция трубопроводов.</w:t>
      </w:r>
    </w:p>
    <w:p w14:paraId="69E4FDB4" w14:textId="77777777" w:rsidR="007E4944" w:rsidRPr="00C734C0" w:rsidRDefault="007E4944" w:rsidP="00C734C0">
      <w:pPr>
        <w:autoSpaceDE w:val="0"/>
        <w:autoSpaceDN w:val="0"/>
        <w:adjustRightInd w:val="0"/>
        <w:rPr>
          <w:rFonts w:cs="Arial"/>
        </w:rPr>
      </w:pPr>
      <w:r w:rsidRPr="00C734C0">
        <w:rPr>
          <w:rFonts w:cs="Arial"/>
        </w:rPr>
        <w:t>При соблюдении технологического регламента степень отрицательного возде</w:t>
      </w:r>
      <w:r w:rsidRPr="00C734C0">
        <w:rPr>
          <w:rFonts w:cs="Arial"/>
        </w:rPr>
        <w:t>й</w:t>
      </w:r>
      <w:r w:rsidRPr="00C734C0">
        <w:rPr>
          <w:rFonts w:cs="Arial"/>
        </w:rPr>
        <w:t>ствия проектируемых объектов на атмосферный воздух будет минимальна и не приведет к ухудшению экологической ситуации на обустраиваемой территории.</w:t>
      </w:r>
    </w:p>
    <w:p w14:paraId="10E5C54D" w14:textId="77777777" w:rsidR="007E4944" w:rsidRPr="00C734C0" w:rsidRDefault="007E4944" w:rsidP="00C734C0">
      <w:pPr>
        <w:widowControl w:val="0"/>
        <w:rPr>
          <w:rFonts w:eastAsia="Times New Roman" w:cs="Arial"/>
          <w:snapToGrid w:val="0"/>
          <w:lang w:eastAsia="ru-RU"/>
        </w:rPr>
      </w:pPr>
      <w:r w:rsidRPr="00C734C0">
        <w:rPr>
          <w:rFonts w:eastAsia="Times New Roman" w:cs="Arial"/>
          <w:snapToGrid w:val="0"/>
          <w:lang w:eastAsia="ru-RU"/>
        </w:rPr>
        <w:t>Для снижения вредного воздействия шума и вибраций от работающего инженерн</w:t>
      </w:r>
      <w:r w:rsidRPr="00C734C0">
        <w:rPr>
          <w:rFonts w:eastAsia="Times New Roman" w:cs="Arial"/>
          <w:snapToGrid w:val="0"/>
          <w:lang w:eastAsia="ru-RU"/>
        </w:rPr>
        <w:t>о</w:t>
      </w:r>
      <w:r w:rsidRPr="00C734C0">
        <w:rPr>
          <w:rFonts w:eastAsia="Times New Roman" w:cs="Arial"/>
          <w:snapToGrid w:val="0"/>
          <w:lang w:eastAsia="ru-RU"/>
        </w:rPr>
        <w:t>го оборудования на работников и конструкции зданий предусмотрены следующие техн</w:t>
      </w:r>
      <w:r w:rsidRPr="00C734C0">
        <w:rPr>
          <w:rFonts w:eastAsia="Times New Roman" w:cs="Arial"/>
          <w:snapToGrid w:val="0"/>
          <w:lang w:eastAsia="ru-RU"/>
        </w:rPr>
        <w:t>о</w:t>
      </w:r>
      <w:r w:rsidRPr="00C734C0">
        <w:rPr>
          <w:rFonts w:eastAsia="Times New Roman" w:cs="Arial"/>
          <w:snapToGrid w:val="0"/>
          <w:lang w:eastAsia="ru-RU"/>
        </w:rPr>
        <w:t>логические и строительно-акустические мероприятия:</w:t>
      </w:r>
    </w:p>
    <w:p w14:paraId="59CEC575" w14:textId="77777777" w:rsidR="007E4944" w:rsidRPr="00C734C0" w:rsidRDefault="007E4944" w:rsidP="00C734C0">
      <w:pPr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rFonts w:eastAsia="Times New Roman"/>
          <w:szCs w:val="24"/>
          <w:lang w:eastAsia="ru-RU"/>
        </w:rPr>
      </w:pPr>
      <w:r w:rsidRPr="00C734C0">
        <w:rPr>
          <w:rFonts w:cs="Arial"/>
        </w:rPr>
        <w:t>доп</w:t>
      </w:r>
      <w:r w:rsidRPr="00C734C0">
        <w:rPr>
          <w:rFonts w:eastAsia="Times New Roman"/>
          <w:szCs w:val="24"/>
          <w:lang w:eastAsia="ru-RU"/>
        </w:rPr>
        <w:t>уск к эксплуатации технологического оборудования и других механизмов с наименьшими характеристиками шума;</w:t>
      </w:r>
    </w:p>
    <w:p w14:paraId="6C79F2F7" w14:textId="77777777" w:rsidR="007E4944" w:rsidRPr="00C734C0" w:rsidRDefault="007E4944" w:rsidP="00C734C0">
      <w:pPr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rFonts w:eastAsia="Times New Roman"/>
          <w:szCs w:val="24"/>
          <w:lang w:eastAsia="ru-RU"/>
        </w:rPr>
      </w:pPr>
      <w:r w:rsidRPr="00C734C0">
        <w:rPr>
          <w:rFonts w:eastAsia="Times New Roman"/>
          <w:szCs w:val="24"/>
          <w:lang w:eastAsia="ru-RU"/>
        </w:rPr>
        <w:t xml:space="preserve">укрытие корпусов оборудования </w:t>
      </w:r>
      <w:proofErr w:type="spellStart"/>
      <w:r w:rsidRPr="00C734C0">
        <w:rPr>
          <w:rFonts w:eastAsia="Times New Roman"/>
          <w:szCs w:val="24"/>
          <w:lang w:eastAsia="ru-RU"/>
        </w:rPr>
        <w:t>шумозащитными</w:t>
      </w:r>
      <w:proofErr w:type="spellEnd"/>
      <w:r w:rsidRPr="00C734C0">
        <w:rPr>
          <w:rFonts w:eastAsia="Times New Roman"/>
          <w:szCs w:val="24"/>
          <w:lang w:eastAsia="ru-RU"/>
        </w:rPr>
        <w:t xml:space="preserve"> кожухами со звукопоглотит</w:t>
      </w:r>
      <w:r w:rsidRPr="00C734C0">
        <w:rPr>
          <w:rFonts w:eastAsia="Times New Roman"/>
          <w:szCs w:val="24"/>
          <w:lang w:eastAsia="ru-RU"/>
        </w:rPr>
        <w:t>е</w:t>
      </w:r>
      <w:r w:rsidRPr="00C734C0">
        <w:rPr>
          <w:rFonts w:eastAsia="Times New Roman"/>
          <w:szCs w:val="24"/>
          <w:lang w:eastAsia="ru-RU"/>
        </w:rPr>
        <w:t xml:space="preserve">лями, применение </w:t>
      </w:r>
      <w:proofErr w:type="spellStart"/>
      <w:r w:rsidRPr="00C734C0">
        <w:rPr>
          <w:rFonts w:eastAsia="Times New Roman"/>
          <w:szCs w:val="24"/>
          <w:lang w:eastAsia="ru-RU"/>
        </w:rPr>
        <w:t>шумо</w:t>
      </w:r>
      <w:proofErr w:type="spellEnd"/>
      <w:r w:rsidRPr="00C734C0">
        <w:rPr>
          <w:rFonts w:eastAsia="Times New Roman"/>
          <w:szCs w:val="24"/>
          <w:lang w:eastAsia="ru-RU"/>
        </w:rPr>
        <w:t>- и виброгасителей (предусматривается в соответствующих ра</w:t>
      </w:r>
      <w:r w:rsidRPr="00C734C0">
        <w:rPr>
          <w:rFonts w:eastAsia="Times New Roman"/>
          <w:szCs w:val="24"/>
          <w:lang w:eastAsia="ru-RU"/>
        </w:rPr>
        <w:t>з</w:t>
      </w:r>
      <w:r w:rsidRPr="00C734C0">
        <w:rPr>
          <w:rFonts w:eastAsia="Times New Roman"/>
          <w:szCs w:val="24"/>
          <w:lang w:eastAsia="ru-RU"/>
        </w:rPr>
        <w:t>делах проекта по инженерному оборудованию, сетям и системам);</w:t>
      </w:r>
    </w:p>
    <w:p w14:paraId="1D6AE94A" w14:textId="77777777" w:rsidR="007E4944" w:rsidRPr="00C734C0" w:rsidRDefault="007E4944" w:rsidP="00C734C0">
      <w:pPr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rFonts w:cs="Arial"/>
        </w:rPr>
      </w:pPr>
      <w:r w:rsidRPr="00C734C0">
        <w:rPr>
          <w:rFonts w:cs="Arial"/>
        </w:rPr>
        <w:t>применение глушителей, обеспечивающих требуемое снижение уровня шума;</w:t>
      </w:r>
    </w:p>
    <w:p w14:paraId="29848397" w14:textId="77777777" w:rsidR="007E4944" w:rsidRPr="00C734C0" w:rsidRDefault="007E4944" w:rsidP="00C734C0">
      <w:pPr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rFonts w:cs="Arial"/>
        </w:rPr>
      </w:pPr>
      <w:r w:rsidRPr="00C734C0">
        <w:rPr>
          <w:rFonts w:cs="Arial"/>
        </w:rPr>
        <w:t>рациональные, с акустической точки зрения, архитектурно-</w:t>
      </w:r>
      <w:proofErr w:type="gramStart"/>
      <w:r w:rsidRPr="00C734C0">
        <w:rPr>
          <w:rFonts w:cs="Arial"/>
        </w:rPr>
        <w:t>планировочные р</w:t>
      </w:r>
      <w:r w:rsidRPr="00C734C0">
        <w:rPr>
          <w:rFonts w:cs="Arial"/>
        </w:rPr>
        <w:t>е</w:t>
      </w:r>
      <w:r w:rsidRPr="00C734C0">
        <w:rPr>
          <w:rFonts w:cs="Arial"/>
        </w:rPr>
        <w:t>шения</w:t>
      </w:r>
      <w:proofErr w:type="gramEnd"/>
      <w:r w:rsidRPr="00C734C0">
        <w:rPr>
          <w:rFonts w:cs="Arial"/>
        </w:rPr>
        <w:t xml:space="preserve"> зданий;</w:t>
      </w:r>
    </w:p>
    <w:p w14:paraId="5BB90B2D" w14:textId="77777777" w:rsidR="007E4944" w:rsidRPr="00C734C0" w:rsidRDefault="007E4944" w:rsidP="00C734C0">
      <w:pPr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rFonts w:cs="Arial"/>
        </w:rPr>
      </w:pPr>
      <w:r w:rsidRPr="00C734C0">
        <w:rPr>
          <w:rFonts w:cs="Arial"/>
        </w:rPr>
        <w:t>применение ограждающих конструкций с требуемыми звукоизоляционными свойствами;</w:t>
      </w:r>
    </w:p>
    <w:p w14:paraId="64EE9696" w14:textId="77777777" w:rsidR="007E4944" w:rsidRPr="00C734C0" w:rsidRDefault="007E4944" w:rsidP="00C734C0">
      <w:pPr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rFonts w:cs="Arial"/>
        </w:rPr>
      </w:pPr>
      <w:r w:rsidRPr="00C734C0">
        <w:rPr>
          <w:rFonts w:cs="Arial"/>
        </w:rPr>
        <w:t>применение звукопоглощающих материалов в виде заполнения внутреннего пространства перегородок матами из минеральной ваты;</w:t>
      </w:r>
    </w:p>
    <w:p w14:paraId="3013DF25" w14:textId="77777777" w:rsidR="007E4944" w:rsidRPr="00C734C0" w:rsidRDefault="007E4944" w:rsidP="00C734C0">
      <w:pPr>
        <w:pStyle w:val="a"/>
        <w:numPr>
          <w:ilvl w:val="0"/>
          <w:numId w:val="8"/>
        </w:numPr>
        <w:ind w:left="0" w:firstLine="568"/>
      </w:pPr>
      <w:r w:rsidRPr="00C734C0">
        <w:lastRenderedPageBreak/>
        <w:t xml:space="preserve">технические средства борьбы с шумом (применение технологических процессов </w:t>
      </w:r>
      <w:proofErr w:type="gramStart"/>
      <w:r w:rsidRPr="00C734C0">
        <w:t>с</w:t>
      </w:r>
      <w:proofErr w:type="gramEnd"/>
      <w:r w:rsidRPr="00C734C0">
        <w:t xml:space="preserve"> меньшим </w:t>
      </w:r>
      <w:proofErr w:type="spellStart"/>
      <w:r w:rsidRPr="00C734C0">
        <w:t>шумообразованием</w:t>
      </w:r>
      <w:proofErr w:type="spellEnd"/>
      <w:r w:rsidRPr="00C734C0">
        <w:t xml:space="preserve"> и др.);</w:t>
      </w:r>
    </w:p>
    <w:p w14:paraId="05646271" w14:textId="77777777" w:rsidR="007E4944" w:rsidRPr="00C734C0" w:rsidRDefault="007E4944" w:rsidP="00C734C0">
      <w:pPr>
        <w:pStyle w:val="a"/>
        <w:numPr>
          <w:ilvl w:val="0"/>
          <w:numId w:val="8"/>
        </w:numPr>
        <w:ind w:left="0" w:firstLine="568"/>
      </w:pPr>
      <w:r w:rsidRPr="00C734C0">
        <w:t>применение в возможно большем количестве строительной техники с электр</w:t>
      </w:r>
      <w:r w:rsidRPr="00C734C0">
        <w:t>о</w:t>
      </w:r>
      <w:r w:rsidRPr="00C734C0">
        <w:t>приводом;</w:t>
      </w:r>
    </w:p>
    <w:p w14:paraId="77212DEA" w14:textId="4DDCBFDB" w:rsidR="007E4944" w:rsidRPr="00C734C0" w:rsidRDefault="00DF26C0" w:rsidP="00C734C0">
      <w:pPr>
        <w:autoSpaceDE w:val="0"/>
        <w:autoSpaceDN w:val="0"/>
        <w:adjustRightInd w:val="0"/>
        <w:ind w:firstLine="568"/>
      </w:pPr>
      <w:r w:rsidRPr="00C734C0">
        <w:t xml:space="preserve">- </w:t>
      </w:r>
      <w:r w:rsidR="007E4944" w:rsidRPr="00C734C0">
        <w:t>организационные мероприятия (выбор режима работы, ограничение времени р</w:t>
      </w:r>
      <w:r w:rsidR="007E4944" w:rsidRPr="00C734C0">
        <w:t>а</w:t>
      </w:r>
      <w:r w:rsidR="007E4944" w:rsidRPr="00C734C0">
        <w:t>боты и др.).</w:t>
      </w:r>
    </w:p>
    <w:p w14:paraId="4EEB51EF" w14:textId="77777777" w:rsidR="007E4944" w:rsidRPr="00C734C0" w:rsidRDefault="007E4944" w:rsidP="00C734C0">
      <w:r w:rsidRPr="00C734C0">
        <w:t>Проектной документацией предусмотрены следующие решения, относящиеся к охране поверхностных и подземных вод в период строительства:</w:t>
      </w:r>
    </w:p>
    <w:p w14:paraId="34B31544" w14:textId="77777777" w:rsidR="007E4944" w:rsidRPr="00C734C0" w:rsidRDefault="007E4944" w:rsidP="00C734C0">
      <w:r w:rsidRPr="00C734C0">
        <w:t>- организацию контроля строительных конструкций и материалов на предмет соо</w:t>
      </w:r>
      <w:r w:rsidRPr="00C734C0">
        <w:t>т</w:t>
      </w:r>
      <w:r w:rsidRPr="00C734C0">
        <w:t>ветствия качества применяемых материалов в части содержания токсичных веществ;</w:t>
      </w:r>
    </w:p>
    <w:p w14:paraId="5543AA91" w14:textId="77777777" w:rsidR="007E4944" w:rsidRPr="00C734C0" w:rsidRDefault="007E4944" w:rsidP="00C734C0">
      <w:r w:rsidRPr="00C734C0">
        <w:t>- строительные работы выполнять исправными машинами и механизмами, ремонт, мойка и обслуживание техники на строительной площадке – исключаются;</w:t>
      </w:r>
    </w:p>
    <w:p w14:paraId="1FF366DA" w14:textId="77777777" w:rsidR="007E4944" w:rsidRPr="00C734C0" w:rsidRDefault="007E4944" w:rsidP="00C734C0">
      <w:r w:rsidRPr="00C734C0">
        <w:t xml:space="preserve">- хозяйственно-бытовые стоки во время строительства собирать во </w:t>
      </w:r>
      <w:r w:rsidRPr="00C734C0">
        <w:rPr>
          <w:spacing w:val="-2"/>
        </w:rPr>
        <w:t>временную е</w:t>
      </w:r>
      <w:r w:rsidRPr="00C734C0">
        <w:rPr>
          <w:spacing w:val="-2"/>
        </w:rPr>
        <w:t>м</w:t>
      </w:r>
      <w:r w:rsidRPr="00C734C0">
        <w:rPr>
          <w:spacing w:val="-2"/>
        </w:rPr>
        <w:t xml:space="preserve">кость </w:t>
      </w:r>
      <w:r w:rsidRPr="00C734C0">
        <w:t>с последующим вывозом на очистные сооружения;</w:t>
      </w:r>
    </w:p>
    <w:p w14:paraId="57BD7B6E" w14:textId="77777777" w:rsidR="007E4944" w:rsidRPr="00C734C0" w:rsidRDefault="007E4944" w:rsidP="00C734C0">
      <w:r w:rsidRPr="00C734C0">
        <w:t>- при заправке техники и использовании жидких лакокрасочных и изоляционных материалов применять защитные поддоны, исключающие пролив;</w:t>
      </w:r>
    </w:p>
    <w:p w14:paraId="1B351AAE" w14:textId="77777777" w:rsidR="007E4944" w:rsidRPr="00C734C0" w:rsidRDefault="007E4944" w:rsidP="00C734C0">
      <w:pPr>
        <w:rPr>
          <w:rFonts w:cs="Arial"/>
        </w:rPr>
      </w:pPr>
      <w:r w:rsidRPr="00C734C0">
        <w:rPr>
          <w:rFonts w:cs="Arial"/>
        </w:rPr>
        <w:t xml:space="preserve">Проектной документацией предусмотрены следующие решения, относящиеся к охране поверхностных и </w:t>
      </w:r>
      <w:r w:rsidRPr="00C734C0">
        <w:t>подземных</w:t>
      </w:r>
      <w:r w:rsidRPr="00C734C0">
        <w:rPr>
          <w:rFonts w:cs="Arial"/>
        </w:rPr>
        <w:t xml:space="preserve"> вод в период эксплуатации: </w:t>
      </w:r>
    </w:p>
    <w:p w14:paraId="5F4D5861" w14:textId="77777777" w:rsidR="007E4944" w:rsidRPr="00C734C0" w:rsidRDefault="007E4944" w:rsidP="00C734C0">
      <w:pPr>
        <w:pStyle w:val="afb"/>
        <w:rPr>
          <w:rFonts w:cs="Arial"/>
        </w:rPr>
      </w:pPr>
      <w:r w:rsidRPr="00C734C0">
        <w:t xml:space="preserve">- </w:t>
      </w:r>
      <w:r w:rsidRPr="00C734C0">
        <w:rPr>
          <w:rFonts w:cs="Arial"/>
        </w:rPr>
        <w:t>своевременный контроль, ремонт, регулировка и техническое обслуживание об</w:t>
      </w:r>
      <w:r w:rsidRPr="00C734C0">
        <w:rPr>
          <w:rFonts w:cs="Arial"/>
        </w:rPr>
        <w:t>о</w:t>
      </w:r>
      <w:r w:rsidRPr="00C734C0">
        <w:rPr>
          <w:rFonts w:cs="Arial"/>
        </w:rPr>
        <w:t>рудования влияющего на выброс вредных веществ;</w:t>
      </w:r>
    </w:p>
    <w:p w14:paraId="354472E8" w14:textId="77777777" w:rsidR="007E4944" w:rsidRPr="00C734C0" w:rsidRDefault="007E4944" w:rsidP="00C734C0">
      <w:pPr>
        <w:pStyle w:val="afb"/>
        <w:rPr>
          <w:rFonts w:cs="Arial"/>
        </w:rPr>
      </w:pPr>
      <w:r w:rsidRPr="00C734C0">
        <w:rPr>
          <w:rFonts w:cs="Arial"/>
        </w:rPr>
        <w:t>– применение технологического оборудования заводского изготовления;</w:t>
      </w:r>
    </w:p>
    <w:p w14:paraId="1DF8F6D0" w14:textId="77777777" w:rsidR="007E4944" w:rsidRPr="00C734C0" w:rsidRDefault="007E4944" w:rsidP="00C734C0">
      <w:pPr>
        <w:pStyle w:val="afb"/>
        <w:rPr>
          <w:rFonts w:cs="Arial"/>
        </w:rPr>
      </w:pPr>
      <w:r w:rsidRPr="00C734C0">
        <w:rPr>
          <w:rFonts w:cs="Arial"/>
        </w:rPr>
        <w:t>– установка на трубопроводах арматуры класса «А»;</w:t>
      </w:r>
    </w:p>
    <w:p w14:paraId="73215CCE" w14:textId="77777777" w:rsidR="007E4944" w:rsidRPr="00C734C0" w:rsidRDefault="007E4944" w:rsidP="00C734C0">
      <w:pPr>
        <w:pStyle w:val="afb"/>
        <w:rPr>
          <w:rFonts w:cs="Arial"/>
        </w:rPr>
      </w:pPr>
      <w:r w:rsidRPr="00C734C0">
        <w:rPr>
          <w:rFonts w:cs="Arial"/>
        </w:rPr>
        <w:t>– установка специально-подогнанных прокладок для фланцевых соединений;</w:t>
      </w:r>
    </w:p>
    <w:p w14:paraId="61F24378" w14:textId="77777777" w:rsidR="007E4944" w:rsidRPr="00C734C0" w:rsidRDefault="007E4944" w:rsidP="00C734C0">
      <w:pPr>
        <w:pStyle w:val="afb"/>
        <w:rPr>
          <w:rFonts w:cs="Arial"/>
        </w:rPr>
      </w:pPr>
      <w:r w:rsidRPr="00C734C0">
        <w:rPr>
          <w:rFonts w:cs="Arial"/>
        </w:rPr>
        <w:t>– внутренняя и наружная антикоррозионная защита резервуара;</w:t>
      </w:r>
    </w:p>
    <w:p w14:paraId="26133D85" w14:textId="77777777" w:rsidR="007E4944" w:rsidRPr="00C734C0" w:rsidRDefault="007E4944" w:rsidP="00C734C0">
      <w:pPr>
        <w:rPr>
          <w:rFonts w:cs="Arial"/>
        </w:rPr>
      </w:pPr>
      <w:r w:rsidRPr="00C734C0">
        <w:rPr>
          <w:rFonts w:cs="Arial"/>
        </w:rPr>
        <w:t>– антикоррозионная изоляция трубопроводов;</w:t>
      </w:r>
    </w:p>
    <w:p w14:paraId="4B2BD282" w14:textId="77777777" w:rsidR="007E4944" w:rsidRPr="00C734C0" w:rsidRDefault="007E4944" w:rsidP="00C734C0">
      <w:pPr>
        <w:rPr>
          <w:rFonts w:cs="Arial"/>
        </w:rPr>
      </w:pPr>
      <w:r w:rsidRPr="00C734C0">
        <w:rPr>
          <w:rFonts w:cs="Arial"/>
        </w:rPr>
        <w:t>– перед началом работы герметичность технологических трубопроводов провер</w:t>
      </w:r>
      <w:r w:rsidRPr="00C734C0">
        <w:rPr>
          <w:rFonts w:cs="Arial"/>
        </w:rPr>
        <w:t>я</w:t>
      </w:r>
      <w:r w:rsidRPr="00C734C0">
        <w:rPr>
          <w:rFonts w:cs="Arial"/>
        </w:rPr>
        <w:t>ется гидравлическим и пневматическим испытаниями на прочность, плотность и герм</w:t>
      </w:r>
      <w:r w:rsidRPr="00C734C0">
        <w:rPr>
          <w:rFonts w:cs="Arial"/>
        </w:rPr>
        <w:t>е</w:t>
      </w:r>
      <w:r w:rsidRPr="00C734C0">
        <w:rPr>
          <w:rFonts w:cs="Arial"/>
        </w:rPr>
        <w:t>тичность;</w:t>
      </w:r>
    </w:p>
    <w:p w14:paraId="6B37B218" w14:textId="77777777" w:rsidR="007E4944" w:rsidRPr="00C734C0" w:rsidRDefault="007E4944" w:rsidP="00C734C0">
      <w:pPr>
        <w:rPr>
          <w:rFonts w:cs="Arial"/>
        </w:rPr>
      </w:pPr>
      <w:r w:rsidRPr="00C734C0">
        <w:rPr>
          <w:rFonts w:cs="Arial"/>
        </w:rPr>
        <w:t>- контролируемый и планируемый сбор воды после гидравлических испытаний;</w:t>
      </w:r>
    </w:p>
    <w:p w14:paraId="0E25143F" w14:textId="0F433270" w:rsidR="007E4944" w:rsidRPr="00C734C0" w:rsidRDefault="007E4944" w:rsidP="00C734C0">
      <w:r w:rsidRPr="00C734C0">
        <w:t>- движение автомобильной и спецтехники только по оборудованным технологич</w:t>
      </w:r>
      <w:r w:rsidRPr="00C734C0">
        <w:t>е</w:t>
      </w:r>
      <w:r w:rsidRPr="00C734C0">
        <w:t>ским подъездам и трассам.</w:t>
      </w:r>
    </w:p>
    <w:p w14:paraId="017C0E74" w14:textId="77777777" w:rsidR="007E4944" w:rsidRPr="00C734C0" w:rsidRDefault="007E4944" w:rsidP="00C734C0"/>
    <w:p w14:paraId="29DC8986" w14:textId="1E64CCF9" w:rsidR="007E4944" w:rsidRPr="00C734C0" w:rsidRDefault="007C429A" w:rsidP="00C734C0">
      <w:pPr>
        <w:pStyle w:val="1"/>
      </w:pPr>
      <w:bookmarkStart w:id="28" w:name="_Toc33111503"/>
      <w:bookmarkStart w:id="29" w:name="_Toc57124677"/>
      <w:r w:rsidRPr="00C734C0">
        <w:lastRenderedPageBreak/>
        <w:t>О</w:t>
      </w:r>
      <w:r w:rsidR="007E4944" w:rsidRPr="00C734C0">
        <w:t>боснование очередности планируемого развития территории</w:t>
      </w:r>
      <w:bookmarkEnd w:id="28"/>
      <w:bookmarkEnd w:id="29"/>
    </w:p>
    <w:p w14:paraId="7403B2B3" w14:textId="77777777" w:rsidR="00D76A73" w:rsidRPr="00C734C0" w:rsidRDefault="00D76A73" w:rsidP="00C734C0">
      <w:pPr>
        <w:rPr>
          <w:rFonts w:cs="Arial"/>
        </w:rPr>
      </w:pPr>
      <w:r w:rsidRPr="00C734C0">
        <w:rPr>
          <w:rFonts w:cs="Arial"/>
        </w:rPr>
        <w:t xml:space="preserve">Выбор площадок под строительство произведен на основании утвержденной </w:t>
      </w:r>
      <w:proofErr w:type="spellStart"/>
      <w:proofErr w:type="gramStart"/>
      <w:r w:rsidRPr="00C734C0">
        <w:rPr>
          <w:rFonts w:cs="Arial"/>
        </w:rPr>
        <w:t>схе</w:t>
      </w:r>
      <w:proofErr w:type="spellEnd"/>
      <w:r w:rsidRPr="00C734C0">
        <w:rPr>
          <w:rFonts w:cs="Arial"/>
        </w:rPr>
        <w:t>-мы</w:t>
      </w:r>
      <w:proofErr w:type="gramEnd"/>
      <w:r w:rsidRPr="00C734C0">
        <w:rPr>
          <w:rFonts w:cs="Arial"/>
        </w:rPr>
        <w:t xml:space="preserve"> разработки месторождения. Проектируемые сооружения и инженерные коммуникации размещаются в зоне, свободной от застройки.</w:t>
      </w:r>
    </w:p>
    <w:p w14:paraId="4CEB804D" w14:textId="77777777" w:rsidR="00D76A73" w:rsidRPr="00C734C0" w:rsidRDefault="00D76A73" w:rsidP="00C734C0">
      <w:pPr>
        <w:rPr>
          <w:rFonts w:cs="Arial"/>
        </w:rPr>
      </w:pPr>
      <w:r w:rsidRPr="00C734C0">
        <w:rPr>
          <w:rFonts w:cs="Arial"/>
        </w:rPr>
        <w:t xml:space="preserve">Размещение проектируемых объектов на месторождении выполнено, исходя из требований экологической безопасности и эксплуатационной надежности. Объекты </w:t>
      </w:r>
      <w:proofErr w:type="gramStart"/>
      <w:r w:rsidRPr="00C734C0">
        <w:rPr>
          <w:rFonts w:cs="Arial"/>
        </w:rPr>
        <w:t>рас-полагаются</w:t>
      </w:r>
      <w:proofErr w:type="gramEnd"/>
      <w:r w:rsidRPr="00C734C0">
        <w:rPr>
          <w:rFonts w:cs="Arial"/>
        </w:rPr>
        <w:t xml:space="preserve"> с учетом наименьшего воздействия на рельеф, почвы, растительный и </w:t>
      </w:r>
      <w:proofErr w:type="spellStart"/>
      <w:r w:rsidRPr="00C734C0">
        <w:rPr>
          <w:rFonts w:cs="Arial"/>
        </w:rPr>
        <w:t>жи-вотный</w:t>
      </w:r>
      <w:proofErr w:type="spellEnd"/>
      <w:r w:rsidRPr="00C734C0">
        <w:rPr>
          <w:rFonts w:cs="Arial"/>
        </w:rPr>
        <w:t xml:space="preserve"> мир, с учетом розы ветров.</w:t>
      </w:r>
    </w:p>
    <w:p w14:paraId="01A5ECCF" w14:textId="77777777" w:rsidR="00D76A73" w:rsidRPr="00C734C0" w:rsidRDefault="00D76A73" w:rsidP="00C734C0">
      <w:pPr>
        <w:rPr>
          <w:rFonts w:cs="Arial"/>
        </w:rPr>
      </w:pPr>
      <w:r w:rsidRPr="00C734C0">
        <w:rPr>
          <w:rFonts w:cs="Arial"/>
        </w:rPr>
        <w:t>За основу компоновки генерального плана площадок приняты технологические схемы, размещение коридоров для прокладки технологических сетей с учетом транспор</w:t>
      </w:r>
      <w:r w:rsidRPr="00C734C0">
        <w:rPr>
          <w:rFonts w:cs="Arial"/>
        </w:rPr>
        <w:t>т</w:t>
      </w:r>
      <w:r w:rsidRPr="00C734C0">
        <w:rPr>
          <w:rFonts w:cs="Arial"/>
        </w:rPr>
        <w:t>ных связей, условий строительства и ремонта.</w:t>
      </w:r>
    </w:p>
    <w:p w14:paraId="557A64B7" w14:textId="77777777" w:rsidR="00D76A73" w:rsidRPr="00C734C0" w:rsidRDefault="00D76A73" w:rsidP="00C734C0">
      <w:pPr>
        <w:rPr>
          <w:rFonts w:cs="Arial"/>
        </w:rPr>
      </w:pPr>
      <w:r w:rsidRPr="00C734C0">
        <w:rPr>
          <w:rFonts w:cs="Arial"/>
        </w:rPr>
        <w:t>В основу планировочного решения планов положены следующие принципы:</w:t>
      </w:r>
    </w:p>
    <w:p w14:paraId="53769E11" w14:textId="77777777" w:rsidR="00D76A73" w:rsidRPr="00C734C0" w:rsidRDefault="00D76A73" w:rsidP="00C734C0">
      <w:pPr>
        <w:rPr>
          <w:rFonts w:cs="Arial"/>
        </w:rPr>
      </w:pPr>
      <w:r w:rsidRPr="00C734C0">
        <w:rPr>
          <w:rFonts w:cs="Arial"/>
        </w:rPr>
        <w:t>- группирование объектов по функциональному назначению;</w:t>
      </w:r>
    </w:p>
    <w:p w14:paraId="089AD276" w14:textId="77777777" w:rsidR="00D76A73" w:rsidRPr="00C734C0" w:rsidRDefault="00D76A73" w:rsidP="00C734C0">
      <w:pPr>
        <w:rPr>
          <w:rFonts w:cs="Arial"/>
        </w:rPr>
      </w:pPr>
      <w:r w:rsidRPr="00C734C0">
        <w:rPr>
          <w:rFonts w:cs="Arial"/>
        </w:rPr>
        <w:t>- рациональное проектирование транспортных и инженерных коммуникаций;</w:t>
      </w:r>
    </w:p>
    <w:p w14:paraId="3688BC01" w14:textId="77777777" w:rsidR="00D76A73" w:rsidRPr="00C734C0" w:rsidRDefault="00D76A73" w:rsidP="00C734C0">
      <w:pPr>
        <w:rPr>
          <w:rFonts w:cs="Arial"/>
        </w:rPr>
      </w:pPr>
      <w:r w:rsidRPr="00C734C0">
        <w:rPr>
          <w:rFonts w:cs="Arial"/>
        </w:rPr>
        <w:t>- экономное использование территории.</w:t>
      </w:r>
    </w:p>
    <w:p w14:paraId="1FF2B24E" w14:textId="36A1429D" w:rsidR="007E4944" w:rsidRPr="00C734C0" w:rsidRDefault="00D76A73" w:rsidP="00C734C0">
      <w:r w:rsidRPr="00C734C0">
        <w:rPr>
          <w:rFonts w:cs="Arial"/>
        </w:rPr>
        <w:t>Этапы строительства проектируемых объектов определяются в соответствии с проектной документацией.</w:t>
      </w:r>
    </w:p>
    <w:p w14:paraId="6B6F59FA" w14:textId="77777777" w:rsidR="007E4944" w:rsidRPr="00C734C0" w:rsidRDefault="007E4944" w:rsidP="00C734C0"/>
    <w:p w14:paraId="6C3541B5" w14:textId="77777777" w:rsidR="007E4944" w:rsidRPr="00C734C0" w:rsidRDefault="007E4944" w:rsidP="00C734C0">
      <w:pPr>
        <w:pStyle w:val="1"/>
      </w:pPr>
      <w:bookmarkStart w:id="30" w:name="_Toc33111504"/>
      <w:bookmarkStart w:id="31" w:name="_Toc57124678"/>
      <w:r w:rsidRPr="00C734C0">
        <w:lastRenderedPageBreak/>
        <w:t>Особо охраняемые природные территории</w:t>
      </w:r>
      <w:bookmarkEnd w:id="30"/>
      <w:bookmarkEnd w:id="31"/>
    </w:p>
    <w:p w14:paraId="692A8418" w14:textId="23AFB1FD" w:rsidR="0093033A" w:rsidRPr="00C734C0" w:rsidRDefault="0093033A" w:rsidP="00C734C0">
      <w:pPr>
        <w:autoSpaceDE w:val="0"/>
        <w:autoSpaceDN w:val="0"/>
        <w:adjustRightInd w:val="0"/>
        <w:rPr>
          <w:rFonts w:eastAsia="Times New Roman" w:cs="Arial"/>
          <w:lang w:eastAsia="ru-RU"/>
        </w:rPr>
      </w:pPr>
      <w:proofErr w:type="gramStart"/>
      <w:r w:rsidRPr="00C734C0">
        <w:rPr>
          <w:rFonts w:eastAsia="Times New Roman" w:cs="Arial"/>
          <w:lang w:eastAsia="ru-RU"/>
        </w:rPr>
        <w:t>Согласно письма</w:t>
      </w:r>
      <w:proofErr w:type="gramEnd"/>
      <w:r w:rsidRPr="00C734C0">
        <w:rPr>
          <w:rFonts w:eastAsia="Times New Roman" w:cs="Arial"/>
          <w:lang w:eastAsia="ru-RU"/>
        </w:rPr>
        <w:t xml:space="preserve"> Дирекции по особо охраняемым природным территориям Кра</w:t>
      </w:r>
      <w:r w:rsidRPr="00C734C0">
        <w:rPr>
          <w:rFonts w:eastAsia="Times New Roman" w:cs="Arial"/>
          <w:lang w:eastAsia="ru-RU"/>
        </w:rPr>
        <w:t>с</w:t>
      </w:r>
      <w:r w:rsidRPr="00C734C0">
        <w:rPr>
          <w:rFonts w:eastAsia="Times New Roman" w:cs="Arial"/>
          <w:lang w:eastAsia="ru-RU"/>
        </w:rPr>
        <w:t>ноярского края от 28.04.2020 г. №729/05-17, объект</w:t>
      </w:r>
      <w:r w:rsidR="002F5041" w:rsidRPr="00C734C0">
        <w:rPr>
          <w:rFonts w:eastAsia="Times New Roman" w:cs="Arial"/>
          <w:lang w:eastAsia="ru-RU"/>
        </w:rPr>
        <w:t xml:space="preserve"> «</w:t>
      </w:r>
      <w:r w:rsidRPr="00C734C0">
        <w:rPr>
          <w:rFonts w:eastAsia="Times New Roman" w:cs="Arial"/>
          <w:lang w:eastAsia="ru-RU"/>
        </w:rPr>
        <w:t xml:space="preserve">Обустройство </w:t>
      </w:r>
      <w:proofErr w:type="spellStart"/>
      <w:r w:rsidRPr="00C734C0">
        <w:rPr>
          <w:rFonts w:eastAsia="Times New Roman" w:cs="Arial"/>
          <w:lang w:eastAsia="ru-RU"/>
        </w:rPr>
        <w:t>Сузунского</w:t>
      </w:r>
      <w:proofErr w:type="spellEnd"/>
      <w:r w:rsidRPr="00C734C0">
        <w:rPr>
          <w:rFonts w:eastAsia="Times New Roman" w:cs="Arial"/>
          <w:lang w:eastAsia="ru-RU"/>
        </w:rPr>
        <w:t xml:space="preserve"> месторо</w:t>
      </w:r>
      <w:r w:rsidRPr="00C734C0">
        <w:rPr>
          <w:rFonts w:eastAsia="Times New Roman" w:cs="Arial"/>
          <w:lang w:eastAsia="ru-RU"/>
        </w:rPr>
        <w:t>ж</w:t>
      </w:r>
      <w:r w:rsidRPr="00C734C0">
        <w:rPr>
          <w:rFonts w:eastAsia="Times New Roman" w:cs="Arial"/>
          <w:lang w:eastAsia="ru-RU"/>
        </w:rPr>
        <w:t>дения. Кустовая площадка №3.  Коридоры коммуникаций и подъездная дорога. Уплотн</w:t>
      </w:r>
      <w:r w:rsidRPr="00C734C0">
        <w:rPr>
          <w:rFonts w:eastAsia="Times New Roman" w:cs="Arial"/>
          <w:lang w:eastAsia="ru-RU"/>
        </w:rPr>
        <w:t>е</w:t>
      </w:r>
      <w:r w:rsidRPr="00C734C0">
        <w:rPr>
          <w:rFonts w:eastAsia="Times New Roman" w:cs="Arial"/>
          <w:lang w:eastAsia="ru-RU"/>
        </w:rPr>
        <w:t>ние</w:t>
      </w:r>
      <w:r w:rsidR="002F5041" w:rsidRPr="00C734C0">
        <w:rPr>
          <w:rFonts w:eastAsia="Times New Roman" w:cs="Arial"/>
          <w:lang w:eastAsia="ru-RU"/>
        </w:rPr>
        <w:t xml:space="preserve">» </w:t>
      </w:r>
      <w:r w:rsidRPr="00C734C0">
        <w:rPr>
          <w:rFonts w:eastAsia="Times New Roman" w:cs="Arial"/>
          <w:lang w:eastAsia="ru-RU"/>
        </w:rPr>
        <w:t>расположен вне границ действующих ООПТ регионального значения и их зон охр</w:t>
      </w:r>
      <w:r w:rsidRPr="00C734C0">
        <w:rPr>
          <w:rFonts w:eastAsia="Times New Roman" w:cs="Arial"/>
          <w:lang w:eastAsia="ru-RU"/>
        </w:rPr>
        <w:t>а</w:t>
      </w:r>
      <w:r w:rsidRPr="00C734C0">
        <w:rPr>
          <w:rFonts w:eastAsia="Times New Roman" w:cs="Arial"/>
          <w:lang w:eastAsia="ru-RU"/>
        </w:rPr>
        <w:t xml:space="preserve">ны, а также объектов, планируемых для организации ООПТ в Красноярском </w:t>
      </w:r>
      <w:proofErr w:type="gramStart"/>
      <w:r w:rsidRPr="00C734C0">
        <w:rPr>
          <w:rFonts w:eastAsia="Times New Roman" w:cs="Arial"/>
          <w:lang w:eastAsia="ru-RU"/>
        </w:rPr>
        <w:t>крае</w:t>
      </w:r>
      <w:proofErr w:type="gramEnd"/>
      <w:r w:rsidRPr="00C734C0">
        <w:rPr>
          <w:rFonts w:eastAsia="Times New Roman" w:cs="Arial"/>
          <w:lang w:eastAsia="ru-RU"/>
        </w:rPr>
        <w:t xml:space="preserve"> на п</w:t>
      </w:r>
      <w:r w:rsidRPr="00C734C0">
        <w:rPr>
          <w:rFonts w:eastAsia="Times New Roman" w:cs="Arial"/>
          <w:lang w:eastAsia="ru-RU"/>
        </w:rPr>
        <w:t>е</w:t>
      </w:r>
      <w:r w:rsidRPr="00C734C0">
        <w:rPr>
          <w:rFonts w:eastAsia="Times New Roman" w:cs="Arial"/>
          <w:lang w:eastAsia="ru-RU"/>
        </w:rPr>
        <w:t>риод до 2030 года (Приложение Г).</w:t>
      </w:r>
    </w:p>
    <w:p w14:paraId="1F1A8DD3" w14:textId="1BCB5477" w:rsidR="0093033A" w:rsidRPr="00C734C0" w:rsidRDefault="0093033A" w:rsidP="00C734C0">
      <w:pPr>
        <w:autoSpaceDE w:val="0"/>
        <w:autoSpaceDN w:val="0"/>
        <w:adjustRightInd w:val="0"/>
        <w:rPr>
          <w:rFonts w:eastAsia="Times New Roman" w:cs="Arial"/>
          <w:lang w:eastAsia="ru-RU"/>
        </w:rPr>
      </w:pPr>
      <w:proofErr w:type="gramStart"/>
      <w:r w:rsidRPr="00C734C0">
        <w:rPr>
          <w:rFonts w:eastAsia="Times New Roman" w:cs="Arial"/>
          <w:lang w:eastAsia="ru-RU"/>
        </w:rPr>
        <w:t>Согласно письма</w:t>
      </w:r>
      <w:proofErr w:type="gramEnd"/>
      <w:r w:rsidRPr="00C734C0">
        <w:rPr>
          <w:rFonts w:eastAsia="Times New Roman" w:cs="Arial"/>
          <w:lang w:eastAsia="ru-RU"/>
        </w:rPr>
        <w:t xml:space="preserve"> Администрации Таймырского Долгано-Ненецкого муниципальн</w:t>
      </w:r>
      <w:r w:rsidRPr="00C734C0">
        <w:rPr>
          <w:rFonts w:eastAsia="Times New Roman" w:cs="Arial"/>
          <w:lang w:eastAsia="ru-RU"/>
        </w:rPr>
        <w:t>о</w:t>
      </w:r>
      <w:r w:rsidRPr="00C734C0">
        <w:rPr>
          <w:rFonts w:eastAsia="Times New Roman" w:cs="Arial"/>
          <w:lang w:eastAsia="ru-RU"/>
        </w:rPr>
        <w:t xml:space="preserve">го района от 12.05.2020 г. №2345 на территории размещения объекта </w:t>
      </w:r>
      <w:r w:rsidR="002F5041" w:rsidRPr="00C734C0">
        <w:rPr>
          <w:rFonts w:eastAsia="Times New Roman" w:cs="Arial"/>
          <w:lang w:eastAsia="ru-RU"/>
        </w:rPr>
        <w:t>«</w:t>
      </w:r>
      <w:r w:rsidRPr="00C734C0">
        <w:rPr>
          <w:rFonts w:eastAsia="Times New Roman" w:cs="Arial"/>
          <w:lang w:eastAsia="ru-RU"/>
        </w:rPr>
        <w:t xml:space="preserve">Обустройство </w:t>
      </w:r>
      <w:proofErr w:type="spellStart"/>
      <w:r w:rsidRPr="00C734C0">
        <w:rPr>
          <w:rFonts w:eastAsia="Times New Roman" w:cs="Arial"/>
          <w:lang w:eastAsia="ru-RU"/>
        </w:rPr>
        <w:t>Сузунского</w:t>
      </w:r>
      <w:proofErr w:type="spellEnd"/>
      <w:r w:rsidRPr="00C734C0">
        <w:rPr>
          <w:rFonts w:eastAsia="Times New Roman" w:cs="Arial"/>
          <w:lang w:eastAsia="ru-RU"/>
        </w:rPr>
        <w:t xml:space="preserve"> месторождения. Кустовая площадка №3.  Коридоры коммуникаций и подъез</w:t>
      </w:r>
      <w:r w:rsidRPr="00C734C0">
        <w:rPr>
          <w:rFonts w:eastAsia="Times New Roman" w:cs="Arial"/>
          <w:lang w:eastAsia="ru-RU"/>
        </w:rPr>
        <w:t>д</w:t>
      </w:r>
      <w:r w:rsidRPr="00C734C0">
        <w:rPr>
          <w:rFonts w:eastAsia="Times New Roman" w:cs="Arial"/>
          <w:lang w:eastAsia="ru-RU"/>
        </w:rPr>
        <w:t>ная дорога. Уплотнение</w:t>
      </w:r>
      <w:r w:rsidR="002F5041" w:rsidRPr="00C734C0">
        <w:rPr>
          <w:rFonts w:eastAsia="Times New Roman" w:cs="Arial"/>
          <w:lang w:eastAsia="ru-RU"/>
        </w:rPr>
        <w:t xml:space="preserve">» </w:t>
      </w:r>
      <w:r w:rsidRPr="00C734C0">
        <w:rPr>
          <w:rFonts w:eastAsia="Times New Roman" w:cs="Arial"/>
          <w:lang w:eastAsia="ru-RU"/>
        </w:rPr>
        <w:t>отсутствую территории традиционного природопользования местного значения, родовые угодья, территории традиционного проживания и хозя</w:t>
      </w:r>
      <w:r w:rsidRPr="00C734C0">
        <w:rPr>
          <w:rFonts w:eastAsia="Times New Roman" w:cs="Arial"/>
          <w:lang w:eastAsia="ru-RU"/>
        </w:rPr>
        <w:t>й</w:t>
      </w:r>
      <w:r w:rsidRPr="00C734C0">
        <w:rPr>
          <w:rFonts w:eastAsia="Times New Roman" w:cs="Arial"/>
          <w:lang w:eastAsia="ru-RU"/>
        </w:rPr>
        <w:t>ственной деятельности коренных малочисленных народов Российской Федерации и этн</w:t>
      </w:r>
      <w:r w:rsidRPr="00C734C0">
        <w:rPr>
          <w:rFonts w:eastAsia="Times New Roman" w:cs="Arial"/>
          <w:lang w:eastAsia="ru-RU"/>
        </w:rPr>
        <w:t>и</w:t>
      </w:r>
      <w:r w:rsidRPr="00C734C0">
        <w:rPr>
          <w:rFonts w:eastAsia="Times New Roman" w:cs="Arial"/>
          <w:lang w:eastAsia="ru-RU"/>
        </w:rPr>
        <w:t>ческих общностей (Приложение Д).</w:t>
      </w:r>
    </w:p>
    <w:p w14:paraId="6B3074BC" w14:textId="64FE5DD8" w:rsidR="0093033A" w:rsidRPr="00C734C0" w:rsidRDefault="0093033A" w:rsidP="00C734C0">
      <w:pPr>
        <w:autoSpaceDE w:val="0"/>
        <w:autoSpaceDN w:val="0"/>
        <w:adjustRightInd w:val="0"/>
        <w:rPr>
          <w:rFonts w:eastAsia="Times New Roman" w:cs="Arial"/>
          <w:lang w:eastAsia="ru-RU"/>
        </w:rPr>
      </w:pPr>
      <w:proofErr w:type="gramStart"/>
      <w:r w:rsidRPr="00C734C0">
        <w:rPr>
          <w:rFonts w:eastAsia="Times New Roman" w:cs="Arial"/>
          <w:lang w:eastAsia="ru-RU"/>
        </w:rPr>
        <w:t>Согласно письма</w:t>
      </w:r>
      <w:proofErr w:type="gramEnd"/>
      <w:r w:rsidRPr="00C734C0">
        <w:rPr>
          <w:rFonts w:eastAsia="Times New Roman" w:cs="Arial"/>
          <w:lang w:eastAsia="ru-RU"/>
        </w:rPr>
        <w:t xml:space="preserve"> Администрации Таймырского Долгано-Ненецкого муниципальн</w:t>
      </w:r>
      <w:r w:rsidRPr="00C734C0">
        <w:rPr>
          <w:rFonts w:eastAsia="Times New Roman" w:cs="Arial"/>
          <w:lang w:eastAsia="ru-RU"/>
        </w:rPr>
        <w:t>о</w:t>
      </w:r>
      <w:r w:rsidRPr="00C734C0">
        <w:rPr>
          <w:rFonts w:eastAsia="Times New Roman" w:cs="Arial"/>
          <w:lang w:eastAsia="ru-RU"/>
        </w:rPr>
        <w:t xml:space="preserve">го района от 09.06.2020 г. №3099 на территории размещения объекта </w:t>
      </w:r>
      <w:r w:rsidR="002F5041" w:rsidRPr="00C734C0">
        <w:rPr>
          <w:rFonts w:eastAsia="Times New Roman" w:cs="Arial"/>
          <w:lang w:eastAsia="ru-RU"/>
        </w:rPr>
        <w:t>«</w:t>
      </w:r>
      <w:r w:rsidRPr="00C734C0">
        <w:rPr>
          <w:rFonts w:eastAsia="Times New Roman" w:cs="Arial"/>
          <w:lang w:eastAsia="ru-RU"/>
        </w:rPr>
        <w:t xml:space="preserve">Обустройство </w:t>
      </w:r>
      <w:proofErr w:type="spellStart"/>
      <w:r w:rsidRPr="00C734C0">
        <w:rPr>
          <w:rFonts w:eastAsia="Times New Roman" w:cs="Arial"/>
          <w:lang w:eastAsia="ru-RU"/>
        </w:rPr>
        <w:t>Сузунского</w:t>
      </w:r>
      <w:proofErr w:type="spellEnd"/>
      <w:r w:rsidRPr="00C734C0">
        <w:rPr>
          <w:rFonts w:eastAsia="Times New Roman" w:cs="Arial"/>
          <w:lang w:eastAsia="ru-RU"/>
        </w:rPr>
        <w:t xml:space="preserve"> месторождения. Кустовая площадка №3.  Коридоры коммуникаций и подъез</w:t>
      </w:r>
      <w:r w:rsidRPr="00C734C0">
        <w:rPr>
          <w:rFonts w:eastAsia="Times New Roman" w:cs="Arial"/>
          <w:lang w:eastAsia="ru-RU"/>
        </w:rPr>
        <w:t>д</w:t>
      </w:r>
      <w:r w:rsidRPr="00C734C0">
        <w:rPr>
          <w:rFonts w:eastAsia="Times New Roman" w:cs="Arial"/>
          <w:lang w:eastAsia="ru-RU"/>
        </w:rPr>
        <w:t>ная дорога. Уплотнение</w:t>
      </w:r>
      <w:r w:rsidR="002F5041" w:rsidRPr="00C734C0">
        <w:rPr>
          <w:rFonts w:eastAsia="Times New Roman" w:cs="Arial"/>
          <w:lang w:eastAsia="ru-RU"/>
        </w:rPr>
        <w:t>»</w:t>
      </w:r>
      <w:r w:rsidRPr="00C734C0">
        <w:rPr>
          <w:rFonts w:eastAsia="Times New Roman" w:cs="Arial"/>
          <w:lang w:eastAsia="ru-RU"/>
        </w:rPr>
        <w:t xml:space="preserve"> отсутствую особо охраняемые природные территории местного значения Таймырского Долгано-Ненецкого муниципального района (Приложение Е).</w:t>
      </w:r>
    </w:p>
    <w:p w14:paraId="781B0CB0" w14:textId="77777777" w:rsidR="007E4944" w:rsidRPr="00C734C0" w:rsidRDefault="007E4944" w:rsidP="00C734C0">
      <w:pPr>
        <w:rPr>
          <w:rFonts w:eastAsia="Times New Roman" w:cs="Arial"/>
          <w:lang w:eastAsia="ru-RU"/>
        </w:rPr>
      </w:pPr>
    </w:p>
    <w:p w14:paraId="06DE63AD" w14:textId="77777777" w:rsidR="007E4944" w:rsidRPr="00C734C0" w:rsidRDefault="007E4944" w:rsidP="00C734C0">
      <w:pPr>
        <w:pStyle w:val="1"/>
      </w:pPr>
      <w:bookmarkStart w:id="32" w:name="_Toc439164260"/>
      <w:bookmarkStart w:id="33" w:name="_Toc33111505"/>
      <w:bookmarkStart w:id="34" w:name="_Toc57124679"/>
      <w:r w:rsidRPr="00C734C0">
        <w:lastRenderedPageBreak/>
        <w:t>Объекты историко-культурного наследия</w:t>
      </w:r>
      <w:bookmarkEnd w:id="32"/>
      <w:bookmarkEnd w:id="33"/>
      <w:bookmarkEnd w:id="34"/>
    </w:p>
    <w:p w14:paraId="001B1452" w14:textId="2E9C9E05" w:rsidR="005E5A6E" w:rsidRPr="00C734C0" w:rsidRDefault="005E5A6E" w:rsidP="00C734C0">
      <w:pPr>
        <w:autoSpaceDE w:val="0"/>
        <w:autoSpaceDN w:val="0"/>
        <w:adjustRightInd w:val="0"/>
        <w:rPr>
          <w:rFonts w:cs="Arial"/>
          <w:lang w:eastAsia="ru-RU"/>
        </w:rPr>
      </w:pPr>
      <w:r w:rsidRPr="00C734C0">
        <w:rPr>
          <w:rFonts w:cs="Arial"/>
          <w:lang w:eastAsia="ru-RU"/>
        </w:rPr>
        <w:t>В соответствии с письмом Службы по государственной охране объектов культурн</w:t>
      </w:r>
      <w:r w:rsidRPr="00C734C0">
        <w:rPr>
          <w:rFonts w:cs="Arial"/>
          <w:lang w:eastAsia="ru-RU"/>
        </w:rPr>
        <w:t>о</w:t>
      </w:r>
      <w:r w:rsidRPr="00C734C0">
        <w:rPr>
          <w:rFonts w:cs="Arial"/>
          <w:lang w:eastAsia="ru-RU"/>
        </w:rPr>
        <w:t xml:space="preserve">го наследия Красноярского края от 20.07.2020 г. №102-3654 «Об объектах культурного наследия», на территории проектируемого объекта «Обустройство </w:t>
      </w:r>
      <w:proofErr w:type="spellStart"/>
      <w:r w:rsidRPr="00C734C0">
        <w:rPr>
          <w:rFonts w:cs="Arial"/>
          <w:lang w:eastAsia="ru-RU"/>
        </w:rPr>
        <w:t>Сузунского</w:t>
      </w:r>
      <w:proofErr w:type="spellEnd"/>
      <w:r w:rsidRPr="00C734C0">
        <w:rPr>
          <w:rFonts w:cs="Arial"/>
          <w:lang w:eastAsia="ru-RU"/>
        </w:rPr>
        <w:t xml:space="preserve"> месторо</w:t>
      </w:r>
      <w:r w:rsidRPr="00C734C0">
        <w:rPr>
          <w:rFonts w:cs="Arial"/>
          <w:lang w:eastAsia="ru-RU"/>
        </w:rPr>
        <w:t>ж</w:t>
      </w:r>
      <w:r w:rsidRPr="00C734C0">
        <w:rPr>
          <w:rFonts w:cs="Arial"/>
          <w:lang w:eastAsia="ru-RU"/>
        </w:rPr>
        <w:t>дения. Кустовая площадка №3.  Коридоры коммуникаций и подъездная дорога. Уплотн</w:t>
      </w:r>
      <w:r w:rsidRPr="00C734C0">
        <w:rPr>
          <w:rFonts w:cs="Arial"/>
          <w:lang w:eastAsia="ru-RU"/>
        </w:rPr>
        <w:t>е</w:t>
      </w:r>
      <w:r w:rsidRPr="00C734C0">
        <w:rPr>
          <w:rFonts w:cs="Arial"/>
          <w:lang w:eastAsia="ru-RU"/>
        </w:rPr>
        <w:t>ние» нет объектов культурного наследия (в том числе включенных в единый госуда</w:t>
      </w:r>
      <w:r w:rsidRPr="00C734C0">
        <w:rPr>
          <w:rFonts w:cs="Arial"/>
          <w:lang w:eastAsia="ru-RU"/>
        </w:rPr>
        <w:t>р</w:t>
      </w:r>
      <w:r w:rsidRPr="00C734C0">
        <w:rPr>
          <w:rFonts w:cs="Arial"/>
          <w:lang w:eastAsia="ru-RU"/>
        </w:rPr>
        <w:t>ственный реестр объектов культурного наследия (памятников истории и культуры) нар</w:t>
      </w:r>
      <w:r w:rsidRPr="00C734C0">
        <w:rPr>
          <w:rFonts w:cs="Arial"/>
          <w:lang w:eastAsia="ru-RU"/>
        </w:rPr>
        <w:t>о</w:t>
      </w:r>
      <w:r w:rsidRPr="00C734C0">
        <w:rPr>
          <w:rFonts w:cs="Arial"/>
          <w:lang w:eastAsia="ru-RU"/>
        </w:rPr>
        <w:t>дов Российской Федерации), их зон охраны и защитных зон, выявленных объектов кул</w:t>
      </w:r>
      <w:r w:rsidRPr="00C734C0">
        <w:rPr>
          <w:rFonts w:cs="Arial"/>
          <w:lang w:eastAsia="ru-RU"/>
        </w:rPr>
        <w:t>ь</w:t>
      </w:r>
      <w:r w:rsidRPr="00C734C0">
        <w:rPr>
          <w:rFonts w:cs="Arial"/>
          <w:lang w:eastAsia="ru-RU"/>
        </w:rPr>
        <w:t>турного наследия (Приложение Ж).</w:t>
      </w:r>
    </w:p>
    <w:p w14:paraId="21A2EF38" w14:textId="77777777" w:rsidR="005E5A6E" w:rsidRPr="00C734C0" w:rsidRDefault="005E5A6E" w:rsidP="00C734C0">
      <w:pPr>
        <w:rPr>
          <w:rFonts w:cs="Arial"/>
          <w:highlight w:val="yellow"/>
          <w:lang w:eastAsia="ru-RU"/>
        </w:rPr>
      </w:pPr>
    </w:p>
    <w:p w14:paraId="26AC1053" w14:textId="46F28521" w:rsidR="004A632C" w:rsidRPr="00C734C0" w:rsidRDefault="004A632C" w:rsidP="00C734C0">
      <w:pPr>
        <w:ind w:right="-2"/>
        <w:rPr>
          <w:rFonts w:cs="Arial"/>
        </w:rPr>
      </w:pPr>
      <w:bookmarkStart w:id="35" w:name="_Toc2169361"/>
    </w:p>
    <w:p w14:paraId="56680044" w14:textId="77777777" w:rsidR="004A632C" w:rsidRPr="00C734C0" w:rsidRDefault="004A632C" w:rsidP="00C734C0">
      <w:pPr>
        <w:ind w:right="-2"/>
        <w:rPr>
          <w:rFonts w:cs="Arial"/>
        </w:rPr>
      </w:pPr>
    </w:p>
    <w:p w14:paraId="62D9F0F0" w14:textId="77777777" w:rsidR="00054965" w:rsidRPr="00C734C0" w:rsidRDefault="00054965" w:rsidP="00C734C0">
      <w:pPr>
        <w:spacing w:line="276" w:lineRule="auto"/>
        <w:jc w:val="left"/>
        <w:rPr>
          <w:b/>
          <w:noProof/>
          <w:sz w:val="20"/>
          <w:szCs w:val="20"/>
        </w:rPr>
      </w:pPr>
    </w:p>
    <w:p w14:paraId="3FE4106D" w14:textId="77777777" w:rsidR="00054965" w:rsidRPr="00C734C0" w:rsidRDefault="00054965" w:rsidP="00C734C0"/>
    <w:p w14:paraId="63C5683D" w14:textId="77777777" w:rsidR="00F84947" w:rsidRPr="00C734C0" w:rsidRDefault="001819AD" w:rsidP="00C734C0">
      <w:pPr>
        <w:pStyle w:val="1"/>
      </w:pPr>
      <w:bookmarkStart w:id="36" w:name="_Toc378860986"/>
      <w:bookmarkStart w:id="37" w:name="_Toc380675519"/>
      <w:bookmarkStart w:id="38" w:name="_Toc508712340"/>
      <w:bookmarkStart w:id="39" w:name="_Toc2169366"/>
      <w:bookmarkStart w:id="40" w:name="_Toc57124680"/>
      <w:bookmarkEnd w:id="35"/>
      <w:r w:rsidRPr="00C734C0">
        <w:lastRenderedPageBreak/>
        <w:t>Ссылочные нормативные документы</w:t>
      </w:r>
      <w:bookmarkEnd w:id="36"/>
      <w:bookmarkEnd w:id="37"/>
      <w:bookmarkEnd w:id="38"/>
      <w:bookmarkEnd w:id="39"/>
      <w:bookmarkEnd w:id="40"/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3969"/>
        <w:gridCol w:w="4649"/>
        <w:gridCol w:w="1304"/>
      </w:tblGrid>
      <w:tr w:rsidR="006C5084" w:rsidRPr="00C734C0" w14:paraId="19630B8B" w14:textId="77777777" w:rsidTr="004D4CE4">
        <w:trPr>
          <w:cantSplit/>
          <w:trHeight w:val="1206"/>
          <w:tblHeader/>
          <w:jc w:val="center"/>
        </w:trPr>
        <w:tc>
          <w:tcPr>
            <w:tcW w:w="8618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28BB1D4" w14:textId="77777777" w:rsidR="008E50AF" w:rsidRPr="00C734C0" w:rsidRDefault="008E50AF" w:rsidP="00C734C0">
            <w:pPr>
              <w:pStyle w:val="ac"/>
              <w:jc w:val="center"/>
              <w:rPr>
                <w:sz w:val="20"/>
              </w:rPr>
            </w:pPr>
            <w:r w:rsidRPr="00C734C0">
              <w:rPr>
                <w:sz w:val="20"/>
              </w:rPr>
              <w:t>Обозначение документа, на который дана ссылка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5431E675" w14:textId="77777777" w:rsidR="008E50AF" w:rsidRPr="00C734C0" w:rsidRDefault="008E50AF" w:rsidP="00C734C0">
            <w:pPr>
              <w:pStyle w:val="ac"/>
              <w:jc w:val="center"/>
              <w:rPr>
                <w:sz w:val="20"/>
              </w:rPr>
            </w:pPr>
            <w:r w:rsidRPr="00C734C0">
              <w:rPr>
                <w:sz w:val="20"/>
              </w:rPr>
              <w:t>Номер раздела, пункта, подпункта тома</w:t>
            </w:r>
          </w:p>
        </w:tc>
      </w:tr>
      <w:tr w:rsidR="006C5084" w:rsidRPr="00C734C0" w14:paraId="05DF517E" w14:textId="77777777" w:rsidTr="004D4CE4">
        <w:trPr>
          <w:cantSplit/>
          <w:trHeight w:val="291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07BEA2B3" w14:textId="39297F8F" w:rsidR="00C50428" w:rsidRPr="00C734C0" w:rsidRDefault="00C50428" w:rsidP="00C734C0">
            <w:pPr>
              <w:pStyle w:val="ac"/>
              <w:jc w:val="left"/>
              <w:rPr>
                <w:rFonts w:cs="Arial"/>
              </w:rPr>
            </w:pPr>
            <w:r w:rsidRPr="00C734C0">
              <w:rPr>
                <w:rFonts w:cs="Arial"/>
              </w:rPr>
              <w:t>№190-ФЗ от 29.12.2004 г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37746047" w14:textId="080F72F6" w:rsidR="00C50428" w:rsidRPr="00C734C0" w:rsidRDefault="00C50428" w:rsidP="00C734C0">
            <w:pPr>
              <w:pStyle w:val="ac"/>
              <w:jc w:val="left"/>
              <w:rPr>
                <w:rFonts w:cs="Arial"/>
              </w:rPr>
            </w:pPr>
            <w:r w:rsidRPr="00C734C0">
              <w:rPr>
                <w:rFonts w:cs="Arial"/>
              </w:rPr>
              <w:t xml:space="preserve">Градостроительный кодекс Российской Федерации 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069E66ED" w14:textId="68C9C8EE" w:rsidR="00C50428" w:rsidRPr="00C734C0" w:rsidRDefault="006C5084" w:rsidP="00C734C0">
            <w:pPr>
              <w:pStyle w:val="ac"/>
              <w:jc w:val="center"/>
              <w:rPr>
                <w:sz w:val="20"/>
              </w:rPr>
            </w:pPr>
            <w:r w:rsidRPr="00C734C0">
              <w:t>1</w:t>
            </w:r>
          </w:p>
        </w:tc>
      </w:tr>
      <w:tr w:rsidR="006C5084" w:rsidRPr="00C734C0" w14:paraId="22600462" w14:textId="77777777" w:rsidTr="004D4CE4">
        <w:trPr>
          <w:cantSplit/>
          <w:trHeight w:val="341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6345F582" w14:textId="1E779D8F" w:rsidR="00C50428" w:rsidRPr="00C734C0" w:rsidRDefault="00C50428" w:rsidP="00C734C0">
            <w:pPr>
              <w:pStyle w:val="ac"/>
              <w:jc w:val="left"/>
            </w:pPr>
            <w:r w:rsidRPr="00C734C0">
              <w:rPr>
                <w:rFonts w:cs="Arial"/>
              </w:rPr>
              <w:t>№136-ФЗ от 25.10.2001 г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0DE878E9" w14:textId="6DE447A5" w:rsidR="00C50428" w:rsidRPr="00C734C0" w:rsidRDefault="00C50428" w:rsidP="00C734C0">
            <w:pPr>
              <w:pStyle w:val="ac"/>
              <w:jc w:val="left"/>
            </w:pPr>
            <w:r w:rsidRPr="00C734C0">
              <w:rPr>
                <w:rFonts w:cs="Arial"/>
              </w:rPr>
              <w:t>Земельный кодекс Российской Федерации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2A733FB6" w14:textId="2996B2EB" w:rsidR="00C50428" w:rsidRPr="00C734C0" w:rsidRDefault="006C5084" w:rsidP="00C734C0">
            <w:pPr>
              <w:pStyle w:val="ac"/>
              <w:jc w:val="center"/>
              <w:rPr>
                <w:sz w:val="20"/>
              </w:rPr>
            </w:pPr>
            <w:r w:rsidRPr="00C734C0">
              <w:t>1</w:t>
            </w:r>
          </w:p>
        </w:tc>
      </w:tr>
      <w:tr w:rsidR="006C5084" w:rsidRPr="00C734C0" w14:paraId="20F747BB" w14:textId="77777777" w:rsidTr="004D4CE4">
        <w:trPr>
          <w:cantSplit/>
          <w:trHeight w:val="335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5894E038" w14:textId="58E4A6D0" w:rsidR="00C50428" w:rsidRPr="00C734C0" w:rsidRDefault="00C50428" w:rsidP="00C734C0">
            <w:pPr>
              <w:pStyle w:val="ac"/>
              <w:jc w:val="left"/>
            </w:pPr>
            <w:r w:rsidRPr="00C734C0">
              <w:t>№200-ФЗ от 04.12.2006 г.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626A9C28" w14:textId="56E066CF" w:rsidR="00C50428" w:rsidRPr="00C734C0" w:rsidRDefault="00C50428" w:rsidP="00C734C0">
            <w:pPr>
              <w:pStyle w:val="ac"/>
              <w:jc w:val="left"/>
            </w:pPr>
            <w:r w:rsidRPr="00C734C0">
              <w:rPr>
                <w:rFonts w:cs="Arial"/>
              </w:rPr>
              <w:t>Лесной кодекс Российской Федерации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2EF5A63D" w14:textId="51D03AB0" w:rsidR="00C50428" w:rsidRPr="00C734C0" w:rsidRDefault="006C5084" w:rsidP="00C734C0">
            <w:pPr>
              <w:pStyle w:val="ac"/>
              <w:jc w:val="center"/>
              <w:rPr>
                <w:sz w:val="20"/>
              </w:rPr>
            </w:pPr>
            <w:r w:rsidRPr="00C734C0">
              <w:t>1</w:t>
            </w:r>
          </w:p>
        </w:tc>
      </w:tr>
      <w:tr w:rsidR="006C5084" w:rsidRPr="00C734C0" w14:paraId="0FFD66BE" w14:textId="77777777" w:rsidTr="004D4CE4">
        <w:trPr>
          <w:cantSplit/>
          <w:trHeight w:val="335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4987950B" w14:textId="779F356C" w:rsidR="00C50428" w:rsidRPr="00C734C0" w:rsidRDefault="00C50428" w:rsidP="00C734C0">
            <w:pPr>
              <w:pStyle w:val="ac"/>
              <w:jc w:val="left"/>
            </w:pPr>
            <w:r w:rsidRPr="00C734C0">
              <w:rPr>
                <w:rFonts w:cs="Arial"/>
              </w:rPr>
              <w:t>№74-ФЗ от 03.06.2006 г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716DA51A" w14:textId="31D17921" w:rsidR="00C50428" w:rsidRPr="00C734C0" w:rsidRDefault="00C50428" w:rsidP="00C734C0">
            <w:pPr>
              <w:pStyle w:val="ac"/>
              <w:jc w:val="left"/>
              <w:rPr>
                <w:rFonts w:cs="Arial"/>
              </w:rPr>
            </w:pPr>
            <w:r w:rsidRPr="00C734C0">
              <w:rPr>
                <w:rFonts w:cs="Arial"/>
              </w:rPr>
              <w:t>Водный кодекс Российской Федерации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1663DC0C" w14:textId="0B6BBDB9" w:rsidR="00C50428" w:rsidRPr="00C734C0" w:rsidRDefault="006C5084" w:rsidP="00C734C0">
            <w:pPr>
              <w:pStyle w:val="ac"/>
              <w:jc w:val="center"/>
              <w:rPr>
                <w:sz w:val="20"/>
              </w:rPr>
            </w:pPr>
            <w:r w:rsidRPr="00C734C0">
              <w:t>1</w:t>
            </w:r>
          </w:p>
        </w:tc>
      </w:tr>
      <w:tr w:rsidR="006C5084" w:rsidRPr="00C734C0" w14:paraId="0703FCCF" w14:textId="77777777" w:rsidTr="001614B8">
        <w:trPr>
          <w:cantSplit/>
          <w:trHeight w:val="335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B514EF" w14:textId="67BC3520" w:rsidR="006C5084" w:rsidRPr="00C734C0" w:rsidRDefault="006C5084" w:rsidP="00C734C0">
            <w:pPr>
              <w:pStyle w:val="ac"/>
              <w:jc w:val="left"/>
              <w:rPr>
                <w:rFonts w:cs="Arial"/>
              </w:rPr>
            </w:pPr>
            <w:r w:rsidRPr="00C734C0">
              <w:rPr>
                <w:rFonts w:cs="Arial"/>
              </w:rPr>
              <w:t xml:space="preserve">Приказ </w:t>
            </w:r>
            <w:r w:rsidRPr="00C734C0">
              <w:t>Министерства строител</w:t>
            </w:r>
            <w:r w:rsidRPr="00C734C0">
              <w:t>ь</w:t>
            </w:r>
            <w:r w:rsidRPr="00C734C0">
              <w:t>ства и жилищно-коммунального х</w:t>
            </w:r>
            <w:r w:rsidRPr="00C734C0">
              <w:t>о</w:t>
            </w:r>
            <w:r w:rsidRPr="00C734C0">
              <w:t>зяйства</w:t>
            </w:r>
            <w:r w:rsidRPr="00C734C0">
              <w:rPr>
                <w:rFonts w:cs="Arial"/>
              </w:rPr>
              <w:t xml:space="preserve"> от 25.04.2017 г. №740/</w:t>
            </w:r>
            <w:proofErr w:type="spellStart"/>
            <w:proofErr w:type="gramStart"/>
            <w:r w:rsidRPr="00C734C0">
              <w:rPr>
                <w:rFonts w:cs="Arial"/>
              </w:rPr>
              <w:t>пр</w:t>
            </w:r>
            <w:proofErr w:type="spellEnd"/>
            <w:proofErr w:type="gramEnd"/>
          </w:p>
        </w:tc>
        <w:tc>
          <w:tcPr>
            <w:tcW w:w="4649" w:type="dxa"/>
            <w:tcBorders>
              <w:left w:val="nil"/>
            </w:tcBorders>
            <w:shd w:val="clear" w:color="auto" w:fill="auto"/>
            <w:vAlign w:val="center"/>
          </w:tcPr>
          <w:p w14:paraId="38F0F3D6" w14:textId="3A4EFFCA" w:rsidR="006C5084" w:rsidRPr="00C734C0" w:rsidRDefault="006C5084" w:rsidP="00C734C0">
            <w:pPr>
              <w:pStyle w:val="ac"/>
              <w:jc w:val="left"/>
              <w:rPr>
                <w:rFonts w:cs="Arial"/>
              </w:rPr>
            </w:pPr>
            <w:r w:rsidRPr="00C734C0">
              <w:rPr>
                <w:rFonts w:cs="Arial"/>
              </w:rPr>
              <w:t>Об установлении случаев подготовки и требований к подготовке входящей в с</w:t>
            </w:r>
            <w:r w:rsidRPr="00C734C0">
              <w:rPr>
                <w:rFonts w:cs="Arial"/>
              </w:rPr>
              <w:t>о</w:t>
            </w:r>
            <w:r w:rsidRPr="00C734C0">
              <w:rPr>
                <w:rFonts w:cs="Arial"/>
              </w:rPr>
              <w:t>став материалов по обоснованию проекта планировки территории схемы вертикал</w:t>
            </w:r>
            <w:r w:rsidRPr="00C734C0">
              <w:rPr>
                <w:rFonts w:cs="Arial"/>
              </w:rPr>
              <w:t>ь</w:t>
            </w:r>
            <w:r w:rsidRPr="00C734C0">
              <w:rPr>
                <w:rFonts w:cs="Arial"/>
              </w:rPr>
              <w:t>ной планировки, инженерной подготовки и инженерной защиты территории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0EC71882" w14:textId="3F0652E9" w:rsidR="006C5084" w:rsidRPr="00C734C0" w:rsidRDefault="006C5084" w:rsidP="00C734C0">
            <w:pPr>
              <w:pStyle w:val="ac"/>
              <w:jc w:val="center"/>
            </w:pPr>
            <w:r w:rsidRPr="00C734C0">
              <w:t>1</w:t>
            </w:r>
          </w:p>
        </w:tc>
      </w:tr>
    </w:tbl>
    <w:p w14:paraId="298AF442" w14:textId="77777777" w:rsidR="008B18EA" w:rsidRPr="00C734C0" w:rsidRDefault="008B18EA" w:rsidP="00C734C0"/>
    <w:p w14:paraId="47251903" w14:textId="77777777" w:rsidR="002A2996" w:rsidRPr="00C734C0" w:rsidRDefault="002A2996" w:rsidP="00C734C0">
      <w:pPr>
        <w:sectPr w:rsidR="002A2996" w:rsidRPr="00C734C0" w:rsidSect="00054965">
          <w:headerReference w:type="first" r:id="rId26"/>
          <w:footerReference w:type="first" r:id="rId27"/>
          <w:pgSz w:w="11906" w:h="16838"/>
          <w:pgMar w:top="1134" w:right="851" w:bottom="1985" w:left="1701" w:header="284" w:footer="284" w:gutter="0"/>
          <w:pgNumType w:start="3"/>
          <w:cols w:space="708"/>
          <w:titlePg/>
          <w:docGrid w:linePitch="360"/>
        </w:sectPr>
      </w:pPr>
    </w:p>
    <w:p w14:paraId="52C95D8B" w14:textId="23047F91" w:rsidR="008B18EA" w:rsidRPr="00C734C0" w:rsidRDefault="008B18EA" w:rsidP="00C734C0"/>
    <w:p w14:paraId="63C568A0" w14:textId="77777777" w:rsidR="00B25741" w:rsidRPr="00C734C0" w:rsidRDefault="00AC2570" w:rsidP="00C734C0">
      <w:pPr>
        <w:pStyle w:val="14"/>
      </w:pPr>
      <w:bookmarkStart w:id="41" w:name="_Toc404092818"/>
      <w:bookmarkStart w:id="42" w:name="_Toc482285038"/>
      <w:bookmarkStart w:id="43" w:name="_Toc482777768"/>
      <w:bookmarkStart w:id="44" w:name="_Toc484086837"/>
      <w:bookmarkStart w:id="45" w:name="_Toc508712310"/>
      <w:bookmarkStart w:id="46" w:name="_Toc508712341"/>
      <w:bookmarkStart w:id="47" w:name="_Toc508712931"/>
      <w:bookmarkStart w:id="48" w:name="_Toc508713217"/>
      <w:bookmarkStart w:id="49" w:name="_Toc508713926"/>
      <w:bookmarkStart w:id="50" w:name="_Toc527459288"/>
      <w:bookmarkStart w:id="51" w:name="_Toc527459579"/>
      <w:bookmarkStart w:id="52" w:name="_Toc531696890"/>
      <w:bookmarkStart w:id="53" w:name="_Toc2169190"/>
      <w:bookmarkStart w:id="54" w:name="_Toc2169367"/>
      <w:bookmarkStart w:id="55" w:name="_Toc2169796"/>
      <w:bookmarkStart w:id="56" w:name="_Toc15049277"/>
      <w:bookmarkStart w:id="57" w:name="_Toc16523285"/>
      <w:bookmarkStart w:id="58" w:name="_Toc44956319"/>
      <w:bookmarkStart w:id="59" w:name="_Toc57124681"/>
      <w:r w:rsidRPr="00C734C0">
        <w:lastRenderedPageBreak/>
        <w:t>Т</w:t>
      </w:r>
      <w:r w:rsidR="00B25741" w:rsidRPr="00C734C0">
        <w:t>аблица регистрации изменений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tbl>
      <w:tblPr>
        <w:tblW w:w="9923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7E4944" w:rsidRPr="00C734C0" w14:paraId="63C568A2" w14:textId="77777777" w:rsidTr="00A64F7D">
        <w:trPr>
          <w:trHeight w:hRule="exact" w:val="567"/>
          <w:jc w:val="center"/>
        </w:trPr>
        <w:tc>
          <w:tcPr>
            <w:tcW w:w="9923" w:type="dxa"/>
            <w:gridSpan w:val="9"/>
            <w:shd w:val="clear" w:color="auto" w:fill="auto"/>
            <w:vAlign w:val="center"/>
          </w:tcPr>
          <w:p w14:paraId="63C568A1" w14:textId="77777777" w:rsidR="00B25741" w:rsidRPr="00C734C0" w:rsidRDefault="00B25741" w:rsidP="00C734C0">
            <w:pPr>
              <w:pStyle w:val="ac"/>
              <w:jc w:val="center"/>
              <w:rPr>
                <w:sz w:val="20"/>
                <w:szCs w:val="20"/>
              </w:rPr>
            </w:pPr>
            <w:r w:rsidRPr="00C734C0">
              <w:rPr>
                <w:sz w:val="20"/>
                <w:szCs w:val="20"/>
              </w:rPr>
              <w:t>Таблица регистрации изменений</w:t>
            </w:r>
          </w:p>
        </w:tc>
      </w:tr>
      <w:tr w:rsidR="007E4944" w:rsidRPr="00C734C0" w14:paraId="63C568A9" w14:textId="77777777" w:rsidTr="00A64F7D">
        <w:trPr>
          <w:cantSplit/>
          <w:trHeight w:hRule="exact" w:val="454"/>
          <w:jc w:val="center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63C568A3" w14:textId="77777777" w:rsidR="00B25741" w:rsidRPr="00C734C0" w:rsidRDefault="00B25741" w:rsidP="00C734C0">
            <w:pPr>
              <w:pStyle w:val="ac"/>
              <w:jc w:val="center"/>
              <w:rPr>
                <w:sz w:val="20"/>
                <w:szCs w:val="20"/>
              </w:rPr>
            </w:pPr>
            <w:r w:rsidRPr="00C734C0">
              <w:rPr>
                <w:sz w:val="20"/>
                <w:szCs w:val="20"/>
              </w:rPr>
              <w:t>Изм.</w:t>
            </w:r>
          </w:p>
        </w:tc>
        <w:tc>
          <w:tcPr>
            <w:tcW w:w="4536" w:type="dxa"/>
            <w:gridSpan w:val="4"/>
            <w:shd w:val="clear" w:color="auto" w:fill="auto"/>
            <w:vAlign w:val="center"/>
          </w:tcPr>
          <w:p w14:paraId="63C568A4" w14:textId="77777777" w:rsidR="00B25741" w:rsidRPr="00C734C0" w:rsidRDefault="00B25741" w:rsidP="00C734C0">
            <w:pPr>
              <w:pStyle w:val="ac"/>
              <w:jc w:val="center"/>
              <w:rPr>
                <w:sz w:val="20"/>
                <w:szCs w:val="20"/>
              </w:rPr>
            </w:pPr>
            <w:r w:rsidRPr="00C734C0">
              <w:rPr>
                <w:sz w:val="20"/>
                <w:szCs w:val="20"/>
              </w:rPr>
              <w:t>Номера листов</w:t>
            </w:r>
            <w:r w:rsidR="001D6916" w:rsidRPr="00C734C0">
              <w:rPr>
                <w:sz w:val="20"/>
                <w:szCs w:val="20"/>
              </w:rPr>
              <w:t xml:space="preserve"> (страниц</w:t>
            </w:r>
            <w:r w:rsidRPr="00C734C0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3C568A5" w14:textId="77777777" w:rsidR="00B25741" w:rsidRPr="00C734C0" w:rsidRDefault="00B25741" w:rsidP="00C734C0">
            <w:pPr>
              <w:pStyle w:val="ac"/>
              <w:jc w:val="center"/>
              <w:rPr>
                <w:sz w:val="20"/>
                <w:szCs w:val="20"/>
              </w:rPr>
            </w:pPr>
            <w:r w:rsidRPr="00C734C0">
              <w:rPr>
                <w:sz w:val="20"/>
                <w:szCs w:val="20"/>
              </w:rPr>
              <w:t>Всего листов (страниц) в док.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3C568A6" w14:textId="77777777" w:rsidR="00B25741" w:rsidRPr="00C734C0" w:rsidRDefault="00B25741" w:rsidP="00C734C0">
            <w:pPr>
              <w:pStyle w:val="ac"/>
              <w:jc w:val="center"/>
              <w:rPr>
                <w:sz w:val="20"/>
                <w:szCs w:val="20"/>
              </w:rPr>
            </w:pPr>
            <w:r w:rsidRPr="00C734C0">
              <w:rPr>
                <w:sz w:val="20"/>
                <w:szCs w:val="20"/>
              </w:rPr>
              <w:t>Номер док.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3C568A7" w14:textId="77777777" w:rsidR="00B25741" w:rsidRPr="00C734C0" w:rsidRDefault="00B25741" w:rsidP="00C734C0">
            <w:pPr>
              <w:pStyle w:val="ac"/>
              <w:jc w:val="center"/>
              <w:rPr>
                <w:sz w:val="20"/>
                <w:szCs w:val="20"/>
              </w:rPr>
            </w:pPr>
            <w:r w:rsidRPr="00C734C0">
              <w:rPr>
                <w:sz w:val="20"/>
                <w:szCs w:val="20"/>
              </w:rPr>
              <w:t>Подп.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3C568A8" w14:textId="77777777" w:rsidR="00B25741" w:rsidRPr="00C734C0" w:rsidRDefault="00B25741" w:rsidP="00C734C0">
            <w:pPr>
              <w:pStyle w:val="ac"/>
              <w:jc w:val="center"/>
              <w:rPr>
                <w:sz w:val="20"/>
                <w:szCs w:val="20"/>
              </w:rPr>
            </w:pPr>
            <w:r w:rsidRPr="00C734C0">
              <w:rPr>
                <w:sz w:val="20"/>
                <w:szCs w:val="20"/>
              </w:rPr>
              <w:t>Дата</w:t>
            </w:r>
          </w:p>
        </w:tc>
      </w:tr>
      <w:tr w:rsidR="007E4944" w:rsidRPr="00C734C0" w14:paraId="63C568B3" w14:textId="77777777" w:rsidTr="00A64F7D">
        <w:trPr>
          <w:cantSplit/>
          <w:trHeight w:hRule="exact" w:val="567"/>
          <w:jc w:val="center"/>
        </w:trPr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63C568AA" w14:textId="77777777" w:rsidR="00B25741" w:rsidRPr="00C734C0" w:rsidRDefault="00B25741" w:rsidP="00C734C0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AB" w14:textId="77777777" w:rsidR="00B25741" w:rsidRPr="00C734C0" w:rsidRDefault="00B25741" w:rsidP="00C734C0">
            <w:pPr>
              <w:pStyle w:val="ac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34C0">
              <w:rPr>
                <w:sz w:val="20"/>
                <w:szCs w:val="20"/>
              </w:rPr>
              <w:t>изме-ненных</w:t>
            </w:r>
            <w:proofErr w:type="spellEnd"/>
            <w:proofErr w:type="gramEnd"/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AC" w14:textId="77777777" w:rsidR="00B25741" w:rsidRPr="00C734C0" w:rsidRDefault="00B25741" w:rsidP="00C734C0">
            <w:pPr>
              <w:pStyle w:val="ac"/>
              <w:jc w:val="center"/>
              <w:rPr>
                <w:sz w:val="20"/>
                <w:szCs w:val="20"/>
              </w:rPr>
            </w:pPr>
            <w:proofErr w:type="gramStart"/>
            <w:r w:rsidRPr="00C734C0">
              <w:rPr>
                <w:sz w:val="20"/>
                <w:szCs w:val="20"/>
              </w:rPr>
              <w:t>заме-</w:t>
            </w:r>
            <w:proofErr w:type="spellStart"/>
            <w:r w:rsidRPr="00C734C0">
              <w:rPr>
                <w:sz w:val="20"/>
                <w:szCs w:val="20"/>
              </w:rPr>
              <w:t>ненных</w:t>
            </w:r>
            <w:proofErr w:type="spellEnd"/>
            <w:proofErr w:type="gramEnd"/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AD" w14:textId="77777777" w:rsidR="00B25741" w:rsidRPr="00C734C0" w:rsidRDefault="00B25741" w:rsidP="00C734C0">
            <w:pPr>
              <w:pStyle w:val="ac"/>
              <w:jc w:val="center"/>
              <w:rPr>
                <w:sz w:val="20"/>
                <w:szCs w:val="20"/>
              </w:rPr>
            </w:pPr>
            <w:r w:rsidRPr="00C734C0">
              <w:rPr>
                <w:sz w:val="20"/>
                <w:szCs w:val="20"/>
              </w:rPr>
              <w:t>новых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AE" w14:textId="77777777" w:rsidR="00B25741" w:rsidRPr="00C734C0" w:rsidRDefault="00B25741" w:rsidP="00C734C0">
            <w:pPr>
              <w:pStyle w:val="ac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34C0">
              <w:rPr>
                <w:sz w:val="20"/>
                <w:szCs w:val="20"/>
              </w:rPr>
              <w:t>аннули-рованных</w:t>
            </w:r>
            <w:proofErr w:type="spellEnd"/>
            <w:proofErr w:type="gramEnd"/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AF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B0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B1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B2" w14:textId="77777777" w:rsidR="00B25741" w:rsidRPr="00C734C0" w:rsidRDefault="00B25741" w:rsidP="00C734C0">
            <w:pPr>
              <w:pStyle w:val="ac"/>
              <w:jc w:val="center"/>
            </w:pPr>
          </w:p>
        </w:tc>
      </w:tr>
      <w:tr w:rsidR="007E4944" w:rsidRPr="00C734C0" w14:paraId="63C568BD" w14:textId="77777777" w:rsidTr="00A64F7D">
        <w:trPr>
          <w:trHeight w:hRule="exact" w:val="729"/>
          <w:jc w:val="center"/>
        </w:trPr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4" w14:textId="48ED6960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5" w14:textId="453CCF6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6" w14:textId="2605BD53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7" w14:textId="3A994C02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8" w14:textId="70FD25A0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9" w14:textId="595019DD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A" w14:textId="3F55CAC1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B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C" w14:textId="73813832" w:rsidR="00B25741" w:rsidRPr="00C734C0" w:rsidRDefault="00B25741" w:rsidP="00C734C0">
            <w:pPr>
              <w:pStyle w:val="ac"/>
              <w:jc w:val="center"/>
            </w:pPr>
          </w:p>
        </w:tc>
      </w:tr>
      <w:tr w:rsidR="007E4944" w:rsidRPr="00C734C0" w14:paraId="63C568C7" w14:textId="77777777" w:rsidTr="00A64F7D">
        <w:trPr>
          <w:trHeight w:hRule="exact" w:val="454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3C568BE" w14:textId="310C513C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BF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0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1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2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3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4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5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6" w14:textId="77777777" w:rsidR="00B25741" w:rsidRPr="00C734C0" w:rsidRDefault="00B25741" w:rsidP="00C734C0">
            <w:pPr>
              <w:pStyle w:val="ac"/>
              <w:jc w:val="center"/>
            </w:pPr>
          </w:p>
        </w:tc>
      </w:tr>
      <w:tr w:rsidR="007E4944" w:rsidRPr="00C734C0" w14:paraId="63C568D1" w14:textId="77777777" w:rsidTr="00A64F7D">
        <w:trPr>
          <w:trHeight w:hRule="exact" w:val="454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3C568C8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9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A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B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C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D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E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F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0" w14:textId="77777777" w:rsidR="00B25741" w:rsidRPr="00C734C0" w:rsidRDefault="00B25741" w:rsidP="00C734C0">
            <w:pPr>
              <w:pStyle w:val="ac"/>
              <w:jc w:val="center"/>
            </w:pPr>
          </w:p>
        </w:tc>
      </w:tr>
      <w:tr w:rsidR="00B25741" w:rsidRPr="00C734C0" w14:paraId="63C568DB" w14:textId="77777777" w:rsidTr="00A64F7D">
        <w:trPr>
          <w:trHeight w:hRule="exact" w:val="454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3C568D2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3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4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5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6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7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8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9" w14:textId="77777777" w:rsidR="00B25741" w:rsidRPr="00C734C0" w:rsidRDefault="00B25741" w:rsidP="00C734C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A" w14:textId="77777777" w:rsidR="00B25741" w:rsidRPr="00C734C0" w:rsidRDefault="00B25741" w:rsidP="00C734C0">
            <w:pPr>
              <w:pStyle w:val="ac"/>
              <w:jc w:val="center"/>
            </w:pPr>
          </w:p>
        </w:tc>
      </w:tr>
    </w:tbl>
    <w:p w14:paraId="63C568DC" w14:textId="77777777" w:rsidR="00B25741" w:rsidRPr="00C734C0" w:rsidRDefault="00B25741" w:rsidP="00C734C0"/>
    <w:p w14:paraId="63C568DD" w14:textId="77777777" w:rsidR="00B25741" w:rsidRPr="00C734C0" w:rsidRDefault="00B25741" w:rsidP="00C734C0"/>
    <w:p w14:paraId="63C568DE" w14:textId="77777777" w:rsidR="00B25741" w:rsidRPr="00C734C0" w:rsidRDefault="00B25741" w:rsidP="00C734C0">
      <w:pPr>
        <w:rPr>
          <w:lang w:val="en-US"/>
        </w:rPr>
      </w:pPr>
    </w:p>
    <w:sectPr w:rsidR="00B25741" w:rsidRPr="00C734C0" w:rsidSect="003C57D7">
      <w:headerReference w:type="default" r:id="rId28"/>
      <w:footerReference w:type="default" r:id="rId29"/>
      <w:type w:val="continuous"/>
      <w:pgSz w:w="11906" w:h="16838"/>
      <w:pgMar w:top="1134" w:right="851" w:bottom="1985" w:left="1701" w:header="284" w:footer="284" w:gutter="0"/>
      <w:pgNumType w:start="2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7BD166" w14:textId="77777777" w:rsidR="001F1B03" w:rsidRDefault="001F1B03" w:rsidP="003F4592">
      <w:r>
        <w:separator/>
      </w:r>
    </w:p>
  </w:endnote>
  <w:endnote w:type="continuationSeparator" w:id="0">
    <w:p w14:paraId="66546B46" w14:textId="77777777" w:rsidR="001F1B03" w:rsidRDefault="001F1B03" w:rsidP="003F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ropeCond">
    <w:altName w:val="Franklin Gothic Medium Cond"/>
    <w:panose1 w:val="02000506030000020004"/>
    <w:charset w:val="00"/>
    <w:family w:val="auto"/>
    <w:pitch w:val="variable"/>
    <w:sig w:usb0="00000203" w:usb1="00000000" w:usb2="00000000" w:usb3="00000000" w:csb0="00000005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C568F5" w14:textId="77777777" w:rsidR="001614B8" w:rsidRPr="004E7E91" w:rsidRDefault="001614B8" w:rsidP="004E7E91">
    <w:pPr>
      <w:pStyle w:val="a7"/>
      <w:spacing w:after="20"/>
      <w:ind w:left="-284" w:right="-567"/>
      <w:rPr>
        <w:szCs w:val="20"/>
      </w:rPr>
    </w:pPr>
    <w:r w:rsidRPr="004E7E91">
      <w:rPr>
        <w:szCs w:val="20"/>
      </w:rPr>
      <w:fldChar w:fldCharType="begin"/>
    </w:r>
    <w:r w:rsidRPr="004E7E91">
      <w:rPr>
        <w:szCs w:val="20"/>
      </w:rPr>
      <w:instrText xml:space="preserve"> FILENAME   \* MERGEFORMAT </w:instrText>
    </w:r>
    <w:r w:rsidRPr="004E7E91">
      <w:rPr>
        <w:szCs w:val="20"/>
      </w:rPr>
      <w:fldChar w:fldCharType="separate"/>
    </w:r>
    <w:r w:rsidR="00C734C0">
      <w:rPr>
        <w:noProof/>
        <w:szCs w:val="20"/>
      </w:rPr>
      <w:t>1750619_1435D-01-703000-PPT2-RU-revС01.docx</w:t>
    </w:r>
    <w:r w:rsidRPr="004E7E91">
      <w:rPr>
        <w:szCs w:val="20"/>
      </w:rPr>
      <w:fldChar w:fldCharType="end"/>
    </w:r>
    <w:r w:rsidRPr="004E7E91">
      <w:rPr>
        <w:szCs w:val="20"/>
      </w:rPr>
      <w:tab/>
      <w:t>Формат А</w:t>
    </w:r>
    <w:proofErr w:type="gramStart"/>
    <w:r w:rsidRPr="004E7E91">
      <w:rPr>
        <w:szCs w:val="20"/>
      </w:rPr>
      <w:t>4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19" w:tblpY="12078"/>
      <w:tblW w:w="992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6"/>
      <w:gridCol w:w="564"/>
      <w:gridCol w:w="850"/>
      <w:gridCol w:w="1134"/>
      <w:gridCol w:w="850"/>
      <w:gridCol w:w="1534"/>
      <w:gridCol w:w="1415"/>
      <w:gridCol w:w="3008"/>
    </w:tblGrid>
    <w:tr w:rsidR="001614B8" w:rsidRPr="00BA219A" w14:paraId="63C568FB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8F7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8F8" w14:textId="77777777" w:rsidR="001614B8" w:rsidRPr="000307BA" w:rsidRDefault="001614B8" w:rsidP="00A74164">
          <w:pPr>
            <w:pStyle w:val="a7"/>
            <w:rPr>
              <w:b/>
              <w:sz w:val="22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8F9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8FA" w14:textId="77777777" w:rsidR="001614B8" w:rsidRPr="00BA219A" w:rsidRDefault="001614B8" w:rsidP="00A74164">
          <w:pPr>
            <w:pStyle w:val="a7"/>
            <w:rPr>
              <w:b/>
              <w:sz w:val="22"/>
              <w:szCs w:val="20"/>
            </w:rPr>
          </w:pPr>
        </w:p>
      </w:tc>
    </w:tr>
    <w:tr w:rsidR="001614B8" w:rsidRPr="00BA219A" w14:paraId="63C568FD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8FC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1614B8" w:rsidRPr="00BA219A" w14:paraId="63C56902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8FE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8FF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00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01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1614B8" w:rsidRPr="00BA219A" w14:paraId="63C56904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03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1614B8" w:rsidRPr="00BA219A" w14:paraId="63C56909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05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906" w14:textId="77777777" w:rsidR="001614B8" w:rsidRPr="00BA219A" w:rsidRDefault="001614B8" w:rsidP="00A74164">
          <w:pPr>
            <w:pStyle w:val="a7"/>
            <w:rPr>
              <w:b/>
              <w:sz w:val="22"/>
              <w:szCs w:val="20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07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08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1614B8" w:rsidRPr="00BA219A" w14:paraId="63C5690B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0A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1614B8" w:rsidRPr="00BA219A" w14:paraId="63C56912" w14:textId="77777777" w:rsidTr="005E3131">
      <w:trPr>
        <w:cantSplit/>
        <w:trHeight w:val="283"/>
      </w:trPr>
      <w:tc>
        <w:tcPr>
          <w:tcW w:w="566" w:type="dxa"/>
          <w:vMerge w:val="restart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0C" w14:textId="77777777" w:rsidR="001614B8" w:rsidRPr="00BA219A" w:rsidRDefault="001614B8" w:rsidP="00E71827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0D" w14:textId="02637BE1" w:rsidR="001614B8" w:rsidRPr="00687BAA" w:rsidRDefault="001614B8" w:rsidP="00E71827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0E" w14:textId="39DA2FAB" w:rsidR="001614B8" w:rsidRPr="00C31DE1" w:rsidRDefault="001614B8" w:rsidP="00E71827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0F" w14:textId="6D4637DE" w:rsidR="001614B8" w:rsidRPr="00C31DE1" w:rsidRDefault="001614B8" w:rsidP="00E71827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10" w14:textId="419431C5" w:rsidR="001614B8" w:rsidRPr="00C31DE1" w:rsidRDefault="001614B8" w:rsidP="00E71827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5957" w:type="dxa"/>
          <w:gridSpan w:val="3"/>
          <w:vMerge w:val="restart"/>
          <w:tcBorders>
            <w:left w:val="nil"/>
          </w:tcBorders>
          <w:shd w:val="clear" w:color="auto" w:fill="auto"/>
          <w:vAlign w:val="center"/>
        </w:tcPr>
        <w:p w14:paraId="63C56911" w14:textId="77777777" w:rsidR="001614B8" w:rsidRPr="00C31DE1" w:rsidRDefault="001614B8" w:rsidP="00E71827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1614B8" w:rsidRPr="00BA219A" w14:paraId="63C56919" w14:textId="77777777" w:rsidTr="005E3131">
      <w:trPr>
        <w:cantSplit/>
        <w:trHeight w:val="283"/>
      </w:trPr>
      <w:tc>
        <w:tcPr>
          <w:tcW w:w="566" w:type="dxa"/>
          <w:vMerge/>
          <w:shd w:val="clear" w:color="auto" w:fill="auto"/>
          <w:tcMar>
            <w:left w:w="0" w:type="dxa"/>
            <w:right w:w="0" w:type="dxa"/>
          </w:tcMar>
          <w:vAlign w:val="center"/>
        </w:tcPr>
        <w:p w14:paraId="63C56913" w14:textId="77777777" w:rsidR="001614B8" w:rsidRPr="00BA219A" w:rsidRDefault="001614B8" w:rsidP="00E71827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14" w14:textId="6F09D52D" w:rsidR="001614B8" w:rsidRPr="00C31DE1" w:rsidRDefault="001614B8" w:rsidP="00E71827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15" w14:textId="77E388F3" w:rsidR="001614B8" w:rsidRPr="003F1DBF" w:rsidRDefault="001614B8" w:rsidP="00E71827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16" w14:textId="77777777" w:rsidR="001614B8" w:rsidRPr="003F1DBF" w:rsidRDefault="001614B8" w:rsidP="00E71827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17" w14:textId="3D942887" w:rsidR="001614B8" w:rsidRPr="00C31DE1" w:rsidRDefault="001614B8" w:rsidP="005247A0">
          <w:pPr>
            <w:pStyle w:val="a7"/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nil"/>
          </w:tcBorders>
          <w:shd w:val="clear" w:color="auto" w:fill="auto"/>
          <w:vAlign w:val="center"/>
        </w:tcPr>
        <w:p w14:paraId="63C56918" w14:textId="77777777" w:rsidR="001614B8" w:rsidRPr="00C31DE1" w:rsidRDefault="001614B8" w:rsidP="00E71827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1614B8" w:rsidRPr="00BA219A" w14:paraId="63C56920" w14:textId="77777777" w:rsidTr="005E3131">
      <w:trPr>
        <w:cantSplit/>
        <w:trHeight w:val="283"/>
      </w:trPr>
      <w:tc>
        <w:tcPr>
          <w:tcW w:w="566" w:type="dxa"/>
          <w:vMerge/>
          <w:shd w:val="clear" w:color="auto" w:fill="auto"/>
          <w:tcMar>
            <w:left w:w="0" w:type="dxa"/>
            <w:right w:w="0" w:type="dxa"/>
          </w:tcMar>
          <w:vAlign w:val="center"/>
        </w:tcPr>
        <w:p w14:paraId="63C5691A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1B" w14:textId="77777777" w:rsidR="001614B8" w:rsidRPr="00C31DE1" w:rsidRDefault="001614B8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1C" w14:textId="77777777" w:rsidR="001614B8" w:rsidRPr="00C31DE1" w:rsidRDefault="001614B8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1D" w14:textId="77777777" w:rsidR="001614B8" w:rsidRPr="00C31DE1" w:rsidRDefault="001614B8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1E" w14:textId="77777777" w:rsidR="001614B8" w:rsidRPr="00C31DE1" w:rsidRDefault="001614B8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nil"/>
          </w:tcBorders>
          <w:shd w:val="clear" w:color="auto" w:fill="auto"/>
          <w:vAlign w:val="center"/>
        </w:tcPr>
        <w:p w14:paraId="63C5691F" w14:textId="77777777" w:rsidR="001614B8" w:rsidRPr="00C31DE1" w:rsidRDefault="001614B8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1614B8" w:rsidRPr="00BA219A" w14:paraId="63C56927" w14:textId="77777777" w:rsidTr="005E3131">
      <w:trPr>
        <w:cantSplit/>
        <w:trHeight w:val="283"/>
      </w:trPr>
      <w:tc>
        <w:tcPr>
          <w:tcW w:w="566" w:type="dxa"/>
          <w:vMerge/>
          <w:shd w:val="clear" w:color="auto" w:fill="auto"/>
          <w:tcMar>
            <w:left w:w="0" w:type="dxa"/>
            <w:right w:w="0" w:type="dxa"/>
          </w:tcMar>
          <w:vAlign w:val="center"/>
        </w:tcPr>
        <w:p w14:paraId="63C56921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22" w14:textId="77777777" w:rsidR="001614B8" w:rsidRPr="00C31DE1" w:rsidRDefault="001614B8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23" w14:textId="77777777" w:rsidR="001614B8" w:rsidRPr="00C31DE1" w:rsidRDefault="001614B8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24" w14:textId="77777777" w:rsidR="001614B8" w:rsidRPr="00C31DE1" w:rsidRDefault="001614B8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25" w14:textId="77777777" w:rsidR="001614B8" w:rsidRPr="00C31DE1" w:rsidRDefault="001614B8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nil"/>
          </w:tcBorders>
          <w:shd w:val="clear" w:color="auto" w:fill="auto"/>
          <w:vAlign w:val="center"/>
        </w:tcPr>
        <w:p w14:paraId="63C56926" w14:textId="77777777" w:rsidR="001614B8" w:rsidRPr="00C31DE1" w:rsidRDefault="001614B8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1614B8" w:rsidRPr="00C25509" w14:paraId="63C56929" w14:textId="77777777" w:rsidTr="00D3634F">
      <w:trPr>
        <w:cantSplit/>
        <w:trHeight w:val="170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28" w14:textId="77777777" w:rsidR="001614B8" w:rsidRPr="00C25509" w:rsidRDefault="001614B8" w:rsidP="00A74164">
          <w:pPr>
            <w:pStyle w:val="a7"/>
            <w:jc w:val="center"/>
            <w:rPr>
              <w:b/>
              <w:sz w:val="10"/>
              <w:szCs w:val="10"/>
            </w:rPr>
          </w:pPr>
        </w:p>
      </w:tc>
    </w:tr>
    <w:tr w:rsidR="001614B8" w:rsidRPr="00BA219A" w14:paraId="63C5692B" w14:textId="77777777" w:rsidTr="00D3634F">
      <w:trPr>
        <w:cantSplit/>
        <w:trHeight w:val="283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2A" w14:textId="77777777" w:rsidR="001614B8" w:rsidRPr="00BA219A" w:rsidRDefault="001614B8" w:rsidP="00A74164">
          <w:pPr>
            <w:pStyle w:val="a7"/>
            <w:jc w:val="center"/>
            <w:rPr>
              <w:b/>
              <w:sz w:val="22"/>
              <w:szCs w:val="20"/>
            </w:rPr>
          </w:pPr>
          <w:r>
            <w:rPr>
              <w:b/>
              <w:sz w:val="22"/>
              <w:szCs w:val="20"/>
            </w:rPr>
            <w:fldChar w:fldCharType="begin"/>
          </w:r>
          <w:r>
            <w:rPr>
              <w:b/>
              <w:sz w:val="22"/>
              <w:szCs w:val="20"/>
            </w:rPr>
            <w:instrText xml:space="preserve"> DOCPROPERTY  Дата_Титул  \* MERGEFORMAT </w:instrText>
          </w:r>
          <w:r>
            <w:rPr>
              <w:b/>
              <w:sz w:val="22"/>
              <w:szCs w:val="20"/>
            </w:rPr>
            <w:fldChar w:fldCharType="separate"/>
          </w:r>
          <w:r w:rsidR="00C734C0">
            <w:rPr>
              <w:b/>
              <w:sz w:val="22"/>
              <w:szCs w:val="20"/>
            </w:rPr>
            <w:t>2020</w:t>
          </w:r>
          <w:r>
            <w:rPr>
              <w:b/>
              <w:sz w:val="22"/>
              <w:szCs w:val="20"/>
            </w:rPr>
            <w:fldChar w:fldCharType="end"/>
          </w:r>
        </w:p>
      </w:tc>
    </w:tr>
    <w:tr w:rsidR="001614B8" w:rsidRPr="00BA219A" w14:paraId="63C5692D" w14:textId="77777777" w:rsidTr="00D3634F">
      <w:trPr>
        <w:cantSplit/>
        <w:trHeight w:val="56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2C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</w:tr>
  </w:tbl>
  <w:p w14:paraId="63C5692E" w14:textId="77777777" w:rsidR="001614B8" w:rsidRPr="003F4592" w:rsidRDefault="001614B8" w:rsidP="004E7E91">
    <w:pPr>
      <w:pStyle w:val="a7"/>
      <w:spacing w:after="20"/>
      <w:ind w:left="-284" w:right="-567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C56939" w14:textId="77777777" w:rsidR="001614B8" w:rsidRPr="004E7E91" w:rsidRDefault="001614B8" w:rsidP="004E7E91">
    <w:pPr>
      <w:pStyle w:val="a7"/>
      <w:spacing w:after="20"/>
      <w:ind w:left="-284" w:right="-567"/>
      <w:rPr>
        <w:szCs w:val="20"/>
      </w:rPr>
    </w:pPr>
    <w:r w:rsidRPr="004E7E91">
      <w:rPr>
        <w:szCs w:val="20"/>
      </w:rPr>
      <w:fldChar w:fldCharType="begin"/>
    </w:r>
    <w:r w:rsidRPr="004E7E91">
      <w:rPr>
        <w:szCs w:val="20"/>
      </w:rPr>
      <w:instrText xml:space="preserve"> FILENAME   \* MERGEFORMAT </w:instrText>
    </w:r>
    <w:r w:rsidRPr="004E7E91">
      <w:rPr>
        <w:szCs w:val="20"/>
      </w:rPr>
      <w:fldChar w:fldCharType="separate"/>
    </w:r>
    <w:r w:rsidR="00C734C0">
      <w:rPr>
        <w:noProof/>
        <w:szCs w:val="20"/>
      </w:rPr>
      <w:t>1750619_1435D-01-703000-PPT2-RU-revС01.docx</w:t>
    </w:r>
    <w:r w:rsidRPr="004E7E91">
      <w:rPr>
        <w:szCs w:val="20"/>
      </w:rPr>
      <w:fldChar w:fldCharType="end"/>
    </w:r>
    <w:r w:rsidRPr="004E7E91">
      <w:rPr>
        <w:szCs w:val="20"/>
      </w:rPr>
      <w:tab/>
      <w:t>Формат А</w:t>
    </w:r>
    <w:proofErr w:type="gramStart"/>
    <w:r w:rsidRPr="004E7E91">
      <w:rPr>
        <w:szCs w:val="20"/>
      </w:rPr>
      <w:t>4</w:t>
    </w:r>
    <w:proofErr w:type="gramEnd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19" w:tblpY="12078"/>
      <w:tblW w:w="992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6"/>
      <w:gridCol w:w="564"/>
      <w:gridCol w:w="850"/>
      <w:gridCol w:w="1134"/>
      <w:gridCol w:w="850"/>
      <w:gridCol w:w="1534"/>
      <w:gridCol w:w="1415"/>
      <w:gridCol w:w="3008"/>
    </w:tblGrid>
    <w:tr w:rsidR="001614B8" w:rsidRPr="00BA219A" w14:paraId="63C56948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44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945" w14:textId="3EC0AB72" w:rsidR="001614B8" w:rsidRPr="000307BA" w:rsidRDefault="001614B8" w:rsidP="00F70984">
          <w:pPr>
            <w:pStyle w:val="a7"/>
            <w:rPr>
              <w:b/>
              <w:sz w:val="22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46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47" w14:textId="5FA45794" w:rsidR="001614B8" w:rsidRPr="00BA219A" w:rsidRDefault="001614B8" w:rsidP="00A74164">
          <w:pPr>
            <w:pStyle w:val="a7"/>
            <w:rPr>
              <w:b/>
              <w:sz w:val="22"/>
              <w:szCs w:val="20"/>
            </w:rPr>
          </w:pPr>
        </w:p>
      </w:tc>
    </w:tr>
    <w:tr w:rsidR="001614B8" w:rsidRPr="00BA219A" w14:paraId="63C5694A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49" w14:textId="24981329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1614B8" w:rsidRPr="00BA219A" w14:paraId="63C5694F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4B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94C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  <w:r w:rsidRPr="00BA219A">
            <w:rPr>
              <w:b/>
              <w:sz w:val="22"/>
              <w:szCs w:val="20"/>
            </w:rPr>
            <w:t>Главный инженер проекта</w:t>
          </w: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4D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4E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  <w:r w:rsidRPr="00BA219A">
            <w:rPr>
              <w:b/>
              <w:sz w:val="22"/>
              <w:szCs w:val="20"/>
            </w:rPr>
            <w:fldChar w:fldCharType="begin"/>
          </w:r>
          <w:r w:rsidRPr="00BA219A">
            <w:rPr>
              <w:b/>
              <w:sz w:val="22"/>
              <w:szCs w:val="20"/>
            </w:rPr>
            <w:instrText xml:space="preserve"> DOCPROPERTY  ГИП_Титул  \* MERGEFORMAT </w:instrText>
          </w:r>
          <w:r w:rsidRPr="00BA219A">
            <w:rPr>
              <w:b/>
              <w:sz w:val="22"/>
              <w:szCs w:val="20"/>
            </w:rPr>
            <w:fldChar w:fldCharType="separate"/>
          </w:r>
          <w:r w:rsidR="00C734C0">
            <w:rPr>
              <w:b/>
              <w:sz w:val="22"/>
              <w:szCs w:val="20"/>
            </w:rPr>
            <w:t>О.С. Дьяченко</w:t>
          </w:r>
          <w:r w:rsidRPr="00BA219A">
            <w:rPr>
              <w:b/>
              <w:sz w:val="22"/>
              <w:szCs w:val="20"/>
            </w:rPr>
            <w:fldChar w:fldCharType="end"/>
          </w:r>
        </w:p>
      </w:tc>
    </w:tr>
    <w:tr w:rsidR="001614B8" w:rsidRPr="00BA219A" w14:paraId="63C56951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50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1614B8" w:rsidRPr="00BA219A" w14:paraId="63C56956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52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953" w14:textId="4EBAA847" w:rsidR="001614B8" w:rsidRPr="00BA219A" w:rsidRDefault="001614B8" w:rsidP="00C2234B">
          <w:pPr>
            <w:pStyle w:val="a7"/>
            <w:rPr>
              <w:b/>
              <w:sz w:val="22"/>
              <w:szCs w:val="20"/>
            </w:rPr>
          </w:pPr>
          <w:r w:rsidRPr="00BA219A">
            <w:rPr>
              <w:b/>
              <w:sz w:val="22"/>
              <w:szCs w:val="20"/>
            </w:rPr>
            <w:t xml:space="preserve">Начальник </w:t>
          </w:r>
          <w:r>
            <w:rPr>
              <w:b/>
              <w:sz w:val="22"/>
              <w:szCs w:val="20"/>
            </w:rPr>
            <w:t xml:space="preserve">отдела </w:t>
          </w:r>
          <w:proofErr w:type="spellStart"/>
          <w:r>
            <w:rPr>
              <w:b/>
              <w:sz w:val="22"/>
              <w:szCs w:val="20"/>
            </w:rPr>
            <w:t>ПиСП</w:t>
          </w:r>
          <w:proofErr w:type="spellEnd"/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54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55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  <w:r w:rsidRPr="00BA219A">
            <w:rPr>
              <w:b/>
              <w:sz w:val="22"/>
              <w:szCs w:val="20"/>
            </w:rPr>
            <w:fldChar w:fldCharType="begin"/>
          </w:r>
          <w:r w:rsidRPr="00BA219A">
            <w:rPr>
              <w:b/>
              <w:sz w:val="22"/>
              <w:szCs w:val="20"/>
            </w:rPr>
            <w:instrText xml:space="preserve"> DOCPROPERTY  НачОтд_Титул  \* MERGEFORMAT </w:instrText>
          </w:r>
          <w:r w:rsidRPr="00BA219A">
            <w:rPr>
              <w:b/>
              <w:sz w:val="22"/>
              <w:szCs w:val="20"/>
            </w:rPr>
            <w:fldChar w:fldCharType="separate"/>
          </w:r>
          <w:r w:rsidR="00C734C0">
            <w:rPr>
              <w:b/>
              <w:sz w:val="22"/>
              <w:szCs w:val="20"/>
            </w:rPr>
            <w:t>В.А. Брезгун</w:t>
          </w:r>
          <w:r w:rsidRPr="00BA219A">
            <w:rPr>
              <w:b/>
              <w:sz w:val="22"/>
              <w:szCs w:val="20"/>
            </w:rPr>
            <w:fldChar w:fldCharType="end"/>
          </w:r>
        </w:p>
      </w:tc>
    </w:tr>
    <w:tr w:rsidR="001614B8" w:rsidRPr="00BA219A" w14:paraId="63C56958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57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1614B8" w:rsidRPr="00BA219A" w14:paraId="63C5695F" w14:textId="77777777" w:rsidTr="005E3131">
      <w:trPr>
        <w:cantSplit/>
        <w:trHeight w:val="283"/>
      </w:trPr>
      <w:tc>
        <w:tcPr>
          <w:tcW w:w="566" w:type="dxa"/>
          <w:vMerge w:val="restart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59" w14:textId="77777777" w:rsidR="001614B8" w:rsidRPr="00BA219A" w:rsidRDefault="001614B8" w:rsidP="00AC6B26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5A" w14:textId="2CC8C553" w:rsidR="001614B8" w:rsidRPr="00687BAA" w:rsidRDefault="001614B8" w:rsidP="00AC6B26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5B" w14:textId="3AB0D42E" w:rsidR="001614B8" w:rsidRPr="00C31DE1" w:rsidRDefault="001614B8" w:rsidP="00AC6B26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5C" w14:textId="206E188E" w:rsidR="001614B8" w:rsidRPr="00C31DE1" w:rsidRDefault="001614B8" w:rsidP="00AC6B26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5D" w14:textId="686FB48B" w:rsidR="001614B8" w:rsidRPr="00C31DE1" w:rsidRDefault="001614B8" w:rsidP="00AC6B26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5957" w:type="dxa"/>
          <w:gridSpan w:val="3"/>
          <w:vMerge w:val="restart"/>
          <w:tcBorders>
            <w:left w:val="nil"/>
          </w:tcBorders>
          <w:shd w:val="clear" w:color="auto" w:fill="auto"/>
          <w:vAlign w:val="center"/>
        </w:tcPr>
        <w:p w14:paraId="63C5695E" w14:textId="77777777" w:rsidR="001614B8" w:rsidRPr="00C31DE1" w:rsidRDefault="001614B8" w:rsidP="00AC6B26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1614B8" w:rsidRPr="00BA219A" w14:paraId="63C56966" w14:textId="77777777" w:rsidTr="005E3131">
      <w:trPr>
        <w:cantSplit/>
        <w:trHeight w:val="283"/>
      </w:trPr>
      <w:tc>
        <w:tcPr>
          <w:tcW w:w="566" w:type="dxa"/>
          <w:vMerge/>
          <w:shd w:val="clear" w:color="auto" w:fill="auto"/>
          <w:tcMar>
            <w:left w:w="0" w:type="dxa"/>
            <w:right w:w="0" w:type="dxa"/>
          </w:tcMar>
          <w:vAlign w:val="center"/>
        </w:tcPr>
        <w:p w14:paraId="63C56960" w14:textId="77777777" w:rsidR="001614B8" w:rsidRPr="00BA219A" w:rsidRDefault="001614B8" w:rsidP="00AC6B26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61" w14:textId="7E55C7DA" w:rsidR="001614B8" w:rsidRPr="00C31DE1" w:rsidRDefault="001614B8" w:rsidP="00AC6B26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62" w14:textId="0F77B48A" w:rsidR="001614B8" w:rsidRPr="00C31DE1" w:rsidRDefault="001614B8" w:rsidP="00AC6B26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63" w14:textId="77777777" w:rsidR="001614B8" w:rsidRPr="00C31DE1" w:rsidRDefault="001614B8" w:rsidP="00AC6B26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64" w14:textId="2D46C81C" w:rsidR="001614B8" w:rsidRPr="00C31DE1" w:rsidRDefault="001614B8" w:rsidP="00AC6B26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nil"/>
          </w:tcBorders>
          <w:shd w:val="clear" w:color="auto" w:fill="auto"/>
          <w:vAlign w:val="center"/>
        </w:tcPr>
        <w:p w14:paraId="63C56965" w14:textId="77777777" w:rsidR="001614B8" w:rsidRPr="00C31DE1" w:rsidRDefault="001614B8" w:rsidP="00AC6B26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1614B8" w:rsidRPr="00BA219A" w14:paraId="63C5696D" w14:textId="77777777" w:rsidTr="005E3131">
      <w:trPr>
        <w:cantSplit/>
        <w:trHeight w:val="283"/>
      </w:trPr>
      <w:tc>
        <w:tcPr>
          <w:tcW w:w="566" w:type="dxa"/>
          <w:vMerge/>
          <w:shd w:val="clear" w:color="auto" w:fill="auto"/>
          <w:tcMar>
            <w:left w:w="0" w:type="dxa"/>
            <w:right w:w="0" w:type="dxa"/>
          </w:tcMar>
          <w:vAlign w:val="center"/>
        </w:tcPr>
        <w:p w14:paraId="63C56967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68" w14:textId="77777777" w:rsidR="001614B8" w:rsidRPr="00C31DE1" w:rsidRDefault="001614B8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69" w14:textId="77777777" w:rsidR="001614B8" w:rsidRPr="00C31DE1" w:rsidRDefault="001614B8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6A" w14:textId="77777777" w:rsidR="001614B8" w:rsidRPr="00C31DE1" w:rsidRDefault="001614B8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6B" w14:textId="77777777" w:rsidR="001614B8" w:rsidRPr="00C31DE1" w:rsidRDefault="001614B8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nil"/>
          </w:tcBorders>
          <w:shd w:val="clear" w:color="auto" w:fill="auto"/>
          <w:vAlign w:val="center"/>
        </w:tcPr>
        <w:p w14:paraId="63C5696C" w14:textId="77777777" w:rsidR="001614B8" w:rsidRPr="00C31DE1" w:rsidRDefault="001614B8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1614B8" w:rsidRPr="00BA219A" w14:paraId="63C56974" w14:textId="77777777" w:rsidTr="005E3131">
      <w:trPr>
        <w:cantSplit/>
        <w:trHeight w:val="283"/>
      </w:trPr>
      <w:tc>
        <w:tcPr>
          <w:tcW w:w="566" w:type="dxa"/>
          <w:vMerge/>
          <w:shd w:val="clear" w:color="auto" w:fill="auto"/>
          <w:tcMar>
            <w:left w:w="0" w:type="dxa"/>
            <w:right w:w="0" w:type="dxa"/>
          </w:tcMar>
          <w:vAlign w:val="center"/>
        </w:tcPr>
        <w:p w14:paraId="63C5696E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6F" w14:textId="77777777" w:rsidR="001614B8" w:rsidRPr="00C31DE1" w:rsidRDefault="001614B8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70" w14:textId="77777777" w:rsidR="001614B8" w:rsidRPr="00C31DE1" w:rsidRDefault="001614B8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71" w14:textId="77777777" w:rsidR="001614B8" w:rsidRPr="00C31DE1" w:rsidRDefault="001614B8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72" w14:textId="77777777" w:rsidR="001614B8" w:rsidRPr="00C31DE1" w:rsidRDefault="001614B8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nil"/>
          </w:tcBorders>
          <w:shd w:val="clear" w:color="auto" w:fill="auto"/>
          <w:vAlign w:val="center"/>
        </w:tcPr>
        <w:p w14:paraId="63C56973" w14:textId="77777777" w:rsidR="001614B8" w:rsidRPr="00C31DE1" w:rsidRDefault="001614B8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1614B8" w:rsidRPr="00C25509" w14:paraId="63C56976" w14:textId="77777777" w:rsidTr="00D3634F">
      <w:trPr>
        <w:cantSplit/>
        <w:trHeight w:val="170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75" w14:textId="77777777" w:rsidR="001614B8" w:rsidRPr="00C25509" w:rsidRDefault="001614B8" w:rsidP="00A74164">
          <w:pPr>
            <w:pStyle w:val="a7"/>
            <w:jc w:val="center"/>
            <w:rPr>
              <w:b/>
              <w:sz w:val="10"/>
              <w:szCs w:val="10"/>
            </w:rPr>
          </w:pPr>
        </w:p>
      </w:tc>
    </w:tr>
    <w:tr w:rsidR="001614B8" w:rsidRPr="00BA219A" w14:paraId="63C56978" w14:textId="77777777" w:rsidTr="00D3634F">
      <w:trPr>
        <w:cantSplit/>
        <w:trHeight w:val="283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77" w14:textId="77777777" w:rsidR="001614B8" w:rsidRPr="00BA219A" w:rsidRDefault="001614B8" w:rsidP="00A74164">
          <w:pPr>
            <w:pStyle w:val="a7"/>
            <w:jc w:val="center"/>
            <w:rPr>
              <w:b/>
              <w:sz w:val="22"/>
              <w:szCs w:val="20"/>
            </w:rPr>
          </w:pPr>
          <w:r>
            <w:rPr>
              <w:b/>
              <w:sz w:val="22"/>
              <w:szCs w:val="20"/>
            </w:rPr>
            <w:fldChar w:fldCharType="begin"/>
          </w:r>
          <w:r>
            <w:rPr>
              <w:b/>
              <w:sz w:val="22"/>
              <w:szCs w:val="20"/>
            </w:rPr>
            <w:instrText xml:space="preserve"> DOCPROPERTY  Дата_Титул  \* MERGEFORMAT </w:instrText>
          </w:r>
          <w:r>
            <w:rPr>
              <w:b/>
              <w:sz w:val="22"/>
              <w:szCs w:val="20"/>
            </w:rPr>
            <w:fldChar w:fldCharType="separate"/>
          </w:r>
          <w:r w:rsidR="00C734C0">
            <w:rPr>
              <w:b/>
              <w:sz w:val="22"/>
              <w:szCs w:val="20"/>
            </w:rPr>
            <w:t>2020</w:t>
          </w:r>
          <w:r>
            <w:rPr>
              <w:b/>
              <w:sz w:val="22"/>
              <w:szCs w:val="20"/>
            </w:rPr>
            <w:fldChar w:fldCharType="end"/>
          </w:r>
        </w:p>
      </w:tc>
    </w:tr>
    <w:tr w:rsidR="001614B8" w:rsidRPr="00BA219A" w14:paraId="63C5697A" w14:textId="77777777" w:rsidTr="00D3634F">
      <w:trPr>
        <w:cantSplit/>
        <w:trHeight w:val="56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79" w14:textId="77777777" w:rsidR="001614B8" w:rsidRPr="00BA219A" w:rsidRDefault="001614B8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</w:tr>
  </w:tbl>
  <w:p w14:paraId="63C5697B" w14:textId="77777777" w:rsidR="001614B8" w:rsidRPr="003F4592" w:rsidRDefault="001614B8" w:rsidP="004E7E91">
    <w:pPr>
      <w:pStyle w:val="a7"/>
      <w:spacing w:after="20"/>
      <w:ind w:left="-284" w:right="-567"/>
      <w:rPr>
        <w:sz w:val="16"/>
        <w:szCs w:val="16"/>
      </w:rPr>
    </w:pPr>
    <w:r w:rsidRPr="009024C2">
      <w:rPr>
        <w:szCs w:val="20"/>
      </w:rPr>
      <w:fldChar w:fldCharType="begin"/>
    </w:r>
    <w:r w:rsidRPr="009024C2">
      <w:rPr>
        <w:szCs w:val="20"/>
      </w:rPr>
      <w:instrText xml:space="preserve"> FILENAME   \* MERGEFORMAT </w:instrText>
    </w:r>
    <w:r w:rsidRPr="009024C2">
      <w:rPr>
        <w:szCs w:val="20"/>
      </w:rPr>
      <w:fldChar w:fldCharType="separate"/>
    </w:r>
    <w:r w:rsidR="00C734C0">
      <w:rPr>
        <w:noProof/>
        <w:szCs w:val="20"/>
      </w:rPr>
      <w:t>1750619_1435D-01-703000-PPT2-RU-revС01.docx</w:t>
    </w:r>
    <w:r w:rsidRPr="009024C2">
      <w:rPr>
        <w:szCs w:val="20"/>
      </w:rPr>
      <w:fldChar w:fldCharType="end"/>
    </w:r>
    <w:r w:rsidRPr="0057776D">
      <w:rPr>
        <w:szCs w:val="16"/>
      </w:rPr>
      <w:tab/>
    </w:r>
    <w:r w:rsidRPr="009024C2">
      <w:rPr>
        <w:szCs w:val="20"/>
      </w:rPr>
      <w:t>Формат А</w:t>
    </w:r>
    <w:proofErr w:type="gramStart"/>
    <w:r w:rsidRPr="009024C2">
      <w:rPr>
        <w:szCs w:val="20"/>
      </w:rPr>
      <w:t>4</w:t>
    </w:r>
    <w:proofErr w:type="gramEnd"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30" w:tblpY="15412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671"/>
      <w:gridCol w:w="567"/>
    </w:tblGrid>
    <w:tr w:rsidR="001614B8" w:rsidRPr="003F379C" w14:paraId="63C5698E" w14:textId="77777777" w:rsidTr="00FE08E3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63C56986" w14:textId="77777777" w:rsidR="001614B8" w:rsidRPr="00775963" w:rsidRDefault="001614B8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87" w14:textId="77777777" w:rsidR="001614B8" w:rsidRPr="00775963" w:rsidRDefault="001614B8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88" w14:textId="77777777" w:rsidR="001614B8" w:rsidRPr="00775963" w:rsidRDefault="001614B8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89" w14:textId="77777777" w:rsidR="001614B8" w:rsidRPr="00775963" w:rsidRDefault="001614B8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63C5698A" w14:textId="77777777" w:rsidR="001614B8" w:rsidRPr="00775963" w:rsidRDefault="001614B8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8B" w14:textId="77777777" w:rsidR="001614B8" w:rsidRPr="003A4CA2" w:rsidRDefault="001614B8" w:rsidP="00BE1B8E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 w:val="restart"/>
          <w:noWrap/>
          <w:vAlign w:val="center"/>
        </w:tcPr>
        <w:p w14:paraId="63C5698C" w14:textId="77777777" w:rsidR="001614B8" w:rsidRPr="00CA3B43" w:rsidRDefault="001614B8" w:rsidP="00BE1B8E">
          <w:pPr>
            <w:pStyle w:val="a7"/>
            <w:jc w:val="center"/>
            <w:rPr>
              <w:noProof/>
              <w:sz w:val="22"/>
            </w:rPr>
          </w:pP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ШифрДокумента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C734C0">
            <w:rPr>
              <w:noProof/>
              <w:sz w:val="22"/>
            </w:rPr>
            <w:t>1750619/1435Д-01-703000</w:t>
          </w:r>
          <w:r w:rsidRPr="00CA3B43">
            <w:rPr>
              <w:noProof/>
              <w:sz w:val="22"/>
            </w:rPr>
            <w:fldChar w:fldCharType="end"/>
          </w:r>
          <w:r w:rsidRPr="00CA3B43">
            <w:rPr>
              <w:noProof/>
              <w:sz w:val="22"/>
            </w:rPr>
            <w:t>-</w:t>
          </w: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КодДисциплины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C734C0">
            <w:rPr>
              <w:noProof/>
              <w:sz w:val="22"/>
            </w:rPr>
            <w:t>ППТ2</w:t>
          </w:r>
          <w:r w:rsidRPr="00CA3B43">
            <w:rPr>
              <w:noProof/>
              <w:sz w:val="22"/>
            </w:rPr>
            <w:fldChar w:fldCharType="end"/>
          </w:r>
          <w:r w:rsidRPr="00CA3B43">
            <w:rPr>
              <w:noProof/>
              <w:sz w:val="22"/>
            </w:rPr>
            <w:t>-С</w:t>
          </w:r>
        </w:p>
      </w:tc>
      <w:tc>
        <w:tcPr>
          <w:tcW w:w="567" w:type="dxa"/>
          <w:noWrap/>
          <w:vAlign w:val="bottom"/>
        </w:tcPr>
        <w:p w14:paraId="63C5698D" w14:textId="77777777" w:rsidR="001614B8" w:rsidRPr="003F379C" w:rsidRDefault="001614B8" w:rsidP="00FE08E3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</w:tr>
    <w:tr w:rsidR="001614B8" w:rsidRPr="003F379C" w14:paraId="63C56997" w14:textId="77777777" w:rsidTr="00BE1B8E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63C5698F" w14:textId="77777777" w:rsidR="001614B8" w:rsidRPr="00775963" w:rsidRDefault="001614B8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90" w14:textId="77777777" w:rsidR="001614B8" w:rsidRPr="00775963" w:rsidRDefault="001614B8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91" w14:textId="77777777" w:rsidR="001614B8" w:rsidRPr="00775963" w:rsidRDefault="001614B8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92" w14:textId="77777777" w:rsidR="001614B8" w:rsidRPr="00CA5F68" w:rsidRDefault="001614B8" w:rsidP="00BE1B8E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63C56993" w14:textId="77777777" w:rsidR="001614B8" w:rsidRPr="00775963" w:rsidRDefault="001614B8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94" w14:textId="77777777" w:rsidR="001614B8" w:rsidRPr="003A4CA2" w:rsidRDefault="001614B8" w:rsidP="00BE1B8E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/>
          <w:noWrap/>
          <w:vAlign w:val="center"/>
        </w:tcPr>
        <w:p w14:paraId="63C56995" w14:textId="77777777" w:rsidR="001614B8" w:rsidRPr="003F379C" w:rsidRDefault="001614B8" w:rsidP="00BE1B8E">
          <w:pPr>
            <w:pStyle w:val="a7"/>
            <w:rPr>
              <w:noProof/>
            </w:rPr>
          </w:pPr>
        </w:p>
      </w:tc>
      <w:tc>
        <w:tcPr>
          <w:tcW w:w="567" w:type="dxa"/>
          <w:vMerge w:val="restart"/>
          <w:noWrap/>
          <w:vAlign w:val="bottom"/>
        </w:tcPr>
        <w:p w14:paraId="63C56996" w14:textId="77777777" w:rsidR="001614B8" w:rsidRPr="003F379C" w:rsidRDefault="001614B8" w:rsidP="00BE1B8E">
          <w:pPr>
            <w:pStyle w:val="a7"/>
            <w:spacing w:line="360" w:lineRule="auto"/>
            <w:jc w:val="center"/>
            <w:rPr>
              <w:noProof/>
              <w:szCs w:val="20"/>
            </w:rPr>
          </w:pP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= </w:instrText>
          </w: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PAGE 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>
            <w:rPr>
              <w:noProof/>
              <w:sz w:val="22"/>
              <w:szCs w:val="20"/>
            </w:rPr>
            <w:instrText>19</w:instrText>
          </w:r>
          <w:r w:rsidRPr="007C2AA9">
            <w:rPr>
              <w:noProof/>
              <w:sz w:val="22"/>
              <w:szCs w:val="20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-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begin"/>
          </w:r>
          <w:r w:rsidRPr="007C2AA9">
            <w:rPr>
              <w:noProof/>
              <w:sz w:val="22"/>
              <w:szCs w:val="20"/>
              <w:lang w:val="en-US"/>
            </w:rPr>
            <w:instrText xml:space="preserve"> PAGEREF  С</w:instrText>
          </w:r>
          <w:r w:rsidRPr="007C2AA9">
            <w:rPr>
              <w:noProof/>
              <w:sz w:val="22"/>
              <w:szCs w:val="20"/>
            </w:rPr>
            <w:instrText>одержание</w:instrText>
          </w:r>
          <w:r w:rsidRPr="007C2AA9">
            <w:rPr>
              <w:noProof/>
              <w:sz w:val="22"/>
              <w:szCs w:val="20"/>
              <w:lang w:val="en-US"/>
            </w:rPr>
            <w:instrText xml:space="preserve">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separate"/>
          </w:r>
          <w:r w:rsidR="00C734C0">
            <w:rPr>
              <w:noProof/>
              <w:sz w:val="22"/>
              <w:szCs w:val="20"/>
              <w:lang w:val="en-US"/>
            </w:rPr>
            <w:instrText>2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+ 1</w:instrText>
          </w:r>
          <w:r w:rsidRPr="007C2AA9">
            <w:rPr>
              <w:noProof/>
              <w:sz w:val="22"/>
              <w:szCs w:val="20"/>
            </w:rPr>
            <w:instrText xml:space="preserve">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C734C0">
            <w:rPr>
              <w:noProof/>
              <w:sz w:val="22"/>
              <w:szCs w:val="20"/>
            </w:rPr>
            <w:t>18</w:t>
          </w:r>
          <w:r w:rsidRPr="007C2AA9">
            <w:rPr>
              <w:noProof/>
              <w:sz w:val="22"/>
              <w:szCs w:val="20"/>
            </w:rPr>
            <w:fldChar w:fldCharType="end"/>
          </w:r>
        </w:p>
      </w:tc>
    </w:tr>
    <w:tr w:rsidR="001614B8" w:rsidRPr="003F379C" w14:paraId="63C569A0" w14:textId="77777777" w:rsidTr="00D73CFB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63C56998" w14:textId="77777777" w:rsidR="001614B8" w:rsidRPr="00D73CFB" w:rsidRDefault="001614B8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14:paraId="63C56999" w14:textId="77777777" w:rsidR="001614B8" w:rsidRPr="00D73CFB" w:rsidRDefault="001614B8" w:rsidP="00D73CFB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14:paraId="63C5699A" w14:textId="77777777" w:rsidR="001614B8" w:rsidRPr="00D73CFB" w:rsidRDefault="001614B8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14:paraId="63C5699B" w14:textId="77777777" w:rsidR="001614B8" w:rsidRPr="00D73CFB" w:rsidRDefault="001614B8" w:rsidP="00D73CFB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noWrap/>
          <w:vAlign w:val="center"/>
        </w:tcPr>
        <w:p w14:paraId="63C5699C" w14:textId="77777777" w:rsidR="001614B8" w:rsidRPr="00D73CFB" w:rsidRDefault="001614B8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noWrap/>
          <w:vAlign w:val="center"/>
        </w:tcPr>
        <w:p w14:paraId="63C5699D" w14:textId="77777777" w:rsidR="001614B8" w:rsidRPr="00D73CFB" w:rsidRDefault="001614B8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5671" w:type="dxa"/>
          <w:vMerge/>
          <w:noWrap/>
          <w:vAlign w:val="center"/>
        </w:tcPr>
        <w:p w14:paraId="63C5699E" w14:textId="77777777" w:rsidR="001614B8" w:rsidRPr="003F379C" w:rsidRDefault="001614B8" w:rsidP="00D73CFB">
          <w:pPr>
            <w:pStyle w:val="a7"/>
            <w:rPr>
              <w:noProof/>
            </w:rPr>
          </w:pPr>
        </w:p>
      </w:tc>
      <w:tc>
        <w:tcPr>
          <w:tcW w:w="567" w:type="dxa"/>
          <w:vMerge/>
          <w:noWrap/>
          <w:vAlign w:val="center"/>
        </w:tcPr>
        <w:p w14:paraId="63C5699F" w14:textId="77777777" w:rsidR="001614B8" w:rsidRPr="003F379C" w:rsidRDefault="001614B8" w:rsidP="00D73CFB">
          <w:pPr>
            <w:pStyle w:val="a7"/>
            <w:rPr>
              <w:noProof/>
            </w:rPr>
          </w:pPr>
        </w:p>
      </w:tc>
    </w:tr>
  </w:tbl>
  <w:p w14:paraId="63C569A1" w14:textId="77777777" w:rsidR="001614B8" w:rsidRPr="004E7E91" w:rsidRDefault="001614B8" w:rsidP="00330939">
    <w:pPr>
      <w:pStyle w:val="a7"/>
      <w:spacing w:after="20"/>
      <w:ind w:left="-284" w:right="-56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4656" behindDoc="1" locked="0" layoutInCell="1" allowOverlap="1" wp14:anchorId="63C56AD5" wp14:editId="63C56AD6">
              <wp:simplePos x="0" y="0"/>
              <wp:positionH relativeFrom="page">
                <wp:posOffset>900430</wp:posOffset>
              </wp:positionH>
              <wp:positionV relativeFrom="page">
                <wp:posOffset>9785985</wp:posOffset>
              </wp:positionV>
              <wp:extent cx="6300470" cy="539750"/>
              <wp:effectExtent l="0" t="0" r="24130" b="12700"/>
              <wp:wrapNone/>
              <wp:docPr id="293" name="Группа 2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539750"/>
                        <a:chOff x="1418" y="15417"/>
                        <a:chExt cx="9922" cy="850"/>
                      </a:xfrm>
                    </wpg:grpSpPr>
                    <wps:wsp>
                      <wps:cNvPr id="294" name="Line 764"/>
                      <wps:cNvCnPr/>
                      <wps:spPr bwMode="auto">
                        <a:xfrm>
                          <a:off x="1418" y="15417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5" name="Line 765"/>
                      <wps:cNvCnPr/>
                      <wps:spPr bwMode="auto">
                        <a:xfrm>
                          <a:off x="1418" y="15700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6" name="Line 766"/>
                      <wps:cNvCnPr/>
                      <wps:spPr bwMode="auto">
                        <a:xfrm>
                          <a:off x="1418" y="159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7" name="Line 767"/>
                      <wps:cNvCnPr/>
                      <wps:spPr bwMode="auto">
                        <a:xfrm flipV="1">
                          <a:off x="1985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8" name="Line 768"/>
                      <wps:cNvCnPr/>
                      <wps:spPr bwMode="auto">
                        <a:xfrm flipV="1">
                          <a:off x="2552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9" name="Line 769"/>
                      <wps:cNvCnPr/>
                      <wps:spPr bwMode="auto">
                        <a:xfrm flipV="1">
                          <a:off x="3119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0" name="Line 770"/>
                      <wps:cNvCnPr/>
                      <wps:spPr bwMode="auto">
                        <a:xfrm flipV="1">
                          <a:off x="368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1" name="Line 771"/>
                      <wps:cNvCnPr/>
                      <wps:spPr bwMode="auto">
                        <a:xfrm flipV="1">
                          <a:off x="453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2" name="Line 772"/>
                      <wps:cNvCnPr/>
                      <wps:spPr bwMode="auto">
                        <a:xfrm flipV="1">
                          <a:off x="510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3" name="Line 773"/>
                      <wps:cNvCnPr/>
                      <wps:spPr bwMode="auto">
                        <a:xfrm flipV="1">
                          <a:off x="1077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4" name="Line 774"/>
                      <wps:cNvCnPr/>
                      <wps:spPr bwMode="auto">
                        <a:xfrm>
                          <a:off x="10773" y="15814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93" o:spid="_x0000_s1026" style="position:absolute;margin-left:70.9pt;margin-top:770.55pt;width:496.1pt;height:42.5pt;z-index:-251661824;mso-position-horizontal-relative:page;mso-position-vertical-relative:page" coordorigin="1418,15417" coordsize="9922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">
              <v:line id="Line 764" o:spid="_x0000_s1027" style="position:absolute;visibility:visible;mso-wrap-style:square" from="1418,15417" to="1133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9kDMQAAADcAAAADwAAAGRycy9kb3ducmV2LnhtbESP0WrCQBRE34X+w3ILfTMbrYQaXaVI&#10;hYIgmvoB1+w1Cd29G7Jbk/69Kwg+DjNzhlmuB2vElTrfOFYwSVIQxKXTDVcKTj/b8QcIH5A1Gsek&#10;4J88rFcvoyXm2vV8pGsRKhEh7HNUUIfQ5lL6siaLPnEtcfQurrMYouwqqTvsI9waOU3TTFpsOC7U&#10;2NKmpvK3+LMK+kOxHfY7p+3JbbLGZJPz+5dR6u11+FyACDSEZ/jR/tYKpvMZ3M/EI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T2QMxAAAANwAAAAPAAAAAAAAAAAA&#10;AAAAAKECAABkcnMvZG93bnJldi54bWxQSwUGAAAAAAQABAD5AAAAkgMAAAAA&#10;" strokeweight="1.25pt"/>
              <v:line id="Line 765" o:spid="_x0000_s1028" style="position:absolute;visibility:visible;mso-wrap-style:square" from="1418,15700" to="5103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d368UAAADcAAAADwAAAGRycy9kb3ducmV2LnhtbESPQWvCQBSE7wX/w/IEb3WjaLGpq1hF&#10;EHooiV56e2Rfk2j2bdjdavTXuwXB4zAz3zDzZWcacSbna8sKRsMEBHFhdc2lgsN++zoD4QOyxsYy&#10;KbiSh+Wi9zLHVNsLZ3TOQykihH2KCqoQ2lRKX1Rk0A9tSxy9X+sMhihdKbXDS4SbRo6T5E0arDku&#10;VNjSuqLilP8ZBbN96zfX9c/WfrvjLfuaZDTBT6UG/W71ASJQF57hR3unFYzfp/B/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d368UAAADcAAAADwAAAAAAAAAA&#10;AAAAAAChAgAAZHJzL2Rvd25yZXYueG1sUEsFBgAAAAAEAAQA+QAAAJMDAAAAAA==&#10;" strokeweight=".5pt"/>
              <v:line id="Line 766" o:spid="_x0000_s1029" style="position:absolute;visibility:visible;mso-wrap-style:square" from="1418,15984" to="5103,1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Ff4MQAAADcAAAADwAAAGRycy9kb3ducmV2LnhtbESPwWrDMBBE74X8g9hAb40cF0zjRAnB&#10;xFAolNbJB2ysjW0irYyl2u7fV4VCj8PMvGF2h9kaMdLgO8cK1qsEBHHtdMeNgsu5fHoB4QOyRuOY&#10;FHyTh8N+8bDDXLuJP2msQiMihH2OCtoQ+lxKX7dk0a9cTxy9mxsshiiHRuoBpwi3RqZJkkmLHceF&#10;FnsqWqrv1ZdVMH1U5fz+5rS9uCLrTLa+Pp+MUo/L+bgFEWgO/+G/9qtWkG4y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0V/gxAAAANwAAAAPAAAAAAAAAAAA&#10;AAAAAKECAABkcnMvZG93bnJldi54bWxQSwUGAAAAAAQABAD5AAAAkgMAAAAA&#10;" strokeweight="1.25pt"/>
              <v:line id="Line 767" o:spid="_x0000_s1030" style="position:absolute;flip:y;visibility:visible;mso-wrap-style:square" from="1985,15417" to="198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swXsUAAADcAAAADwAAAGRycy9kb3ducmV2LnhtbESPQWvCQBSE74L/YXlCb7qph6ppNlKF&#10;QqHtQSvY4zP7TILZtyH7auK/7xaEHoeZ+YbJ1oNr1JW6UHs28DhLQBEX3tZcGjh8vU6XoIIgW2w8&#10;k4EbBVjn41GGqfU97+i6l1JFCIcUDVQibap1KCpyGGa+JY7e2XcOJcqu1LbDPsJdo+dJ8qQd1hwX&#10;KmxpW1Fx2f84A8He+HRcfhz7zeH7IvXiU4b3lTEPk+HlGZTQIP/he/vNGpivFvB3Jh4Bnf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swXsUAAADcAAAADwAAAAAAAAAA&#10;AAAAAAChAgAAZHJzL2Rvd25yZXYueG1sUEsFBgAAAAAEAAQA+QAAAJMDAAAAAA==&#10;" strokeweight="1.25pt"/>
              <v:line id="Line 768" o:spid="_x0000_s1031" style="position:absolute;flip:y;visibility:visible;mso-wrap-style:square" from="2552,15417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SkLMIAAADcAAAADwAAAGRycy9kb3ducmV2LnhtbERPTWvCQBC9C/0PyxR60009VI3ZiC0U&#10;Cm0PpoI9jtkxCWZnQ3Zq4r93DwWPj/edbUbXqgv1ofFs4HmWgCIuvW24MrD/eZ8uQQVBtth6JgNX&#10;CrDJHyYZptYPvKNLIZWKIRxSNFCLdKnWoazJYZj5jjhyJ987lAj7StsehxjuWj1PkhftsOHYUGNH&#10;bzWV5+LPGQj2ysfD8uswvO5/z9IsvmX8XBnz9Dhu16CERrmL/90f1sB8FdfGM/EI6P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vSkLMIAAADcAAAADwAAAAAAAAAAAAAA&#10;AAChAgAAZHJzL2Rvd25yZXYueG1sUEsFBgAAAAAEAAQA+QAAAJADAAAAAA==&#10;" strokeweight="1.25pt"/>
              <v:line id="Line 769" o:spid="_x0000_s1032" style="position:absolute;flip:y;visibility:visible;mso-wrap-style:square" from="3119,15417" to="3119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gBt8UAAADcAAAADwAAAGRycy9kb3ducmV2LnhtbESPQWvCQBSE74L/YXlCb7rRQ2tSV6mF&#10;gtB6qAp6fM2+JsHs25B9mvjvu0LB4zAz3zCLVe9qdaU2VJ4NTCcJKOLc24oLA4f9x3gOKgiyxdoz&#10;GbhRgNVyOFhgZn3H33TdSaEihEOGBkqRJtM65CU5DBPfEEfv17cOJcq20LbFLsJdrWdJ8qwdVhwX&#10;SmzovaT8vLs4A8He+Oc4/zp268PpLNXLVvrP1JinUf/2Ckqol0f4v72xBmZpCvcz8Qjo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bgBt8UAAADcAAAADwAAAAAAAAAA&#10;AAAAAAChAgAAZHJzL2Rvd25yZXYueG1sUEsFBgAAAAAEAAQA+QAAAJMDAAAAAA==&#10;" strokeweight="1.25pt"/>
              <v:line id="Line 770" o:spid="_x0000_s1033" style="position:absolute;flip:y;visibility:visible;mso-wrap-style:square" from="3686,15417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kyMMIAAADcAAAADwAAAGRycy9kb3ducmV2LnhtbERPTWvCQBC9C/0PyxR6000VrMZspBWE&#10;QttDraDHMTtNgtnZkJ2a+O/dQ8Hj431n68E16kJdqD0beJ4koIgLb2suDex/tuMFqCDIFhvPZOBK&#10;Adb5wyjD1Pqev+myk1LFEA4pGqhE2lTrUFTkMEx8Sxy5X985lAi7UtsO+xjuGj1Nkrl2WHNsqLCl&#10;TUXFeffnDAR75dNh8Xno3/bHs9QvXzJ8LI15ehxeV6CEBrmL/93v1sAsifPjmXgEdH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mkyMMIAAADcAAAADwAAAAAAAAAAAAAA&#10;AAChAgAAZHJzL2Rvd25yZXYueG1sUEsFBgAAAAAEAAQA+QAAAJADAAAAAA==&#10;" strokeweight="1.25pt"/>
              <v:line id="Line 771" o:spid="_x0000_s1034" style="position:absolute;flip:y;visibility:visible;mso-wrap-style:square" from="4536,15417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WXq8UAAADcAAAADwAAAGRycy9kb3ducmV2LnhtbESPX2vCQBDE3wt+h2MF3+rFCq1GT7GC&#10;UGj74B/QxzW3JsHcXshtTfz2vULBx2FmfsPMl52r1I2aUHo2MBomoIgzb0vODRz2m+cJqCDIFivP&#10;ZOBOAZaL3tMcU+tb3tJtJ7mKEA4pGihE6lTrkBXkMAx9TRy9i28cSpRNrm2DbYS7Sr8kyat2WHJc&#10;KLCmdUHZdffjDAR75/Nx8nVs3w+nq5Rv39J9To0Z9LvVDJRQJ4/wf/vDGhgnI/g7E4+AXv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SWXq8UAAADcAAAADwAAAAAAAAAA&#10;AAAAAAChAgAAZHJzL2Rvd25yZXYueG1sUEsFBgAAAAAEAAQA+QAAAJMDAAAAAA==&#10;" strokeweight="1.25pt"/>
              <v:line id="Line 772" o:spid="_x0000_s1035" style="position:absolute;flip:y;visibility:visible;mso-wrap-style:square" from="5103,15417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cJ3MUAAADcAAAADwAAAGRycy9kb3ducmV2LnhtbESPQWvCQBSE74X+h+UVequbWmhtdBUV&#10;BKH2YBTs8Zl9TYLZtyH7NPHfu4WCx2FmvmEms97V6kJtqDwbeB0koIhzbysuDOx3q5cRqCDIFmvP&#10;ZOBKAWbTx4cJptZ3vKVLJoWKEA4pGihFmlTrkJfkMAx8Qxy9X986lCjbQtsWuwh3tR4mybt2WHFc&#10;KLGhZUn5KTs7A8Fe+XgYbQ7dYv9zkurjW/qvT2Oen/r5GJRQL/fwf3ttDbwlQ/g7E4+Ant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cJ3MUAAADcAAAADwAAAAAAAAAA&#10;AAAAAAChAgAAZHJzL2Rvd25yZXYueG1sUEsFBgAAAAAEAAQA+QAAAJMDAAAAAA==&#10;" strokeweight="1.25pt"/>
              <v:line id="Line 773" o:spid="_x0000_s1036" style="position:absolute;flip:y;visibility:visible;mso-wrap-style:square" from="10773,15417" to="1077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usR8UAAADcAAAADwAAAGRycy9kb3ducmV2LnhtbESPX2vCQBDE34V+h2MLfdNLFaqNnqJC&#10;QWj74B+wj2tumwRzeyG3mvjtewXBx2FmfsPMFp2r1JWaUHo28DpIQBFn3pacGzjsP/oTUEGQLVae&#10;ycCNAizmT70Zpta3vKXrTnIVIRxSNFCI1KnWISvIYRj4mjh6v75xKFE2ubYNthHuKj1MkjftsOS4&#10;UGBN64Ky8+7iDAR749Nx8nVsV4efs5Tjb+k+3415ee6WU1BCnTzC9/bGGhglI/g/E4+An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usR8UAAADcAAAADwAAAAAAAAAA&#10;AAAAAAChAgAAZHJzL2Rvd25yZXYueG1sUEsFBgAAAAAEAAQA+QAAAJMDAAAAAA==&#10;" strokeweight="1.25pt"/>
              <v:line id="Line 774" o:spid="_x0000_s1037" style="position:absolute;visibility:visible;mso-wrap-style:square" from="10773,15814" to="11340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T+FsIAAADcAAAADwAAAGRycy9kb3ducmV2LnhtbESP0YrCMBRE3wX/IVzBN01dpUg1ioiC&#10;sLC41Q+4Nte2mNyUJmu7f78RhH0cZuYMs9721ogntb52rGA2TUAQF07XXCq4Xo6TJQgfkDUax6Tg&#10;lzxsN8PBGjPtOv6mZx5KESHsM1RQhdBkUvqiIot+6hri6N1dazFE2ZZSt9hFuDXyI0lSabHmuFBh&#10;Q/uKikf+YxV05/zYf306ba9un9Ymnd3mB6PUeNTvViAC9eE//G6ftIJ5soDXmXgE5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6T+FsIAAADcAAAADwAAAAAAAAAAAAAA&#10;AAChAgAAZHJzL2Rvd25yZXYueG1sUEsFBgAAAAAEAAQA+QAAAJADAAAAAA==&#10;" strokeweight="1.25pt"/>
              <w10:wrap anchorx="page" anchory="page"/>
            </v:group>
          </w:pict>
        </mc:Fallback>
      </mc:AlternateContent>
    </w:r>
    <w:r w:rsidRPr="004E7E91">
      <w:rPr>
        <w:noProof/>
      </w:rPr>
      <w:fldChar w:fldCharType="begin"/>
    </w:r>
    <w:r w:rsidRPr="004E7E91">
      <w:rPr>
        <w:noProof/>
      </w:rPr>
      <w:instrText xml:space="preserve"> FILENAME   \* MERGEFORMAT </w:instrText>
    </w:r>
    <w:r w:rsidRPr="004E7E91">
      <w:rPr>
        <w:noProof/>
      </w:rPr>
      <w:fldChar w:fldCharType="separate"/>
    </w:r>
    <w:r w:rsidR="00C734C0">
      <w:rPr>
        <w:noProof/>
      </w:rPr>
      <w:t>1750619_1435D-01-703000-PPT2-RU-revС01.docx</w:t>
    </w:r>
    <w:r w:rsidRPr="004E7E91">
      <w:rPr>
        <w:noProof/>
      </w:rPr>
      <w:fldChar w:fldCharType="end"/>
    </w:r>
    <w:r w:rsidRPr="004E7E91">
      <w:rPr>
        <w:noProof/>
      </w:rPr>
      <w:tab/>
      <w:t>Формат А4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topFromText="567" w:vertAnchor="page" w:horzAnchor="page" w:tblpX="1424" w:tblpY="14000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402"/>
      <w:gridCol w:w="851"/>
      <w:gridCol w:w="851"/>
      <w:gridCol w:w="1134"/>
    </w:tblGrid>
    <w:tr w:rsidR="001614B8" w:rsidRPr="003F379C" w14:paraId="63C569B3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63C569AC" w14:textId="77777777" w:rsidR="001614B8" w:rsidRPr="006F00A0" w:rsidRDefault="001614B8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AD" w14:textId="77777777" w:rsidR="001614B8" w:rsidRPr="006F00A0" w:rsidRDefault="001614B8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AE" w14:textId="77777777" w:rsidR="001614B8" w:rsidRPr="006F00A0" w:rsidRDefault="001614B8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AF" w14:textId="77777777" w:rsidR="001614B8" w:rsidRPr="006F00A0" w:rsidRDefault="001614B8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vAlign w:val="center"/>
        </w:tcPr>
        <w:p w14:paraId="63C569B0" w14:textId="77777777" w:rsidR="001614B8" w:rsidRPr="006F00A0" w:rsidRDefault="001614B8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B1" w14:textId="77777777" w:rsidR="001614B8" w:rsidRPr="003A4CA2" w:rsidRDefault="001614B8" w:rsidP="003A4CA2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6238" w:type="dxa"/>
          <w:gridSpan w:val="4"/>
          <w:vMerge w:val="restart"/>
          <w:vAlign w:val="center"/>
        </w:tcPr>
        <w:p w14:paraId="63C569B2" w14:textId="77777777" w:rsidR="001614B8" w:rsidRPr="003F379C" w:rsidRDefault="001614B8" w:rsidP="008F66FD">
          <w:pPr>
            <w:pStyle w:val="a7"/>
            <w:jc w:val="center"/>
            <w:rPr>
              <w:noProof/>
              <w:sz w:val="22"/>
            </w:rPr>
          </w:pPr>
          <w:r w:rsidRPr="003F379C">
            <w:rPr>
              <w:noProof/>
              <w:sz w:val="22"/>
            </w:rPr>
            <w:fldChar w:fldCharType="begin"/>
          </w:r>
          <w:r w:rsidRPr="003F379C">
            <w:rPr>
              <w:noProof/>
              <w:sz w:val="22"/>
            </w:rPr>
            <w:instrText xml:space="preserve"> DOCPROPERTY  ШифрДокумента  \* MERGEFORMAT </w:instrText>
          </w:r>
          <w:r w:rsidRPr="003F379C">
            <w:rPr>
              <w:noProof/>
              <w:sz w:val="22"/>
            </w:rPr>
            <w:fldChar w:fldCharType="separate"/>
          </w:r>
          <w:r w:rsidR="00C734C0" w:rsidRPr="00C734C0">
            <w:rPr>
              <w:noProof/>
              <w:sz w:val="22"/>
              <w:lang w:val="en-US"/>
            </w:rPr>
            <w:t>1750619</w:t>
          </w:r>
          <w:r w:rsidR="00C734C0">
            <w:rPr>
              <w:noProof/>
              <w:sz w:val="22"/>
            </w:rPr>
            <w:t>/1435Д-01-703000</w:t>
          </w:r>
          <w:r w:rsidRPr="003F379C">
            <w:rPr>
              <w:noProof/>
              <w:sz w:val="22"/>
            </w:rPr>
            <w:fldChar w:fldCharType="end"/>
          </w:r>
          <w:r w:rsidRPr="003F379C">
            <w:rPr>
              <w:noProof/>
              <w:sz w:val="22"/>
              <w:lang w:val="en-US"/>
            </w:rPr>
            <w:t>-</w:t>
          </w:r>
          <w:r w:rsidRPr="003F379C">
            <w:rPr>
              <w:noProof/>
              <w:sz w:val="22"/>
            </w:rPr>
            <w:fldChar w:fldCharType="begin"/>
          </w:r>
          <w:r w:rsidRPr="003F379C">
            <w:rPr>
              <w:noProof/>
              <w:sz w:val="22"/>
            </w:rPr>
            <w:instrText xml:space="preserve"> DOCPROPERTY  КодДисциплины  \* MERGEFORMAT </w:instrText>
          </w:r>
          <w:r w:rsidRPr="003F379C">
            <w:rPr>
              <w:noProof/>
              <w:sz w:val="22"/>
            </w:rPr>
            <w:fldChar w:fldCharType="separate"/>
          </w:r>
          <w:r w:rsidR="00C734C0">
            <w:rPr>
              <w:noProof/>
              <w:sz w:val="22"/>
            </w:rPr>
            <w:t>ППТ2</w:t>
          </w:r>
          <w:r w:rsidRPr="003F379C">
            <w:rPr>
              <w:noProof/>
              <w:sz w:val="22"/>
            </w:rPr>
            <w:fldChar w:fldCharType="end"/>
          </w:r>
          <w:r w:rsidRPr="003F379C">
            <w:rPr>
              <w:noProof/>
              <w:sz w:val="22"/>
              <w:lang w:val="en-US"/>
            </w:rPr>
            <w:t>-</w:t>
          </w:r>
          <w:r w:rsidRPr="003F379C">
            <w:rPr>
              <w:noProof/>
              <w:sz w:val="22"/>
            </w:rPr>
            <w:t>С</w:t>
          </w:r>
        </w:p>
      </w:tc>
    </w:tr>
    <w:tr w:rsidR="001614B8" w:rsidRPr="003F379C" w14:paraId="63C569BB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63C569B4" w14:textId="0DD1CA18" w:rsidR="001614B8" w:rsidRPr="006F00A0" w:rsidRDefault="001614B8" w:rsidP="00A95158">
          <w:pPr>
            <w:pStyle w:val="a7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С01</w:t>
          </w:r>
        </w:p>
      </w:tc>
      <w:tc>
        <w:tcPr>
          <w:tcW w:w="567" w:type="dxa"/>
          <w:vAlign w:val="center"/>
        </w:tcPr>
        <w:p w14:paraId="63C569B5" w14:textId="64D56DB9" w:rsidR="001614B8" w:rsidRPr="006F00A0" w:rsidRDefault="001614B8" w:rsidP="00A95158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B6" w14:textId="0DBE9E8E" w:rsidR="001614B8" w:rsidRPr="006F00A0" w:rsidRDefault="001614B8" w:rsidP="00A95158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B7" w14:textId="507403B2" w:rsidR="001614B8" w:rsidRPr="003F1DBF" w:rsidRDefault="001614B8" w:rsidP="00A95158">
          <w:pPr>
            <w:pStyle w:val="a7"/>
            <w:jc w:val="center"/>
            <w:rPr>
              <w:rFonts w:cs="Arial"/>
              <w:noProof/>
              <w:sz w:val="14"/>
              <w:szCs w:val="14"/>
            </w:rPr>
          </w:pPr>
        </w:p>
      </w:tc>
      <w:tc>
        <w:tcPr>
          <w:tcW w:w="851" w:type="dxa"/>
          <w:vAlign w:val="center"/>
        </w:tcPr>
        <w:p w14:paraId="63C569B8" w14:textId="77777777" w:rsidR="001614B8" w:rsidRPr="006F00A0" w:rsidRDefault="001614B8" w:rsidP="00A95158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B9" w14:textId="4DACF363" w:rsidR="001614B8" w:rsidRPr="003A4CA2" w:rsidRDefault="001614B8" w:rsidP="00A95158">
          <w:pPr>
            <w:pStyle w:val="a7"/>
            <w:jc w:val="center"/>
            <w:rPr>
              <w:noProof/>
              <w:sz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C734C0">
            <w:rPr>
              <w:noProof/>
              <w:sz w:val="14"/>
              <w:szCs w:val="14"/>
            </w:rPr>
            <w:t>03.07.20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6238" w:type="dxa"/>
          <w:gridSpan w:val="4"/>
          <w:vMerge/>
          <w:vAlign w:val="center"/>
        </w:tcPr>
        <w:p w14:paraId="63C569BA" w14:textId="77777777" w:rsidR="001614B8" w:rsidRPr="003F379C" w:rsidRDefault="001614B8" w:rsidP="00A95158">
          <w:pPr>
            <w:pStyle w:val="a7"/>
            <w:rPr>
              <w:noProof/>
            </w:rPr>
          </w:pPr>
        </w:p>
      </w:tc>
    </w:tr>
    <w:tr w:rsidR="001614B8" w:rsidRPr="003F379C" w14:paraId="63C569C3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63C569BC" w14:textId="77777777" w:rsidR="001614B8" w:rsidRPr="00D73CFB" w:rsidRDefault="001614B8" w:rsidP="0091129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vAlign w:val="center"/>
        </w:tcPr>
        <w:p w14:paraId="63C569BD" w14:textId="77777777" w:rsidR="001614B8" w:rsidRPr="00D73CFB" w:rsidRDefault="001614B8" w:rsidP="00911298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vAlign w:val="center"/>
        </w:tcPr>
        <w:p w14:paraId="63C569BE" w14:textId="77777777" w:rsidR="001614B8" w:rsidRPr="00D73CFB" w:rsidRDefault="001614B8" w:rsidP="0091129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vAlign w:val="center"/>
        </w:tcPr>
        <w:p w14:paraId="63C569BF" w14:textId="77777777" w:rsidR="001614B8" w:rsidRPr="003F1DBF" w:rsidRDefault="001614B8" w:rsidP="00911298">
          <w:pPr>
            <w:pStyle w:val="a7"/>
            <w:jc w:val="center"/>
            <w:rPr>
              <w:rFonts w:cs="Arial"/>
              <w:noProof/>
              <w:sz w:val="14"/>
              <w:szCs w:val="14"/>
            </w:rPr>
          </w:pPr>
          <w:r w:rsidRPr="003F1DBF">
            <w:rPr>
              <w:rFonts w:cs="Arial"/>
              <w:noProof/>
              <w:sz w:val="14"/>
              <w:szCs w:val="14"/>
            </w:rPr>
            <w:t>№</w:t>
          </w:r>
          <w:r w:rsidRPr="003F1DBF">
            <w:rPr>
              <w:rFonts w:cs="Arial"/>
              <w:noProof/>
              <w:sz w:val="14"/>
              <w:szCs w:val="14"/>
              <w:lang w:val="en-US"/>
            </w:rPr>
            <w:t xml:space="preserve"> </w:t>
          </w:r>
          <w:r w:rsidRPr="003F1DBF">
            <w:rPr>
              <w:rFonts w:cs="Arial"/>
              <w:noProof/>
              <w:sz w:val="14"/>
              <w:szCs w:val="14"/>
            </w:rPr>
            <w:t>док.</w:t>
          </w:r>
        </w:p>
      </w:tc>
      <w:tc>
        <w:tcPr>
          <w:tcW w:w="851" w:type="dxa"/>
          <w:vAlign w:val="center"/>
        </w:tcPr>
        <w:p w14:paraId="63C569C0" w14:textId="77777777" w:rsidR="001614B8" w:rsidRPr="00D73CFB" w:rsidRDefault="001614B8" w:rsidP="0091129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vAlign w:val="center"/>
        </w:tcPr>
        <w:p w14:paraId="63C569C1" w14:textId="77777777" w:rsidR="001614B8" w:rsidRPr="00D73CFB" w:rsidRDefault="001614B8" w:rsidP="0091129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6238" w:type="dxa"/>
          <w:gridSpan w:val="4"/>
          <w:vMerge/>
          <w:vAlign w:val="center"/>
        </w:tcPr>
        <w:p w14:paraId="63C569C2" w14:textId="77777777" w:rsidR="001614B8" w:rsidRPr="003F379C" w:rsidRDefault="001614B8" w:rsidP="00911298">
          <w:pPr>
            <w:pStyle w:val="a7"/>
            <w:rPr>
              <w:noProof/>
            </w:rPr>
          </w:pPr>
        </w:p>
      </w:tc>
    </w:tr>
    <w:tr w:rsidR="001614B8" w:rsidRPr="003F379C" w14:paraId="63C569CC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3C569C4" w14:textId="77777777" w:rsidR="001614B8" w:rsidRPr="00D73CFB" w:rsidRDefault="001614B8" w:rsidP="00911298">
          <w:pPr>
            <w:pStyle w:val="a7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t>Разраб.</w:t>
          </w:r>
        </w:p>
      </w:tc>
      <w:tc>
        <w:tcPr>
          <w:tcW w:w="1134" w:type="dxa"/>
          <w:gridSpan w:val="2"/>
          <w:noWrap/>
          <w:vAlign w:val="center"/>
        </w:tcPr>
        <w:p w14:paraId="63C569C5" w14:textId="77777777" w:rsidR="001614B8" w:rsidRPr="00D73CFB" w:rsidRDefault="001614B8" w:rsidP="00911298">
          <w:pPr>
            <w:pStyle w:val="a7"/>
            <w:ind w:left="57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fldChar w:fldCharType="begin"/>
          </w:r>
          <w:r w:rsidRPr="00D73CFB">
            <w:rPr>
              <w:noProof/>
              <w:sz w:val="18"/>
              <w:szCs w:val="18"/>
            </w:rPr>
            <w:instrText xml:space="preserve"> DOCPROPERTY  Разраб  \* MERGEFORMAT </w:instrText>
          </w:r>
          <w:r w:rsidRPr="00D73CFB">
            <w:rPr>
              <w:noProof/>
              <w:sz w:val="18"/>
              <w:szCs w:val="18"/>
            </w:rPr>
            <w:fldChar w:fldCharType="separate"/>
          </w:r>
          <w:r w:rsidR="00C734C0">
            <w:rPr>
              <w:noProof/>
              <w:sz w:val="18"/>
              <w:szCs w:val="18"/>
            </w:rPr>
            <w:t>Юрченко</w:t>
          </w:r>
          <w:r w:rsidRPr="00D73CFB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851" w:type="dxa"/>
          <w:noWrap/>
          <w:vAlign w:val="center"/>
        </w:tcPr>
        <w:p w14:paraId="63C569C6" w14:textId="77777777" w:rsidR="001614B8" w:rsidRPr="006F00A0" w:rsidRDefault="001614B8" w:rsidP="00911298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3C569C7" w14:textId="77777777" w:rsidR="001614B8" w:rsidRPr="00D73CFB" w:rsidRDefault="001614B8" w:rsidP="00911298">
          <w:pPr>
            <w:pStyle w:val="a7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C734C0">
            <w:rPr>
              <w:noProof/>
              <w:sz w:val="14"/>
              <w:szCs w:val="14"/>
            </w:rPr>
            <w:t>03.07.20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 w:val="restart"/>
          <w:vAlign w:val="center"/>
        </w:tcPr>
        <w:p w14:paraId="63C569C8" w14:textId="5B39F4AA" w:rsidR="001614B8" w:rsidRPr="00642D64" w:rsidRDefault="001614B8" w:rsidP="00911298">
          <w:pPr>
            <w:pStyle w:val="a7"/>
            <w:jc w:val="center"/>
            <w:rPr>
              <w:noProof/>
              <w:sz w:val="22"/>
              <w:lang w:val="en-US"/>
            </w:rPr>
          </w:pPr>
          <w:r w:rsidRPr="003F379C">
            <w:rPr>
              <w:noProof/>
              <w:sz w:val="22"/>
            </w:rPr>
            <w:t xml:space="preserve">Содержание </w:t>
          </w:r>
          <w:r>
            <w:rPr>
              <w:noProof/>
              <w:sz w:val="22"/>
            </w:rPr>
            <w:t>ПМТ1</w:t>
          </w:r>
        </w:p>
      </w:tc>
      <w:tc>
        <w:tcPr>
          <w:tcW w:w="851" w:type="dxa"/>
          <w:vAlign w:val="center"/>
        </w:tcPr>
        <w:p w14:paraId="63C569C9" w14:textId="77777777" w:rsidR="001614B8" w:rsidRPr="003F379C" w:rsidRDefault="001614B8" w:rsidP="00911298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Стадия</w:t>
          </w:r>
        </w:p>
      </w:tc>
      <w:tc>
        <w:tcPr>
          <w:tcW w:w="851" w:type="dxa"/>
          <w:vAlign w:val="center"/>
        </w:tcPr>
        <w:p w14:paraId="63C569CA" w14:textId="77777777" w:rsidR="001614B8" w:rsidRPr="003F379C" w:rsidRDefault="001614B8" w:rsidP="00911298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  <w:tc>
        <w:tcPr>
          <w:tcW w:w="1134" w:type="dxa"/>
          <w:vAlign w:val="center"/>
        </w:tcPr>
        <w:p w14:paraId="63C569CB" w14:textId="77777777" w:rsidR="001614B8" w:rsidRPr="003F379C" w:rsidRDefault="001614B8" w:rsidP="00911298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Листов</w:t>
          </w:r>
        </w:p>
      </w:tc>
    </w:tr>
    <w:tr w:rsidR="001614B8" w:rsidRPr="003F379C" w14:paraId="63C569D5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3C569CD" w14:textId="77777777" w:rsidR="001614B8" w:rsidRPr="00D73CFB" w:rsidRDefault="001614B8" w:rsidP="00911298">
          <w:pPr>
            <w:pStyle w:val="a7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14:paraId="63C569CE" w14:textId="77777777" w:rsidR="001614B8" w:rsidRPr="00D73CFB" w:rsidRDefault="001614B8" w:rsidP="00911298">
          <w:pPr>
            <w:pStyle w:val="a7"/>
            <w:ind w:left="57"/>
            <w:rPr>
              <w:noProof/>
              <w:sz w:val="18"/>
              <w:szCs w:val="18"/>
              <w:lang w:val="en-US"/>
            </w:rPr>
          </w:pPr>
        </w:p>
      </w:tc>
      <w:tc>
        <w:tcPr>
          <w:tcW w:w="851" w:type="dxa"/>
          <w:noWrap/>
          <w:vAlign w:val="center"/>
        </w:tcPr>
        <w:p w14:paraId="63C569CF" w14:textId="77777777" w:rsidR="001614B8" w:rsidRPr="006F00A0" w:rsidRDefault="001614B8" w:rsidP="00911298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3C569D0" w14:textId="77777777" w:rsidR="001614B8" w:rsidRPr="00D73CFB" w:rsidRDefault="001614B8" w:rsidP="00911298">
          <w:pPr>
            <w:pStyle w:val="a7"/>
            <w:jc w:val="center"/>
            <w:rPr>
              <w:noProof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14:paraId="63C569D1" w14:textId="77777777" w:rsidR="001614B8" w:rsidRPr="003F379C" w:rsidRDefault="001614B8" w:rsidP="00911298">
          <w:pPr>
            <w:pStyle w:val="a7"/>
            <w:rPr>
              <w:noProof/>
            </w:rPr>
          </w:pPr>
        </w:p>
      </w:tc>
      <w:tc>
        <w:tcPr>
          <w:tcW w:w="851" w:type="dxa"/>
          <w:vAlign w:val="center"/>
        </w:tcPr>
        <w:p w14:paraId="63C569D2" w14:textId="5DE7788E" w:rsidR="001614B8" w:rsidRPr="003F379C" w:rsidRDefault="001614B8" w:rsidP="00911298">
          <w:pPr>
            <w:pStyle w:val="a7"/>
            <w:jc w:val="center"/>
            <w:rPr>
              <w:noProof/>
            </w:rPr>
          </w:pPr>
          <w:r>
            <w:rPr>
              <w:noProof/>
            </w:rPr>
            <w:t>Р</w:t>
          </w:r>
        </w:p>
      </w:tc>
      <w:tc>
        <w:tcPr>
          <w:tcW w:w="851" w:type="dxa"/>
          <w:vAlign w:val="center"/>
        </w:tcPr>
        <w:p w14:paraId="63C569D3" w14:textId="77777777" w:rsidR="001614B8" w:rsidRPr="003F379C" w:rsidRDefault="001614B8" w:rsidP="00911298">
          <w:pPr>
            <w:pStyle w:val="a7"/>
            <w:jc w:val="center"/>
            <w:rPr>
              <w:noProof/>
            </w:rPr>
          </w:pPr>
          <w:r w:rsidRPr="003F379C">
            <w:rPr>
              <w:noProof/>
              <w:lang w:val="en-US"/>
            </w:rPr>
            <w:fldChar w:fldCharType="begin"/>
          </w:r>
          <w:r w:rsidRPr="003F379C">
            <w:rPr>
              <w:noProof/>
              <w:lang w:val="en-US"/>
            </w:rPr>
            <w:instrText xml:space="preserve"> IF </w:instrText>
          </w:r>
          <w:r w:rsidRPr="003F379C">
            <w:rPr>
              <w:noProof/>
              <w:lang w:val="en-US"/>
            </w:rPr>
            <w:fldChar w:fldCharType="begin"/>
          </w:r>
          <w:r w:rsidRPr="003F379C">
            <w:rPr>
              <w:noProof/>
              <w:lang w:val="en-US"/>
            </w:rPr>
            <w:instrText xml:space="preserve"> SECTIONPAGES </w:instrText>
          </w:r>
          <w:r w:rsidRPr="003F379C">
            <w:rPr>
              <w:noProof/>
              <w:lang w:val="en-US"/>
            </w:rPr>
            <w:fldChar w:fldCharType="separate"/>
          </w:r>
          <w:r w:rsidR="00C734C0">
            <w:rPr>
              <w:noProof/>
              <w:lang w:val="en-US"/>
            </w:rPr>
            <w:instrText>1</w:instrText>
          </w:r>
          <w:r w:rsidRPr="003F379C">
            <w:rPr>
              <w:noProof/>
            </w:rPr>
            <w:fldChar w:fldCharType="end"/>
          </w:r>
          <w:r w:rsidRPr="003F379C">
            <w:rPr>
              <w:noProof/>
              <w:lang w:val="en-US"/>
            </w:rPr>
            <w:instrText xml:space="preserve"> &lt;&gt; "1" 1  \* MERGEFORMAT </w:instrText>
          </w:r>
          <w:r w:rsidRPr="003F379C">
            <w:rPr>
              <w:noProof/>
            </w:rPr>
            <w:fldChar w:fldCharType="end"/>
          </w:r>
        </w:p>
      </w:tc>
      <w:tc>
        <w:tcPr>
          <w:tcW w:w="1134" w:type="dxa"/>
          <w:vAlign w:val="center"/>
        </w:tcPr>
        <w:p w14:paraId="63C569D4" w14:textId="661F9C9F" w:rsidR="001614B8" w:rsidRPr="003F379C" w:rsidRDefault="001614B8" w:rsidP="00911298">
          <w:pPr>
            <w:pStyle w:val="a7"/>
            <w:jc w:val="center"/>
            <w:rPr>
              <w:noProof/>
            </w:rPr>
          </w:pPr>
          <w:r>
            <w:rPr>
              <w:noProof/>
            </w:rPr>
            <w:t>1</w:t>
          </w:r>
        </w:p>
      </w:tc>
    </w:tr>
    <w:tr w:rsidR="001614B8" w:rsidRPr="003F379C" w14:paraId="63C569DC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3C569D6" w14:textId="77777777" w:rsidR="001614B8" w:rsidRPr="00D73CFB" w:rsidRDefault="001614B8" w:rsidP="00911298">
          <w:pPr>
            <w:pStyle w:val="a7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14:paraId="63C569D7" w14:textId="77777777" w:rsidR="001614B8" w:rsidRPr="00D73CFB" w:rsidRDefault="001614B8" w:rsidP="00911298">
          <w:pPr>
            <w:pStyle w:val="a7"/>
            <w:ind w:left="57"/>
            <w:rPr>
              <w:noProof/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63C569D8" w14:textId="77777777" w:rsidR="001614B8" w:rsidRPr="006F00A0" w:rsidRDefault="001614B8" w:rsidP="00911298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3C569D9" w14:textId="77777777" w:rsidR="001614B8" w:rsidRPr="00D73CFB" w:rsidRDefault="001614B8" w:rsidP="00911298">
          <w:pPr>
            <w:pStyle w:val="a7"/>
            <w:jc w:val="center"/>
            <w:rPr>
              <w:noProof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14:paraId="63C569DA" w14:textId="77777777" w:rsidR="001614B8" w:rsidRPr="003F379C" w:rsidRDefault="001614B8" w:rsidP="00911298">
          <w:pPr>
            <w:pStyle w:val="a7"/>
            <w:rPr>
              <w:noProof/>
            </w:rPr>
          </w:pPr>
        </w:p>
      </w:tc>
      <w:tc>
        <w:tcPr>
          <w:tcW w:w="2836" w:type="dxa"/>
          <w:gridSpan w:val="3"/>
          <w:vMerge w:val="restart"/>
          <w:tcMar>
            <w:left w:w="57" w:type="dxa"/>
            <w:right w:w="57" w:type="dxa"/>
          </w:tcMar>
          <w:vAlign w:val="center"/>
        </w:tcPr>
        <w:p w14:paraId="63C569DB" w14:textId="77777777" w:rsidR="001614B8" w:rsidRPr="003F379C" w:rsidRDefault="001614B8" w:rsidP="00911298">
          <w:pPr>
            <w:pStyle w:val="a7"/>
            <w:jc w:val="center"/>
            <w:rPr>
              <w:noProof/>
              <w:szCs w:val="20"/>
            </w:rPr>
          </w:pPr>
          <w:r w:rsidRPr="003F379C">
            <w:rPr>
              <w:rFonts w:cs="Arial"/>
              <w:noProof/>
              <w:szCs w:val="20"/>
            </w:rPr>
            <w:t>ООО «НК «Роснефть» - НТЦ»</w:t>
          </w:r>
        </w:p>
      </w:tc>
    </w:tr>
    <w:tr w:rsidR="001614B8" w:rsidRPr="003F379C" w14:paraId="63C569E3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3C569DD" w14:textId="270D1C8D" w:rsidR="001614B8" w:rsidRPr="00D73CFB" w:rsidRDefault="001614B8" w:rsidP="00911298">
          <w:pPr>
            <w:pStyle w:val="a7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14:paraId="63C569DE" w14:textId="2E52517E" w:rsidR="001614B8" w:rsidRPr="00D73CFB" w:rsidRDefault="001614B8" w:rsidP="00911298">
          <w:pPr>
            <w:pStyle w:val="a7"/>
            <w:ind w:left="57"/>
            <w:rPr>
              <w:noProof/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63C569DF" w14:textId="77777777" w:rsidR="001614B8" w:rsidRPr="006F00A0" w:rsidRDefault="001614B8" w:rsidP="00911298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3C569E0" w14:textId="1408BD49" w:rsidR="001614B8" w:rsidRPr="00D73CFB" w:rsidRDefault="001614B8" w:rsidP="00911298">
          <w:pPr>
            <w:pStyle w:val="a7"/>
            <w:jc w:val="center"/>
            <w:rPr>
              <w:noProof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14:paraId="63C569E1" w14:textId="77777777" w:rsidR="001614B8" w:rsidRPr="003F379C" w:rsidRDefault="001614B8" w:rsidP="00911298">
          <w:pPr>
            <w:pStyle w:val="a7"/>
            <w:rPr>
              <w:noProof/>
            </w:rPr>
          </w:pPr>
        </w:p>
      </w:tc>
      <w:tc>
        <w:tcPr>
          <w:tcW w:w="2836" w:type="dxa"/>
          <w:gridSpan w:val="3"/>
          <w:vMerge/>
          <w:vAlign w:val="center"/>
        </w:tcPr>
        <w:p w14:paraId="63C569E2" w14:textId="77777777" w:rsidR="001614B8" w:rsidRPr="003F379C" w:rsidRDefault="001614B8" w:rsidP="00911298">
          <w:pPr>
            <w:pStyle w:val="a7"/>
            <w:rPr>
              <w:noProof/>
            </w:rPr>
          </w:pPr>
        </w:p>
      </w:tc>
    </w:tr>
    <w:tr w:rsidR="001614B8" w:rsidRPr="003F379C" w14:paraId="63C569EA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3C569E4" w14:textId="77777777" w:rsidR="001614B8" w:rsidRPr="00D73CFB" w:rsidRDefault="001614B8" w:rsidP="00911298">
          <w:pPr>
            <w:pStyle w:val="a7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noWrap/>
          <w:vAlign w:val="center"/>
        </w:tcPr>
        <w:p w14:paraId="63C569E5" w14:textId="77777777" w:rsidR="001614B8" w:rsidRPr="00DC718C" w:rsidRDefault="001614B8" w:rsidP="00911298">
          <w:pPr>
            <w:pStyle w:val="a7"/>
            <w:ind w:left="57"/>
            <w:rPr>
              <w:noProof/>
              <w:spacing w:val="-14"/>
              <w:sz w:val="16"/>
              <w:szCs w:val="16"/>
            </w:rPr>
          </w:pPr>
          <w:r w:rsidRPr="00A95158">
            <w:rPr>
              <w:noProof/>
              <w:sz w:val="18"/>
              <w:szCs w:val="18"/>
            </w:rPr>
            <w:fldChar w:fldCharType="begin"/>
          </w:r>
          <w:r w:rsidRPr="00A95158">
            <w:rPr>
              <w:noProof/>
              <w:sz w:val="18"/>
              <w:szCs w:val="18"/>
            </w:rPr>
            <w:instrText xml:space="preserve"> DOCPROPERTY  ГИП  \* MERGEFORMAT </w:instrText>
          </w:r>
          <w:r w:rsidRPr="00A95158">
            <w:rPr>
              <w:noProof/>
              <w:sz w:val="18"/>
              <w:szCs w:val="18"/>
            </w:rPr>
            <w:fldChar w:fldCharType="separate"/>
          </w:r>
          <w:r w:rsidR="00C734C0">
            <w:rPr>
              <w:noProof/>
              <w:sz w:val="18"/>
              <w:szCs w:val="18"/>
            </w:rPr>
            <w:t>Дьяченко</w:t>
          </w:r>
          <w:r w:rsidRPr="00A95158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851" w:type="dxa"/>
          <w:noWrap/>
          <w:vAlign w:val="center"/>
        </w:tcPr>
        <w:p w14:paraId="63C569E6" w14:textId="77777777" w:rsidR="001614B8" w:rsidRPr="006F00A0" w:rsidRDefault="001614B8" w:rsidP="00911298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3C569E7" w14:textId="77777777" w:rsidR="001614B8" w:rsidRPr="00D73CFB" w:rsidRDefault="001614B8" w:rsidP="00911298">
          <w:pPr>
            <w:pStyle w:val="a7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C734C0">
            <w:rPr>
              <w:noProof/>
              <w:sz w:val="14"/>
              <w:szCs w:val="14"/>
            </w:rPr>
            <w:t>03.07.20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/>
          <w:vAlign w:val="center"/>
        </w:tcPr>
        <w:p w14:paraId="63C569E8" w14:textId="77777777" w:rsidR="001614B8" w:rsidRPr="003F379C" w:rsidRDefault="001614B8" w:rsidP="00911298">
          <w:pPr>
            <w:pStyle w:val="a7"/>
            <w:rPr>
              <w:noProof/>
            </w:rPr>
          </w:pPr>
        </w:p>
      </w:tc>
      <w:tc>
        <w:tcPr>
          <w:tcW w:w="2836" w:type="dxa"/>
          <w:gridSpan w:val="3"/>
          <w:vMerge/>
          <w:vAlign w:val="center"/>
        </w:tcPr>
        <w:p w14:paraId="63C569E9" w14:textId="77777777" w:rsidR="001614B8" w:rsidRPr="003F379C" w:rsidRDefault="001614B8" w:rsidP="00911298">
          <w:pPr>
            <w:pStyle w:val="a7"/>
            <w:rPr>
              <w:noProof/>
            </w:rPr>
          </w:pPr>
        </w:p>
      </w:tc>
    </w:tr>
  </w:tbl>
  <w:p w14:paraId="63C569EB" w14:textId="77777777" w:rsidR="001614B8" w:rsidRPr="004E7E91" w:rsidRDefault="001614B8" w:rsidP="00A30897">
    <w:pPr>
      <w:pStyle w:val="a7"/>
      <w:spacing w:after="20"/>
      <w:ind w:left="-284" w:right="-56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2608" behindDoc="1" locked="0" layoutInCell="1" allowOverlap="1" wp14:anchorId="63C56AD9" wp14:editId="63C56ADA">
              <wp:simplePos x="0" y="0"/>
              <wp:positionH relativeFrom="page">
                <wp:posOffset>900430</wp:posOffset>
              </wp:positionH>
              <wp:positionV relativeFrom="page">
                <wp:posOffset>8889365</wp:posOffset>
              </wp:positionV>
              <wp:extent cx="6300470" cy="1440180"/>
              <wp:effectExtent l="0" t="0" r="24130" b="26670"/>
              <wp:wrapNone/>
              <wp:docPr id="192" name="Группа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1440180"/>
                        <a:chOff x="1418" y="13999"/>
                        <a:chExt cx="9922" cy="2268"/>
                      </a:xfrm>
                    </wpg:grpSpPr>
                    <wps:wsp>
                      <wps:cNvPr id="193" name="Line 687"/>
                      <wps:cNvCnPr/>
                      <wps:spPr bwMode="auto">
                        <a:xfrm>
                          <a:off x="1418" y="13999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4" name="Line 688"/>
                      <wps:cNvCnPr/>
                      <wps:spPr bwMode="auto">
                        <a:xfrm>
                          <a:off x="1418" y="14283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5" name="Line 689"/>
                      <wps:cNvCnPr/>
                      <wps:spPr bwMode="auto">
                        <a:xfrm>
                          <a:off x="1418" y="1456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6" name="Line 690"/>
                      <wps:cNvCnPr/>
                      <wps:spPr bwMode="auto">
                        <a:xfrm>
                          <a:off x="1418" y="14855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7" name="Line 691"/>
                      <wps:cNvCnPr/>
                      <wps:spPr bwMode="auto">
                        <a:xfrm>
                          <a:off x="1418" y="1513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7" name="Line 692"/>
                      <wps:cNvCnPr/>
                      <wps:spPr bwMode="auto">
                        <a:xfrm>
                          <a:off x="1418" y="1542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8" name="Line 693"/>
                      <wps:cNvCnPr/>
                      <wps:spPr bwMode="auto">
                        <a:xfrm>
                          <a:off x="1418" y="1570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9" name="Line 694"/>
                      <wps:cNvCnPr/>
                      <wps:spPr bwMode="auto">
                        <a:xfrm>
                          <a:off x="1418" y="1599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0" name="Line 697"/>
                      <wps:cNvCnPr/>
                      <wps:spPr bwMode="auto">
                        <a:xfrm>
                          <a:off x="1985" y="1399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1" name="Line 698"/>
                      <wps:cNvCnPr/>
                      <wps:spPr bwMode="auto">
                        <a:xfrm>
                          <a:off x="2552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2" name="Line 699"/>
                      <wps:cNvCnPr/>
                      <wps:spPr bwMode="auto">
                        <a:xfrm>
                          <a:off x="3119" y="1399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3" name="Line 700"/>
                      <wps:cNvCnPr/>
                      <wps:spPr bwMode="auto">
                        <a:xfrm>
                          <a:off x="3686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4" name="Line 701"/>
                      <wps:cNvCnPr/>
                      <wps:spPr bwMode="auto">
                        <a:xfrm>
                          <a:off x="4536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5" name="Line 702"/>
                      <wps:cNvCnPr/>
                      <wps:spPr bwMode="auto">
                        <a:xfrm>
                          <a:off x="5103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6" name="Line 703"/>
                      <wps:cNvCnPr/>
                      <wps:spPr bwMode="auto">
                        <a:xfrm>
                          <a:off x="8505" y="14850"/>
                          <a:ext cx="0" cy="141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7" name="Line 705"/>
                      <wps:cNvCnPr/>
                      <wps:spPr bwMode="auto">
                        <a:xfrm>
                          <a:off x="9356" y="14850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8" name="Line 706"/>
                      <wps:cNvCnPr/>
                      <wps:spPr bwMode="auto">
                        <a:xfrm>
                          <a:off x="10206" y="14850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9" name="Line 707"/>
                      <wps:cNvCnPr/>
                      <wps:spPr bwMode="auto">
                        <a:xfrm>
                          <a:off x="8505" y="15139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20" name="Line 709"/>
                      <wps:cNvCnPr/>
                      <wps:spPr bwMode="auto">
                        <a:xfrm>
                          <a:off x="8505" y="15422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92" o:spid="_x0000_s1026" style="position:absolute;margin-left:70.9pt;margin-top:699.95pt;width:496.1pt;height:113.4pt;z-index:-251663872;mso-position-horizontal-relative:page;mso-position-vertical-relative:page" coordorigin="1418,13999" coordsize="9922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">
              <v:line id="Line 687" o:spid="_x0000_s1027" style="position:absolute;visibility:visible;mso-wrap-style:square" from="1418,13999" to="11339,1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OdBMAAAADcAAAADwAAAGRycy9kb3ducmV2LnhtbERP24rCMBB9X/Afwgi+rakrFK1GEVEQ&#10;FhatfsDYjG0xmZQma7t/vxEE3+ZwrrNc99aIB7W+dqxgMk5AEBdO11wquJz3nzMQPiBrNI5JwR95&#10;WK8GH0vMtOv4RI88lCKGsM9QQRVCk0npi4os+rFriCN3c63FEGFbSt1iF8OtkV9JkkqLNceGChva&#10;VlTc81+roDvm+/7n22l7cdu0NunkOt0ZpUbDfrMAEagPb/HLfdBx/nwKz2fiBXL1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mDnQTAAAAA3AAAAA8AAAAAAAAAAAAAAAAA&#10;oQIAAGRycy9kb3ducmV2LnhtbFBLBQYAAAAABAAEAPkAAACOAwAAAAA=&#10;" strokeweight="1.25pt"/>
              <v:line id="Line 688" o:spid="_x0000_s1028" style="position:absolute;visibility:visible;mso-wrap-style:square" from="1418,14283" to="5103,14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6zDMMAAADcAAAADwAAAGRycy9kb3ducmV2LnhtbERPTWvCQBC9F/oflil4q5tKEJu6CVYR&#10;Ch5KTC+9DdlpkpqdDburxv76riB4m8f7nGUxml6cyPnOsoKXaQKCuLa640bBV7V9XoDwAVljb5kU&#10;XMhDkT8+LDHT9swlnfahETGEfYYK2hCGTEpft2TQT+1AHLkf6wyGCF0jtcNzDDe9nCXJXBrsODa0&#10;ONC6pfqwPxoFi2rwm8v6e2s/3e9fuUtLSvFdqcnTuHoDEWgMd/HN/aHj/NcUrs/EC2T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uswzDAAAA3AAAAA8AAAAAAAAAAAAA&#10;AAAAoQIAAGRycy9kb3ducmV2LnhtbFBLBQYAAAAABAAEAPkAAACRAwAAAAA=&#10;" strokeweight=".5pt"/>
              <v:line id="Line 689" o:spid="_x0000_s1029" style="position:absolute;visibility:visible;mso-wrap-style:square" from="1418,14566" to="5103,14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g68EAAADcAAAADwAAAGRycy9kb3ducmV2LnhtbERP3WrCMBS+H/gO4QjezVTFotUoIhMG&#10;A5nVBzg2x7aYnJQms93bL4Kwu/Px/Z71trdGPKj1tWMFk3ECgrhwuuZSweV8eF+A8AFZo3FMCn7J&#10;w3YzeFtjpl3HJ3rkoRQxhH2GCqoQmkxKX1Rk0Y9dQxy5m2sthgjbUuoWuxhujZwmSSot1hwbKmxo&#10;X1Fxz3+sgu47P/THL6ftxe3T2qST6+zDKDUa9rsViEB9+Be/3J86zl/O4flMvE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JqDrwQAAANwAAAAPAAAAAAAAAAAAAAAA&#10;AKECAABkcnMvZG93bnJldi54bWxQSwUGAAAAAAQABAD5AAAAjwMAAAAA&#10;" strokeweight="1.25pt"/>
              <v:line id="Line 690" o:spid="_x0000_s1030" style="position:absolute;visibility:visible;mso-wrap-style:square" from="1418,14855" to="1133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Q+nMAAAADcAAAADwAAAGRycy9kb3ducmV2LnhtbERP24rCMBB9X/Afwgi+rakKZa1GEVEQ&#10;hGW3+gFjM7bFZFKaaOvfbwRh3+ZwrrNc99aIB7W+dqxgMk5AEBdO11wqOJ/2n18gfEDWaByTgid5&#10;WK8GH0vMtOv4lx55KEUMYZ+hgiqEJpPSFxVZ9GPXEEfu6lqLIcK2lLrFLoZbI6dJkkqLNceGChva&#10;VlTc8rtV0P3k+/776LQ9u21am3Ryme2MUqNhv1mACNSHf/HbfdBx/jyF1zPxArn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n0PpzAAAAA3AAAAA8AAAAAAAAAAAAAAAAA&#10;oQIAAGRycy9kb3ducmV2LnhtbFBLBQYAAAAABAAEAPkAAACOAwAAAAA=&#10;" strokeweight="1.25pt"/>
              <v:line id="Line 691" o:spid="_x0000_s1031" style="position:absolute;visibility:visible;mso-wrap-style:square" from="1418,15139" to="510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wte8QAAADcAAAADwAAAGRycy9kb3ducmV2LnhtbERPTWvCQBC9C/0PyxR6001Fqo1uQmsR&#10;Ch4ksRdvQ3aapM3Oht1Vo7/eFQq9zeN9ziofTCdO5HxrWcHzJAFBXFndcq3ga78ZL0D4gKyxs0wK&#10;LuQhzx5GK0y1PXNBpzLUIoawT1FBE0KfSumrhgz6ie2JI/dtncEQoauldniO4aaT0yR5kQZbjg0N&#10;9rRuqPotj0bBYt/7j8v6sLE793MttrOCZviu1NPj8LYEEWgI/+I/96eO81/ncH8mXi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/C17xAAAANwAAAAPAAAAAAAAAAAA&#10;AAAAAKECAABkcnMvZG93bnJldi54bWxQSwUGAAAAAAQABAD5AAAAkgMAAAAA&#10;" strokeweight=".5pt"/>
              <v:line id="Line 692" o:spid="_x0000_s1032" style="position:absolute;visibility:visible;mso-wrap-style:square" from="1418,15422" to="5103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PZgMYAAADcAAAADwAAAGRycy9kb3ducmV2LnhtbESPQWvCQBSE7wX/w/KE3urGEFqJrlJT&#10;hEIPEu3F2yP7TGKzb8Pu1sT++q5Q6HGYmW+Y1WY0nbiS861lBfNZAoK4srrlWsHncfe0AOEDssbO&#10;Mim4kYfNevKwwlzbgUu6HkItIoR9jgqaEPpcSl81ZNDPbE8cvbN1BkOUrpba4RDhppNpkjxLgy3H&#10;hQZ7Khqqvg7fRsHi2Pu3W3Ha2b27/JQfWUkZbpV6nI6vSxCBxvAf/mu/awVp8gL3M/EIy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T2YDGAAAA3AAAAA8AAAAAAAAA&#10;AAAAAAAAoQIAAGRycy9kb3ducmV2LnhtbFBLBQYAAAAABAAEAPkAAACUAwAAAAA=&#10;" strokeweight=".5pt"/>
              <v:line id="Line 693" o:spid="_x0000_s1033" style="position:absolute;visibility:visible;mso-wrap-style:square" from="1418,15706" to="5103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xN8sAAAADcAAAADwAAAGRycy9kb3ducmV2LnhtbERPy4rCMBTdC/5DuII7TRURqUbxgSC4&#10;kKobd5fm2namuSlJ1DpfP1kILg/nvVi1phZPcr6yrGA0TEAQ51ZXXCi4XvaDGQgfkDXWlknBmzys&#10;lt3OAlNtX5zR8xwKEUPYp6igDKFJpfR5SQb90DbEkbtbZzBE6AqpHb5iuKnlOEmm0mDFsaHEhrYl&#10;5b/nh1EwuzR+997e9vbkfv6y4ySjCW6U6vfa9RxEoDZ8xR/3QSsYJ3FtPBOPgF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MTfLAAAAA3AAAAA8AAAAAAAAAAAAAAAAA&#10;oQIAAGRycy9kb3ducmV2LnhtbFBLBQYAAAAABAAEAPkAAACOAwAAAAA=&#10;" strokeweight=".5pt"/>
              <v:line id="Line 694" o:spid="_x0000_s1034" style="position:absolute;visibility:visible;mso-wrap-style:square" from="1418,15995" to="5103,15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DoacYAAADcAAAADwAAAGRycy9kb3ducmV2LnhtbESPS2vDMBCE74X+B7GF3Bo5wZTUjRLy&#10;IFDoITjJJbfF2tpurZWRFD/666NCocdhZr5hluvBNKIj52vLCmbTBARxYXXNpYLL+fC8AOEDssbG&#10;MikYycN69fiwxEzbnnPqTqEUEcI+QwVVCG0mpS8qMuintiWO3qd1BkOUrpTaYR/hppHzJHmRBmuO&#10;CxW2tKuo+D7djILFufX7cXc92KP7+sk/0pxS3Co1eRo2byACDeE//Nd+1wrmySv8nolHQK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0A6GnGAAAA3AAAAA8AAAAAAAAA&#10;AAAAAAAAoQIAAGRycy9kb3ducmV2LnhtbFBLBQYAAAAABAAEAPkAAACUAwAAAAA=&#10;" strokeweight=".5pt"/>
              <v:line id="Line 697" o:spid="_x0000_s1035" style="position:absolute;visibility:visible;mso-wrap-style:square" from="1985,13999" to="1985,14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dhVcEAAADcAAAADwAAAGRycy9kb3ducmV2LnhtbERP3WqDMBS+H/Qdwinsbo06kGGbliIV&#10;BoOxuT7AmTlVaXIiJlX79s3FYJcf3//usFgjJhp971hBuklAEDdO99wqOP9UL28gfEDWaByTgjt5&#10;OOxXTzsstJv5m6Y6tCKGsC9QQRfCUEjpm44s+o0biCN3caPFEOHYSj3iHMOtkVmS5NJiz7Ghw4HK&#10;jpprfbMK5q+6Wj4/nLZnV+a9ydPf15NR6nm9HLcgAi3hX/znftcKsjTOj2fiEZD7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p2FVwQAAANwAAAAPAAAAAAAAAAAAAAAA&#10;AKECAABkcnMvZG93bnJldi54bWxQSwUGAAAAAAQABAD5AAAAjwMAAAAA&#10;" strokeweight="1.25pt"/>
              <v:line id="Line 698" o:spid="_x0000_s1036" style="position:absolute;visibility:visible;mso-wrap-style:square" from="2552,13999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vEzsQAAADcAAAADwAAAGRycy9kb3ducmV2LnhtbESPwWrDMBBE74X8g9hCb7VsB0xxooQS&#10;YggESuv4AzbW1jaVVsZSYvfvq0Khx2Fm3jDb/WKNuNPkB8cKsiQFQdw6PXCnoLlUzy8gfEDWaByT&#10;gm/ysN+tHrZYajfzB93r0IkIYV+igj6EsZTStz1Z9IkbiaP36SaLIcqpk3rCOcKtkXmaFtLiwHGh&#10;x5EOPbVf9c0qmN/rank7O20bdygGU2TX9dEo9fS4vG5ABFrCf/ivfdIK8iyD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68TOxAAAANwAAAAPAAAAAAAAAAAA&#10;AAAAAKECAABkcnMvZG93bnJldi54bWxQSwUGAAAAAAQABAD5AAAAkgMAAAAA&#10;" strokeweight="1.25pt"/>
              <v:line id="Line 699" o:spid="_x0000_s1037" style="position:absolute;visibility:visible;mso-wrap-style:square" from="3119,13999" to="3119,14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laucQAAADcAAAADwAAAGRycy9kb3ducmV2LnhtbESPwWrDMBBE74X8g9hAbo1sB0xxI5sQ&#10;EggESuvkA7bW1jaVVsZSYufvq0Khx2Fm3jDbarZG3Gn0vWMF6ToBQdw43XOr4Ho5Pr+A8AFZo3FM&#10;Ch7koSoXT1sstJv4g+51aEWEsC9QQRfCUEjpm44s+rUbiKP35UaLIcqxlXrEKcKtkVmS5NJiz3Gh&#10;w4H2HTXf9c0qmN7r4/x2dtpe3T7vTZ5+bg5GqdVy3r2CCDSH//Bf+6QVZGkGv2fiEZD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OVq5xAAAANwAAAAPAAAAAAAAAAAA&#10;AAAAAKECAABkcnMvZG93bnJldi54bWxQSwUGAAAAAAQABAD5AAAAkgMAAAAA&#10;" strokeweight="1.25pt"/>
              <v:line id="Line 700" o:spid="_x0000_s1038" style="position:absolute;visibility:visible;mso-wrap-style:square" from="3686,13999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X/IsQAAADcAAAADwAAAGRycy9kb3ducmV2LnhtbESPzWrDMBCE74W8g9hAb438A6Y4UUIJ&#10;MRQKpXXyABtrY5tKK2Mptvv2VaHQ4zAz3zC7w2KNmGj0vWMF6SYBQdw43XOr4HKunp5B+ICs0Tgm&#10;Bd/k4bBfPeyw1G7mT5rq0IoIYV+igi6EoZTSNx1Z9Bs3EEfv5kaLIcqxlXrEOcKtkVmSFNJiz3Gh&#10;w4GOHTVf9d0qmD/qanl/c9pe3LHoTZFe85NR6nG9vGxBBFrCf/iv/aoVZGkOv2fiEZD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df8ixAAAANwAAAAPAAAAAAAAAAAA&#10;AAAAAKECAABkcnMvZG93bnJldi54bWxQSwUGAAAAAAQABAD5AAAAkgMAAAAA&#10;" strokeweight="1.25pt"/>
              <v:line id="Line 701" o:spid="_x0000_s1039" style="position:absolute;visibility:visible;mso-wrap-style:square" from="4536,13999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xnVsQAAADcAAAADwAAAGRycy9kb3ducmV2LnhtbESP0WrCQBRE3wX/YbmCb7qJliCpmyCi&#10;UCiUGv2A2+xtErp7N2S3Jv37bqHg4zAzZ5h9OVkj7jT4zrGCdJ2AIK6d7rhRcLueVzsQPiBrNI5J&#10;wQ95KIv5bI+5diNf6F6FRkQI+xwVtCH0uZS+bsmiX7ueOHqfbrAYohwaqQccI9wauUmSTFrsOC60&#10;2NOxpfqr+rYKxvfqPL29Om1v7ph1Jks/tiej1HIxHZ5BBJrCI/zfftEKNukT/J2JR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nGdWxAAAANwAAAAPAAAAAAAAAAAA&#10;AAAAAKECAABkcnMvZG93bnJldi54bWxQSwUGAAAAAAQABAD5AAAAkgMAAAAA&#10;" strokeweight="1.25pt"/>
              <v:line id="Line 702" o:spid="_x0000_s1040" style="position:absolute;visibility:visible;mso-wrap-style:square" from="5103,13999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DCzcQAAADcAAAADwAAAGRycy9kb3ducmV2LnhtbESP0WrCQBRE3wX/YbmCb7qJ0iCpmyCi&#10;UCiUGv2A2+xtErp7N2S3Jv37bqHg4zAzZ5h9OVkj7jT4zrGCdJ2AIK6d7rhRcLueVzsQPiBrNI5J&#10;wQ95KIv5bI+5diNf6F6FRkQI+xwVtCH0uZS+bsmiX7ueOHqfbrAYohwaqQccI9wauUmSTFrsOC60&#10;2NOxpfqr+rYKxvfqPL29Om1v7ph1Jks/tiej1HIxHZ5BBJrCI/zfftEKNukT/J2JR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0MLNxAAAANwAAAAPAAAAAAAAAAAA&#10;AAAAAKECAABkcnMvZG93bnJldi54bWxQSwUGAAAAAAQABAD5AAAAkgMAAAAA&#10;" strokeweight="1.25pt"/>
              <v:line id="Line 703" o:spid="_x0000_s1041" style="position:absolute;visibility:visible;mso-wrap-style:square" from="8505,14850" to="850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JcusQAAADcAAAADwAAAGRycy9kb3ducmV2LnhtbESPwWrDMBBE74X8g9hCb7VsB0xxooQS&#10;YggESuv4AzbW1jaVVsZSYvfvq0Khx2Fm3jDb/WKNuNPkB8cKsiQFQdw6PXCnoLlUzy8gfEDWaByT&#10;gm/ysN+tHrZYajfzB93r0IkIYV+igj6EsZTStz1Z9IkbiaP36SaLIcqpk3rCOcKtkXmaFtLiwHGh&#10;x5EOPbVf9c0qmN/rank7O20bdygGU2TX9dEo9fS4vG5ABFrCf/ivfdIK8qyA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Aly6xAAAANwAAAAPAAAAAAAAAAAA&#10;AAAAAKECAABkcnMvZG93bnJldi54bWxQSwUGAAAAAAQABAD5AAAAkgMAAAAA&#10;" strokeweight="1.25pt"/>
              <v:line id="Line 705" o:spid="_x0000_s1042" style="position:absolute;visibility:visible;mso-wrap-style:square" from="9356,14850" to="9356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75IcMAAADcAAAADwAAAGRycy9kb3ducmV2LnhtbESP0WrCQBRE3wv9h+UW+tZsYiEt0VWK&#10;VBAEsakfcM1ek+Du3ZBdTfx7VxB8HGbmDDNbjNaIC/W+dawgS1IQxJXTLdcK9v+rj28QPiBrNI5J&#10;wZU8LOavLzMstBv4jy5lqEWEsC9QQRNCV0jpq4Ys+sR1xNE7ut5iiLKvpe5xiHBr5CRNc2mx5bjQ&#10;YEfLhqpTebYKhl25Grcbp+3eLfPW5Nnh89co9f42/kxBBBrDM/xor7WCSfYF9zPxCM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O+SHDAAAA3AAAAA8AAAAAAAAAAAAA&#10;AAAAoQIAAGRycy9kb3ducmV2LnhtbFBLBQYAAAAABAAEAPkAAACRAwAAAAA=&#10;" strokeweight="1.25pt"/>
              <v:line id="Line 706" o:spid="_x0000_s1043" style="position:absolute;visibility:visible;mso-wrap-style:square" from="10206,14850" to="10206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FtU8EAAADcAAAADwAAAGRycy9kb3ducmV2LnhtbERP3WqDMBS+H/Qdwinsbo06kGGbliIV&#10;BoOxuT7AmTlVaXIiJlX79s3FYJcf3//usFgjJhp971hBuklAEDdO99wqOP9UL28gfEDWaByTgjt5&#10;OOxXTzsstJv5m6Y6tCKGsC9QQRfCUEjpm44s+o0biCN3caPFEOHYSj3iHMOtkVmS5NJiz7Ghw4HK&#10;jpprfbMK5q+6Wj4/nLZnV+a9ydPf15NR6nm9HLcgAi3hX/znftcKsjSujWfiEZD7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0W1TwQAAANwAAAAPAAAAAAAAAAAAAAAA&#10;AKECAABkcnMvZG93bnJldi54bWxQSwUGAAAAAAQABAD5AAAAjwMAAAAA&#10;" strokeweight="1.25pt"/>
              <v:line id="Line 707" o:spid="_x0000_s1044" style="position:absolute;visibility:visible;mso-wrap-style:square" from="8505,15139" to="11340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3IyMMAAADcAAAADwAAAGRycy9kb3ducmV2LnhtbESP0WrCQBRE3wv9h+UW+tZsYiG00VWK&#10;VBAEsakfcM1ek+Du3ZBdTfx7VxB8HGbmDDNbjNaIC/W+dawgS1IQxJXTLdcK9v+rjy8QPiBrNI5J&#10;wZU8LOavLzMstBv4jy5lqEWEsC9QQRNCV0jpq4Ys+sR1xNE7ut5iiLKvpe5xiHBr5CRNc2mx5bjQ&#10;YEfLhqpTebYKhl25Grcbp+3eLfPW5Nnh89co9f42/kxBBBrDM/xor7WCSfYN9zPxCM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6dyMjDAAAA3AAAAA8AAAAAAAAAAAAA&#10;AAAAoQIAAGRycy9kb3ducmV2LnhtbFBLBQYAAAAABAAEAPkAAACRAwAAAAA=&#10;" strokeweight="1.25pt"/>
              <v:line id="Line 709" o:spid="_x0000_s1045" style="position:absolute;visibility:visible;mso-wrap-style:square" from="8505,15422" to="11340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ur6MEAAADcAAAADwAAAGRycy9kb3ducmV2LnhtbERP3WqDMBS+H/QdwinsbkYdyLCmpUgL&#10;g8HYXB/gzJyqNDkRk1b79s3FYJcf33+1W6wRN5r84FhBlqQgiFunB+4UnH6OL28gfEDWaByTgjt5&#10;2G1XTxWW2s38TbcmdCKGsC9RQR/CWErp254s+sSNxJE7u8liiHDqpJ5wjuHWyDxNC2lx4NjQ40h1&#10;T+2luVoF81dzXD4/nLYnVxeDKbLf14NR6nm97DcgAi3hX/znftcK8jzOj2fiEZD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y6vowQAAANwAAAAPAAAAAAAAAAAAAAAA&#10;AKECAABkcnMvZG93bnJldi54bWxQSwUGAAAAAAQABAD5AAAAjwMAAAAA&#10;" strokeweight="1.25pt"/>
              <w10:wrap anchorx="page" anchory="page"/>
            </v:group>
          </w:pict>
        </mc:Fallback>
      </mc:AlternateContent>
    </w:r>
    <w:r w:rsidRPr="004E7E91">
      <w:rPr>
        <w:noProof/>
      </w:rPr>
      <w:fldChar w:fldCharType="begin"/>
    </w:r>
    <w:r w:rsidRPr="004E7E91">
      <w:rPr>
        <w:noProof/>
      </w:rPr>
      <w:instrText xml:space="preserve"> FILENAME   \* MERGEFORMAT </w:instrText>
    </w:r>
    <w:r w:rsidRPr="004E7E91">
      <w:rPr>
        <w:noProof/>
      </w:rPr>
      <w:fldChar w:fldCharType="separate"/>
    </w:r>
    <w:r w:rsidR="00C734C0">
      <w:rPr>
        <w:noProof/>
      </w:rPr>
      <w:t>1750619_1435D-01-703000-PPT2-RU-revС01.docx</w:t>
    </w:r>
    <w:r w:rsidRPr="004E7E91">
      <w:rPr>
        <w:noProof/>
      </w:rPr>
      <w:fldChar w:fldCharType="end"/>
    </w:r>
    <w:r w:rsidRPr="004E7E91">
      <w:rPr>
        <w:noProof/>
      </w:rPr>
      <w:tab/>
      <w:t>Формат А4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30" w:tblpY="15412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671"/>
      <w:gridCol w:w="567"/>
    </w:tblGrid>
    <w:tr w:rsidR="001614B8" w:rsidRPr="003F379C" w14:paraId="55B7FD7D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0E80CF3A" w14:textId="77777777" w:rsidR="001614B8" w:rsidRPr="00775963" w:rsidRDefault="001614B8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7E9A8C74" w14:textId="77777777" w:rsidR="001614B8" w:rsidRPr="00775963" w:rsidRDefault="001614B8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A0B3AAD" w14:textId="77777777" w:rsidR="001614B8" w:rsidRPr="00775963" w:rsidRDefault="001614B8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BD6AE20" w14:textId="77777777" w:rsidR="001614B8" w:rsidRPr="00775963" w:rsidRDefault="001614B8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25E2F312" w14:textId="48CC659D" w:rsidR="001614B8" w:rsidRPr="00775963" w:rsidRDefault="001614B8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E93AD51" w14:textId="77777777" w:rsidR="001614B8" w:rsidRPr="003A4CA2" w:rsidRDefault="001614B8" w:rsidP="004E7E91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 w:val="restart"/>
          <w:noWrap/>
          <w:vAlign w:val="center"/>
        </w:tcPr>
        <w:p w14:paraId="526CC39B" w14:textId="77777777" w:rsidR="001614B8" w:rsidRPr="00CA3B43" w:rsidRDefault="001614B8" w:rsidP="004E7E91">
          <w:pPr>
            <w:pStyle w:val="a7"/>
            <w:jc w:val="center"/>
            <w:rPr>
              <w:noProof/>
              <w:sz w:val="22"/>
            </w:rPr>
          </w:pP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ШифрДокумента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C734C0" w:rsidRPr="00C734C0">
            <w:rPr>
              <w:noProof/>
              <w:sz w:val="22"/>
              <w:lang w:val="en-US"/>
            </w:rPr>
            <w:t>1750619</w:t>
          </w:r>
          <w:r w:rsidR="00C734C0">
            <w:rPr>
              <w:noProof/>
              <w:sz w:val="22"/>
            </w:rPr>
            <w:t>/1435Д-01-703000</w:t>
          </w:r>
          <w:r w:rsidRPr="00CA3B43">
            <w:rPr>
              <w:noProof/>
              <w:sz w:val="22"/>
            </w:rPr>
            <w:fldChar w:fldCharType="end"/>
          </w:r>
          <w:r w:rsidRPr="00CA3B43">
            <w:rPr>
              <w:noProof/>
              <w:sz w:val="22"/>
            </w:rPr>
            <w:t>-</w:t>
          </w: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КодДисциплины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C734C0">
            <w:rPr>
              <w:noProof/>
              <w:sz w:val="22"/>
            </w:rPr>
            <w:t>ППТ2</w:t>
          </w:r>
          <w:r w:rsidRPr="00CA3B43">
            <w:rPr>
              <w:noProof/>
              <w:sz w:val="22"/>
            </w:rPr>
            <w:fldChar w:fldCharType="end"/>
          </w:r>
        </w:p>
      </w:tc>
      <w:tc>
        <w:tcPr>
          <w:tcW w:w="567" w:type="dxa"/>
          <w:noWrap/>
          <w:vAlign w:val="bottom"/>
        </w:tcPr>
        <w:p w14:paraId="31990094" w14:textId="77777777" w:rsidR="001614B8" w:rsidRPr="003F379C" w:rsidRDefault="001614B8" w:rsidP="004E7E91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</w:tr>
    <w:tr w:rsidR="001614B8" w:rsidRPr="003F379C" w14:paraId="72CA8F61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0E848871" w14:textId="326EF32E" w:rsidR="001614B8" w:rsidRPr="00775963" w:rsidRDefault="001614B8" w:rsidP="000D0830">
          <w:pPr>
            <w:pStyle w:val="a7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С01</w:t>
          </w:r>
        </w:p>
      </w:tc>
      <w:tc>
        <w:tcPr>
          <w:tcW w:w="567" w:type="dxa"/>
          <w:noWrap/>
          <w:vAlign w:val="center"/>
        </w:tcPr>
        <w:p w14:paraId="0D731D56" w14:textId="77777777" w:rsidR="001614B8" w:rsidRPr="00775963" w:rsidRDefault="001614B8" w:rsidP="000D0830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14392E42" w14:textId="77777777" w:rsidR="001614B8" w:rsidRPr="00775963" w:rsidRDefault="001614B8" w:rsidP="000D0830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70B04E6C" w14:textId="130C905C" w:rsidR="001614B8" w:rsidRPr="00775963" w:rsidRDefault="001614B8" w:rsidP="000D0830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36BD8B22" w14:textId="0A6E720F" w:rsidR="001614B8" w:rsidRPr="00775963" w:rsidRDefault="001614B8" w:rsidP="000D0830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208F619C" w14:textId="77CEF539" w:rsidR="001614B8" w:rsidRPr="003A4CA2" w:rsidRDefault="003C24B0" w:rsidP="000D0830">
          <w:pPr>
            <w:pStyle w:val="a7"/>
            <w:jc w:val="center"/>
            <w:rPr>
              <w:noProof/>
              <w:sz w:val="14"/>
            </w:rPr>
          </w:pPr>
          <w:r>
            <w:rPr>
              <w:noProof/>
              <w:sz w:val="14"/>
            </w:rPr>
            <w:t>03.07.20</w:t>
          </w:r>
        </w:p>
      </w:tc>
      <w:tc>
        <w:tcPr>
          <w:tcW w:w="5671" w:type="dxa"/>
          <w:vMerge/>
          <w:noWrap/>
          <w:vAlign w:val="center"/>
        </w:tcPr>
        <w:p w14:paraId="37A05160" w14:textId="77777777" w:rsidR="001614B8" w:rsidRPr="003F379C" w:rsidRDefault="001614B8" w:rsidP="000D0830">
          <w:pPr>
            <w:pStyle w:val="a7"/>
            <w:jc w:val="center"/>
            <w:rPr>
              <w:noProof/>
            </w:rPr>
          </w:pPr>
        </w:p>
      </w:tc>
      <w:tc>
        <w:tcPr>
          <w:tcW w:w="567" w:type="dxa"/>
          <w:vMerge w:val="restart"/>
          <w:noWrap/>
          <w:vAlign w:val="bottom"/>
        </w:tcPr>
        <w:p w14:paraId="1C5E9017" w14:textId="4BB14E08" w:rsidR="001614B8" w:rsidRPr="003F379C" w:rsidRDefault="001614B8" w:rsidP="002D0BC9">
          <w:pPr>
            <w:pStyle w:val="a7"/>
            <w:spacing w:line="360" w:lineRule="auto"/>
            <w:jc w:val="center"/>
            <w:rPr>
              <w:noProof/>
              <w:szCs w:val="20"/>
            </w:rPr>
          </w:pP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= </w:instrText>
          </w: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PAGE 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C734C0">
            <w:rPr>
              <w:noProof/>
              <w:sz w:val="22"/>
              <w:szCs w:val="20"/>
            </w:rPr>
            <w:instrText>5</w:instrText>
          </w:r>
          <w:r w:rsidRPr="007C2AA9">
            <w:rPr>
              <w:noProof/>
              <w:sz w:val="22"/>
              <w:szCs w:val="20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-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begin"/>
          </w:r>
          <w:r w:rsidRPr="007C2AA9">
            <w:rPr>
              <w:noProof/>
              <w:sz w:val="22"/>
              <w:szCs w:val="20"/>
              <w:lang w:val="en-US"/>
            </w:rPr>
            <w:instrText xml:space="preserve"> PAGEREF  ОПЗ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separate"/>
          </w:r>
          <w:r w:rsidR="00C734C0">
            <w:rPr>
              <w:noProof/>
              <w:sz w:val="22"/>
              <w:szCs w:val="20"/>
              <w:lang w:val="en-US"/>
            </w:rPr>
            <w:instrText>3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+ 1</w:instrText>
          </w:r>
          <w:r w:rsidRPr="007C2AA9">
            <w:rPr>
              <w:noProof/>
              <w:sz w:val="22"/>
              <w:szCs w:val="20"/>
            </w:rPr>
            <w:instrText xml:space="preserve">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C734C0">
            <w:rPr>
              <w:noProof/>
              <w:sz w:val="22"/>
              <w:szCs w:val="20"/>
            </w:rPr>
            <w:t>3</w:t>
          </w:r>
          <w:r w:rsidRPr="007C2AA9">
            <w:rPr>
              <w:noProof/>
              <w:sz w:val="22"/>
              <w:szCs w:val="20"/>
            </w:rPr>
            <w:fldChar w:fldCharType="end"/>
          </w:r>
        </w:p>
      </w:tc>
    </w:tr>
    <w:tr w:rsidR="001614B8" w:rsidRPr="003F379C" w14:paraId="4AF4CA9C" w14:textId="77777777" w:rsidTr="00D73CFB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5FEB71F3" w14:textId="77777777" w:rsidR="001614B8" w:rsidRPr="00D73CFB" w:rsidRDefault="001614B8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14:paraId="667F5EE7" w14:textId="77777777" w:rsidR="001614B8" w:rsidRPr="00D73CFB" w:rsidRDefault="001614B8" w:rsidP="00D73CFB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14:paraId="3F68A5C6" w14:textId="77777777" w:rsidR="001614B8" w:rsidRPr="00D73CFB" w:rsidRDefault="001614B8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14:paraId="2CAC7F50" w14:textId="77777777" w:rsidR="001614B8" w:rsidRPr="00D73CFB" w:rsidRDefault="001614B8" w:rsidP="00D73CFB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noWrap/>
          <w:vAlign w:val="center"/>
        </w:tcPr>
        <w:p w14:paraId="709CE67E" w14:textId="77777777" w:rsidR="001614B8" w:rsidRPr="00D73CFB" w:rsidRDefault="001614B8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noWrap/>
          <w:vAlign w:val="center"/>
        </w:tcPr>
        <w:p w14:paraId="4E436616" w14:textId="77777777" w:rsidR="001614B8" w:rsidRPr="00D73CFB" w:rsidRDefault="001614B8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5671" w:type="dxa"/>
          <w:vMerge/>
          <w:noWrap/>
          <w:vAlign w:val="center"/>
        </w:tcPr>
        <w:p w14:paraId="0AB02CA4" w14:textId="77777777" w:rsidR="001614B8" w:rsidRPr="003F379C" w:rsidRDefault="001614B8" w:rsidP="00D73CFB">
          <w:pPr>
            <w:pStyle w:val="a7"/>
            <w:jc w:val="center"/>
            <w:rPr>
              <w:noProof/>
            </w:rPr>
          </w:pPr>
        </w:p>
      </w:tc>
      <w:tc>
        <w:tcPr>
          <w:tcW w:w="567" w:type="dxa"/>
          <w:vMerge/>
          <w:noWrap/>
          <w:vAlign w:val="center"/>
        </w:tcPr>
        <w:p w14:paraId="23AD5078" w14:textId="77777777" w:rsidR="001614B8" w:rsidRPr="003F379C" w:rsidRDefault="001614B8" w:rsidP="00D73CFB">
          <w:pPr>
            <w:pStyle w:val="a7"/>
            <w:jc w:val="center"/>
            <w:rPr>
              <w:noProof/>
            </w:rPr>
          </w:pPr>
        </w:p>
      </w:tc>
    </w:tr>
  </w:tbl>
  <w:p w14:paraId="2C0D934C" w14:textId="332AA877" w:rsidR="001614B8" w:rsidRPr="004E7E91" w:rsidRDefault="001614B8" w:rsidP="004E7E91">
    <w:pPr>
      <w:pStyle w:val="a7"/>
      <w:spacing w:after="20"/>
      <w:ind w:left="-284" w:right="-567"/>
      <w:rPr>
        <w:noProof/>
        <w:szCs w:val="2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98688" behindDoc="1" locked="0" layoutInCell="1" allowOverlap="1" wp14:anchorId="1FD88F2C" wp14:editId="51F9462D">
              <wp:simplePos x="0" y="0"/>
              <wp:positionH relativeFrom="page">
                <wp:posOffset>900430</wp:posOffset>
              </wp:positionH>
              <wp:positionV relativeFrom="page">
                <wp:posOffset>9785985</wp:posOffset>
              </wp:positionV>
              <wp:extent cx="6300470" cy="539750"/>
              <wp:effectExtent l="0" t="0" r="24130" b="12700"/>
              <wp:wrapNone/>
              <wp:docPr id="614" name="Группа 6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539750"/>
                        <a:chOff x="1418" y="15417"/>
                        <a:chExt cx="9922" cy="850"/>
                      </a:xfrm>
                    </wpg:grpSpPr>
                    <wps:wsp>
                      <wps:cNvPr id="615" name="Line 752"/>
                      <wps:cNvCnPr/>
                      <wps:spPr bwMode="auto">
                        <a:xfrm>
                          <a:off x="1418" y="15417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6" name="Line 753"/>
                      <wps:cNvCnPr/>
                      <wps:spPr bwMode="auto">
                        <a:xfrm>
                          <a:off x="1418" y="15700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7" name="Line 754"/>
                      <wps:cNvCnPr/>
                      <wps:spPr bwMode="auto">
                        <a:xfrm>
                          <a:off x="1418" y="159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8" name="Line 755"/>
                      <wps:cNvCnPr/>
                      <wps:spPr bwMode="auto">
                        <a:xfrm flipV="1">
                          <a:off x="1985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9" name="Line 756"/>
                      <wps:cNvCnPr/>
                      <wps:spPr bwMode="auto">
                        <a:xfrm flipV="1">
                          <a:off x="2552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0" name="Line 757"/>
                      <wps:cNvCnPr/>
                      <wps:spPr bwMode="auto">
                        <a:xfrm flipV="1">
                          <a:off x="3119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1" name="Line 758"/>
                      <wps:cNvCnPr/>
                      <wps:spPr bwMode="auto">
                        <a:xfrm flipV="1">
                          <a:off x="368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2" name="Line 759"/>
                      <wps:cNvCnPr/>
                      <wps:spPr bwMode="auto">
                        <a:xfrm flipV="1">
                          <a:off x="453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3" name="Line 760"/>
                      <wps:cNvCnPr/>
                      <wps:spPr bwMode="auto">
                        <a:xfrm flipV="1">
                          <a:off x="510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4" name="Line 761"/>
                      <wps:cNvCnPr/>
                      <wps:spPr bwMode="auto">
                        <a:xfrm flipV="1">
                          <a:off x="1077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5" name="Line 762"/>
                      <wps:cNvCnPr/>
                      <wps:spPr bwMode="auto">
                        <a:xfrm>
                          <a:off x="10773" y="15814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14" o:spid="_x0000_s1026" style="position:absolute;margin-left:70.9pt;margin-top:770.55pt;width:496.1pt;height:42.5pt;z-index:-251617792;mso-position-horizontal-relative:page;mso-position-vertical-relative:page" coordorigin="1418,15417" coordsize="9922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">
              <v:line id="Line 752" o:spid="_x0000_s1027" style="position:absolute;visibility:visible;mso-wrap-style:square" from="1418,15417" to="1133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9u1MQAAADcAAAADwAAAGRycy9kb3ducmV2LnhtbESP0WrCQBRE3wX/YbmCb7qJ0iCpm1BE&#10;oVAoNfoB1+xtErp7N2S3Jv37bqHg4zAzZ5h9OVkj7jT4zrGCdJ2AIK6d7rhRcL2cVjsQPiBrNI5J&#10;wQ95KIv5bI+5diOf6V6FRkQI+xwVtCH0uZS+bsmiX7ueOHqfbrAYohwaqQccI9wauUmSTFrsOC60&#10;2NOhpfqr+rYKxo/qNL2/OW2v7pB1Jktv26NRarmYXp5BBJrCI/zfftUKsvQJ/s7EIy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X27UxAAAANwAAAAPAAAAAAAAAAAA&#10;AAAAAKECAABkcnMvZG93bnJldi54bWxQSwUGAAAAAAQABAD5AAAAkgMAAAAA&#10;" strokeweight="1.25pt"/>
              <v:line id="Line 753" o:spid="_x0000_s1028" style="position:absolute;visibility:visible;mso-wrap-style:square" from="1418,15700" to="5103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lG38QAAADcAAAADwAAAGRycy9kb3ducmV2LnhtbESPQYvCMBSE78L+h/AWvGnqIkW6RlEX&#10;QfAgVS/eHs3bttq8lCRq3V+/EQSPw8x8w0znnWnEjZyvLSsYDRMQxIXVNZcKjof1YALCB2SNjWVS&#10;8CAP89lHb4qZtnfO6bYPpYgQ9hkqqEJoMyl9UZFBP7QtcfR+rTMYonSl1A7vEW4a+ZUkqTRYc1yo&#10;sKVVRcVlfzUKJofW/zxWp7XdufNfvh3nNMalUv3PbvENIlAX3uFXe6MVpKMUnmfiEZC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yUbfxAAAANwAAAAPAAAAAAAAAAAA&#10;AAAAAKECAABkcnMvZG93bnJldi54bWxQSwUGAAAAAAQABAD5AAAAkgMAAAAA&#10;" strokeweight=".5pt"/>
              <v:line id="Line 754" o:spid="_x0000_s1029" style="position:absolute;visibility:visible;mso-wrap-style:square" from="1418,15984" to="5103,1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FVOMQAAADcAAAADwAAAGRycy9kb3ducmV2LnhtbESP0WrCQBRE3wX/YbmCb7qJQpTUTSii&#10;UCiUGv2Aa/Y2Cd29G7Jbk/59t1Do4zAzZ5hDOVkjHjT4zrGCdJ2AIK6d7rhRcLueV3sQPiBrNI5J&#10;wTd5KIv57IC5diNf6FGFRkQI+xwVtCH0uZS+bsmiX7ueOHofbrAYohwaqQccI9wauUmSTFrsOC60&#10;2NOxpfqz+rIKxvfqPL29Om1v7ph1Jkvv25NRarmYnp9ABJrCf/iv/aIVZOkOfs/EIyC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wVU4xAAAANwAAAAPAAAAAAAAAAAA&#10;AAAAAKECAABkcnMvZG93bnJldi54bWxQSwUGAAAAAAQABAD5AAAAkgMAAAAA&#10;" strokeweight="1.25pt"/>
              <v:line id="Line 755" o:spid="_x0000_s1030" style="position:absolute;flip:y;visibility:visible;mso-wrap-style:square" from="1985,15417" to="198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gLb8IAAADcAAAADwAAAGRycy9kb3ducmV2LnhtbERPTWvCQBC9C/0Pywi96cYe1KZugi0U&#10;Cm0PpoI9jtkxCWZnQ3Zq4r93DwWPj/e9yUfXqgv1ofFsYDFPQBGX3jZcGdj/vM/WoIIgW2w9k4Er&#10;Bcizh8kGU+sH3tGlkErFEA4pGqhFulTrUNbkMMx9Rxy5k+8dSoR9pW2PQwx3rX5KkqV22HBsqLGj&#10;t5rKc/HnDAR75eNh/XUYXve/Z2lW3zJ+PhvzOB23L6CERrmL/90f1sByEdfGM/EI6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gLb8IAAADcAAAADwAAAAAAAAAAAAAA&#10;AAChAgAAZHJzL2Rvd25yZXYueG1sUEsFBgAAAAAEAAQA+QAAAJADAAAAAA==&#10;" strokeweight="1.25pt"/>
              <v:line id="Line 756" o:spid="_x0000_s1031" style="position:absolute;flip:y;visibility:visible;mso-wrap-style:square" from="2552,15417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Su9MUAAADcAAAADwAAAGRycy9kb3ducmV2LnhtbESPQWvCQBSE7wX/w/IKvdWNHqym2UgV&#10;CoXWg1awx2f2mQSzb0P21cR/3xWEHoeZ+YbJloNr1IW6UHs2MBknoIgLb2suDey/35/noIIgW2w8&#10;k4ErBVjmo4cMU+t73tJlJ6WKEA4pGqhE2lTrUFTkMIx9Sxy9k+8cSpRdqW2HfYS7Rk+TZKYd1hwX&#10;KmxpXVFx3v06A8Fe+XiYfx361f7nLPXLRobPhTFPj8PbKyihQf7D9/aHNTCbLOB2Jh4B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+Su9MUAAADcAAAADwAAAAAAAAAA&#10;AAAAAAChAgAAZHJzL2Rvd25yZXYueG1sUEsFBgAAAAAEAAQA+QAAAJMDAAAAAA==&#10;" strokeweight="1.25pt"/>
              <v:line id="Line 757" o:spid="_x0000_s1032" style="position:absolute;flip:y;visibility:visible;mso-wrap-style:square" from="3119,15417" to="3119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LN1MEAAADcAAAADwAAAGRycy9kb3ducmV2LnhtbERPTWvCQBC9F/wPywje6qYerEZXqYIg&#10;qIeqoMdpdpoEs7MhO5r477sHocfH+54vO1epBzWh9GzgY5iAIs68LTk3cD5t3ieggiBbrDyTgScF&#10;WC56b3NMrW/5mx5HyVUM4ZCigUKkTrUOWUEOw9DXxJH79Y1DibDJtW2wjeGu0qMkGWuHJceGAmta&#10;F5TdjndnINgn/1wm+0u7Ol9vUn4epNtNjRn0u68ZKKFO/sUv99YaGI/i/HgmHgG9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ss3UwQAAANwAAAAPAAAAAAAAAAAAAAAA&#10;AKECAABkcnMvZG93bnJldi54bWxQSwUGAAAAAAQABAD5AAAAjwMAAAAA&#10;" strokeweight="1.25pt"/>
              <v:line id="Line 758" o:spid="_x0000_s1033" style="position:absolute;flip:y;visibility:visible;mso-wrap-style:square" from="3686,15417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5oT8QAAADcAAAADwAAAGRycy9kb3ducmV2LnhtbESPQWvCQBSE7wX/w/IEb3WjB6vRVVQo&#10;CK2HWkGPz+wzCWbfhuyrif++KxR6HGbmG2ax6lyl7tSE0rOB0TABRZx5W3Ju4Pj9/joFFQTZYuWZ&#10;DDwowGrZe1lgan3LX3Q/SK4ihEOKBgqROtU6ZAU5DENfE0fv6huHEmWTa9tgG+Gu0uMkmWiHJceF&#10;AmvaFpTdDj/OQLAPvpymn6d2czzfpHzbS/cxM2bQ79ZzUEKd/If/2jtrYDIewfNMPAJ6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/mhPxAAAANwAAAAPAAAAAAAAAAAA&#10;AAAAAKECAABkcnMvZG93bnJldi54bWxQSwUGAAAAAAQABAD5AAAAkgMAAAAA&#10;" strokeweight="1.25pt"/>
              <v:line id="Line 759" o:spid="_x0000_s1034" style="position:absolute;flip:y;visibility:visible;mso-wrap-style:square" from="4536,15417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z2OMUAAADcAAAADwAAAGRycy9kb3ducmV2LnhtbESPQWvCQBSE74X+h+UVems2zUFt6ipV&#10;EAqtB61gj6/Z1ySYfRuyTxP/vSsIHoeZ+YaZzgfXqBN1ofZs4DVJQREX3tZcGtj9rF4moIIgW2w8&#10;k4EzBZjPHh+mmFvf84ZOWylVhHDI0UAl0uZah6IihyHxLXH0/n3nUKLsSm077CPcNTpL05F2WHNc&#10;qLClZUXFYXt0BoI9899+8r3vF7vfg9TjtQxfb8Y8Pw0f76CEBrmHb+1Pa2CUZXA9E4+Anl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z2OMUAAADcAAAADwAAAAAAAAAA&#10;AAAAAAChAgAAZHJzL2Rvd25yZXYueG1sUEsFBgAAAAAEAAQA+QAAAJMDAAAAAA==&#10;" strokeweight="1.25pt"/>
              <v:line id="Line 760" o:spid="_x0000_s1035" style="position:absolute;flip:y;visibility:visible;mso-wrap-style:square" from="5103,15417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BTo8UAAADcAAAADwAAAGRycy9kb3ducmV2LnhtbESPQWvCQBSE7wX/w/KE3upGBavRVWxB&#10;KLQeqoIen9lnEsy+DdlXE/99Vyj0OMzMN8xi1blK3agJpWcDw0ECijjztuTcwGG/eZmCCoJssfJM&#10;Bu4UYLXsPS0wtb7lb7rtJFcRwiFFA4VInWodsoIchoGviaN38Y1DibLJtW2wjXBX6VGSTLTDkuNC&#10;gTW9F5Rddz/OQLB3Ph+nX8f27XC6Svm6le5zZsxzv1vPQQl18h/+a39YA5PRGB5n4hH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BTo8UAAADcAAAADwAAAAAAAAAA&#10;AAAAAAChAgAAZHJzL2Rvd25yZXYueG1sUEsFBgAAAAAEAAQA+QAAAJMDAAAAAA==&#10;" strokeweight="1.25pt"/>
              <v:line id="Line 761" o:spid="_x0000_s1036" style="position:absolute;flip:y;visibility:visible;mso-wrap-style:square" from="10773,15417" to="1077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nL18UAAADcAAAADwAAAGRycy9kb3ducmV2LnhtbESPQWvCQBSE7wX/w/KE3upGEavRVWxB&#10;KLQeqoIen9lnEsy+DdlXE/99Vyj0OMzMN8xi1blK3agJpWcDw0ECijjztuTcwGG/eZmCCoJssfJM&#10;Bu4UYLXsPS0wtb7lb7rtJFcRwiFFA4VInWodsoIchoGviaN38Y1DibLJtW2wjXBX6VGSTLTDkuNC&#10;gTW9F5Rddz/OQLB3Ph+nX8f27XC6Svm6le5zZsxzv1vPQQl18h/+a39YA5PRGB5n4hH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4nL18UAAADcAAAADwAAAAAAAAAA&#10;AAAAAAChAgAAZHJzL2Rvd25yZXYueG1sUEsFBgAAAAAEAAQA+QAAAJMDAAAAAA==&#10;" strokeweight="1.25pt"/>
              <v:line id="Line 762" o:spid="_x0000_s1037" style="position:absolute;visibility:visible;mso-wrap-style:square" from="10773,15814" to="11340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kacQAAADcAAAADwAAAGRycy9kb3ducmV2LnhtbESPwWrDMBBE74X8g9hAb40cl5rgRAnB&#10;xFAolNbJB2ysjW0irYyl2u7fV4VCj8PMvGF2h9kaMdLgO8cK1qsEBHHtdMeNgsu5fNqA8AFZo3FM&#10;Cr7Jw2G/eNhhrt3EnzRWoRERwj5HBW0IfS6lr1uy6FeuJ47ezQ0WQ5RDI/WAU4RbI9MkyaTFjuNC&#10;iz0VLdX36ssqmD6qcn5/c9peXJF1Jltfn09GqcflfNyCCDSH//Bf+1UryNIX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M6RpxAAAANwAAAAPAAAAAAAAAAAA&#10;AAAAAKECAABkcnMvZG93bnJldi54bWxQSwUGAAAAAAQABAD5AAAAkgMAAAAA&#10;" strokeweight="1.25pt"/>
              <w10:wrap anchorx="page" anchory="page"/>
            </v:group>
          </w:pict>
        </mc:Fallback>
      </mc:AlternateContent>
    </w:r>
    <w:r w:rsidRPr="00055A16">
      <w:rPr>
        <w:noProof/>
        <w:sz w:val="16"/>
        <w:szCs w:val="16"/>
      </w:rPr>
      <w:tab/>
    </w:r>
    <w:r w:rsidRPr="00055A16">
      <w:rPr>
        <w:noProof/>
      </w:rPr>
      <w:t>Формат А4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topFromText="567" w:vertAnchor="page" w:horzAnchor="page" w:tblpX="1424" w:tblpY="14000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402"/>
      <w:gridCol w:w="851"/>
      <w:gridCol w:w="851"/>
      <w:gridCol w:w="1134"/>
    </w:tblGrid>
    <w:tr w:rsidR="001614B8" w:rsidRPr="003F379C" w14:paraId="206D2606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7ACB3C52" w14:textId="77777777" w:rsidR="001614B8" w:rsidRPr="006F00A0" w:rsidRDefault="001614B8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1D60129" w14:textId="77777777" w:rsidR="001614B8" w:rsidRPr="006F00A0" w:rsidRDefault="001614B8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9F766F8" w14:textId="77777777" w:rsidR="001614B8" w:rsidRPr="006F00A0" w:rsidRDefault="001614B8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53363992" w14:textId="77777777" w:rsidR="001614B8" w:rsidRPr="006F00A0" w:rsidRDefault="001614B8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vAlign w:val="center"/>
        </w:tcPr>
        <w:p w14:paraId="624B6B15" w14:textId="77777777" w:rsidR="001614B8" w:rsidRPr="006F00A0" w:rsidRDefault="001614B8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0257E4B1" w14:textId="77777777" w:rsidR="001614B8" w:rsidRPr="003A4CA2" w:rsidRDefault="001614B8" w:rsidP="003A4CA2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6238" w:type="dxa"/>
          <w:gridSpan w:val="4"/>
          <w:vMerge w:val="restart"/>
          <w:vAlign w:val="center"/>
        </w:tcPr>
        <w:p w14:paraId="00ED0889" w14:textId="77777777" w:rsidR="001614B8" w:rsidRPr="003F379C" w:rsidRDefault="001614B8" w:rsidP="008F66FD">
          <w:pPr>
            <w:pStyle w:val="a7"/>
            <w:jc w:val="center"/>
            <w:rPr>
              <w:noProof/>
              <w:sz w:val="22"/>
            </w:rPr>
          </w:pPr>
          <w:r w:rsidRPr="003F379C">
            <w:rPr>
              <w:noProof/>
              <w:sz w:val="22"/>
            </w:rPr>
            <w:fldChar w:fldCharType="begin"/>
          </w:r>
          <w:r w:rsidRPr="003F379C">
            <w:rPr>
              <w:noProof/>
              <w:sz w:val="22"/>
            </w:rPr>
            <w:instrText xml:space="preserve"> DOCPROPERTY  ШифрДокумента  \* MERGEFORMAT </w:instrText>
          </w:r>
          <w:r w:rsidRPr="003F379C">
            <w:rPr>
              <w:noProof/>
              <w:sz w:val="22"/>
            </w:rPr>
            <w:fldChar w:fldCharType="separate"/>
          </w:r>
          <w:r w:rsidR="00C734C0" w:rsidRPr="00C734C0">
            <w:rPr>
              <w:noProof/>
              <w:sz w:val="22"/>
              <w:lang w:val="en-US"/>
            </w:rPr>
            <w:t>1750619</w:t>
          </w:r>
          <w:r w:rsidR="00C734C0">
            <w:rPr>
              <w:noProof/>
              <w:sz w:val="22"/>
            </w:rPr>
            <w:t>/1435Д-01-703000</w:t>
          </w:r>
          <w:r w:rsidRPr="003F379C">
            <w:rPr>
              <w:noProof/>
              <w:sz w:val="22"/>
            </w:rPr>
            <w:fldChar w:fldCharType="end"/>
          </w:r>
          <w:r w:rsidRPr="003F379C">
            <w:rPr>
              <w:noProof/>
              <w:sz w:val="22"/>
              <w:lang w:val="en-US"/>
            </w:rPr>
            <w:t>-</w:t>
          </w:r>
          <w:r w:rsidRPr="003F379C">
            <w:rPr>
              <w:noProof/>
              <w:sz w:val="22"/>
            </w:rPr>
            <w:fldChar w:fldCharType="begin"/>
          </w:r>
          <w:r w:rsidRPr="003F379C">
            <w:rPr>
              <w:noProof/>
              <w:sz w:val="22"/>
            </w:rPr>
            <w:instrText xml:space="preserve"> DOCPROPERTY  КодДисциплины  \* MERGEFORMAT </w:instrText>
          </w:r>
          <w:r w:rsidRPr="003F379C">
            <w:rPr>
              <w:noProof/>
              <w:sz w:val="22"/>
            </w:rPr>
            <w:fldChar w:fldCharType="separate"/>
          </w:r>
          <w:r w:rsidR="00C734C0">
            <w:rPr>
              <w:noProof/>
              <w:sz w:val="22"/>
            </w:rPr>
            <w:t>ППТ2</w:t>
          </w:r>
          <w:r w:rsidRPr="003F379C">
            <w:rPr>
              <w:noProof/>
              <w:sz w:val="22"/>
            </w:rPr>
            <w:fldChar w:fldCharType="end"/>
          </w:r>
          <w:r w:rsidRPr="003F379C">
            <w:rPr>
              <w:noProof/>
              <w:sz w:val="22"/>
              <w:lang w:val="en-US"/>
            </w:rPr>
            <w:t>-</w:t>
          </w:r>
          <w:r w:rsidRPr="003F379C">
            <w:rPr>
              <w:noProof/>
              <w:sz w:val="22"/>
            </w:rPr>
            <w:t>С</w:t>
          </w:r>
        </w:p>
      </w:tc>
    </w:tr>
    <w:tr w:rsidR="001614B8" w:rsidRPr="003F379C" w14:paraId="5626022C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16586BC6" w14:textId="77777777" w:rsidR="001614B8" w:rsidRPr="006F00A0" w:rsidRDefault="001614B8" w:rsidP="00A95158">
          <w:pPr>
            <w:pStyle w:val="a7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С01</w:t>
          </w:r>
        </w:p>
      </w:tc>
      <w:tc>
        <w:tcPr>
          <w:tcW w:w="567" w:type="dxa"/>
          <w:vAlign w:val="center"/>
        </w:tcPr>
        <w:p w14:paraId="592B4915" w14:textId="77777777" w:rsidR="001614B8" w:rsidRPr="006F00A0" w:rsidRDefault="001614B8" w:rsidP="00A95158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C9F8B06" w14:textId="77777777" w:rsidR="001614B8" w:rsidRPr="006F00A0" w:rsidRDefault="001614B8" w:rsidP="00A95158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3FA545FD" w14:textId="77777777" w:rsidR="001614B8" w:rsidRPr="003F1DBF" w:rsidRDefault="001614B8" w:rsidP="00A95158">
          <w:pPr>
            <w:pStyle w:val="a7"/>
            <w:jc w:val="center"/>
            <w:rPr>
              <w:rFonts w:cs="Arial"/>
              <w:noProof/>
              <w:sz w:val="14"/>
              <w:szCs w:val="14"/>
            </w:rPr>
          </w:pPr>
        </w:p>
      </w:tc>
      <w:tc>
        <w:tcPr>
          <w:tcW w:w="851" w:type="dxa"/>
          <w:vAlign w:val="center"/>
        </w:tcPr>
        <w:p w14:paraId="427AC876" w14:textId="77777777" w:rsidR="001614B8" w:rsidRPr="006F00A0" w:rsidRDefault="001614B8" w:rsidP="00A95158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7B6930A1" w14:textId="77777777" w:rsidR="001614B8" w:rsidRPr="003A4CA2" w:rsidRDefault="001614B8" w:rsidP="00A95158">
          <w:pPr>
            <w:pStyle w:val="a7"/>
            <w:jc w:val="center"/>
            <w:rPr>
              <w:noProof/>
              <w:sz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C734C0">
            <w:rPr>
              <w:noProof/>
              <w:sz w:val="14"/>
              <w:szCs w:val="14"/>
            </w:rPr>
            <w:t>03.07.20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6238" w:type="dxa"/>
          <w:gridSpan w:val="4"/>
          <w:vMerge/>
          <w:vAlign w:val="center"/>
        </w:tcPr>
        <w:p w14:paraId="0D7B818F" w14:textId="77777777" w:rsidR="001614B8" w:rsidRPr="003F379C" w:rsidRDefault="001614B8" w:rsidP="00A95158">
          <w:pPr>
            <w:pStyle w:val="a7"/>
            <w:rPr>
              <w:noProof/>
            </w:rPr>
          </w:pPr>
        </w:p>
      </w:tc>
    </w:tr>
    <w:tr w:rsidR="001614B8" w:rsidRPr="003F379C" w14:paraId="13A5A0DF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0B2E26CF" w14:textId="77777777" w:rsidR="001614B8" w:rsidRPr="00D73CFB" w:rsidRDefault="001614B8" w:rsidP="0091129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vAlign w:val="center"/>
        </w:tcPr>
        <w:p w14:paraId="049377FE" w14:textId="77777777" w:rsidR="001614B8" w:rsidRPr="00D73CFB" w:rsidRDefault="001614B8" w:rsidP="00911298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vAlign w:val="center"/>
        </w:tcPr>
        <w:p w14:paraId="286F05DE" w14:textId="77777777" w:rsidR="001614B8" w:rsidRPr="00D73CFB" w:rsidRDefault="001614B8" w:rsidP="0091129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vAlign w:val="center"/>
        </w:tcPr>
        <w:p w14:paraId="4640F123" w14:textId="77777777" w:rsidR="001614B8" w:rsidRPr="003F1DBF" w:rsidRDefault="001614B8" w:rsidP="00911298">
          <w:pPr>
            <w:pStyle w:val="a7"/>
            <w:jc w:val="center"/>
            <w:rPr>
              <w:rFonts w:cs="Arial"/>
              <w:noProof/>
              <w:sz w:val="14"/>
              <w:szCs w:val="14"/>
            </w:rPr>
          </w:pPr>
          <w:r w:rsidRPr="003F1DBF">
            <w:rPr>
              <w:rFonts w:cs="Arial"/>
              <w:noProof/>
              <w:sz w:val="14"/>
              <w:szCs w:val="14"/>
            </w:rPr>
            <w:t>№</w:t>
          </w:r>
          <w:r w:rsidRPr="003F1DBF">
            <w:rPr>
              <w:rFonts w:cs="Arial"/>
              <w:noProof/>
              <w:sz w:val="14"/>
              <w:szCs w:val="14"/>
              <w:lang w:val="en-US"/>
            </w:rPr>
            <w:t xml:space="preserve"> </w:t>
          </w:r>
          <w:r w:rsidRPr="003F1DBF">
            <w:rPr>
              <w:rFonts w:cs="Arial"/>
              <w:noProof/>
              <w:sz w:val="14"/>
              <w:szCs w:val="14"/>
            </w:rPr>
            <w:t>док.</w:t>
          </w:r>
        </w:p>
      </w:tc>
      <w:tc>
        <w:tcPr>
          <w:tcW w:w="851" w:type="dxa"/>
          <w:vAlign w:val="center"/>
        </w:tcPr>
        <w:p w14:paraId="446F9D3D" w14:textId="77777777" w:rsidR="001614B8" w:rsidRPr="00D73CFB" w:rsidRDefault="001614B8" w:rsidP="0091129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vAlign w:val="center"/>
        </w:tcPr>
        <w:p w14:paraId="08EFF89E" w14:textId="77777777" w:rsidR="001614B8" w:rsidRPr="00D73CFB" w:rsidRDefault="001614B8" w:rsidP="0091129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6238" w:type="dxa"/>
          <w:gridSpan w:val="4"/>
          <w:vMerge/>
          <w:vAlign w:val="center"/>
        </w:tcPr>
        <w:p w14:paraId="79217580" w14:textId="77777777" w:rsidR="001614B8" w:rsidRPr="003F379C" w:rsidRDefault="001614B8" w:rsidP="00911298">
          <w:pPr>
            <w:pStyle w:val="a7"/>
            <w:rPr>
              <w:noProof/>
            </w:rPr>
          </w:pPr>
        </w:p>
      </w:tc>
    </w:tr>
    <w:tr w:rsidR="001614B8" w:rsidRPr="003F379C" w14:paraId="6A70BF3B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541937BE" w14:textId="76B6A7A9" w:rsidR="001614B8" w:rsidRPr="00D73CFB" w:rsidRDefault="001614B8" w:rsidP="00054965">
          <w:pPr>
            <w:pStyle w:val="a7"/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Разраб.</w:t>
          </w:r>
        </w:p>
      </w:tc>
      <w:tc>
        <w:tcPr>
          <w:tcW w:w="1134" w:type="dxa"/>
          <w:gridSpan w:val="2"/>
          <w:noWrap/>
          <w:vAlign w:val="center"/>
        </w:tcPr>
        <w:p w14:paraId="667C5EB8" w14:textId="4CF1298A" w:rsidR="001614B8" w:rsidRPr="00D73CFB" w:rsidRDefault="001614B8" w:rsidP="00054965">
          <w:pPr>
            <w:pStyle w:val="a7"/>
            <w:ind w:left="57"/>
            <w:rPr>
              <w:noProof/>
              <w:sz w:val="18"/>
              <w:szCs w:val="18"/>
            </w:rPr>
          </w:pPr>
          <w:r>
            <w:rPr>
              <w:noProof/>
              <w:sz w:val="16"/>
              <w:szCs w:val="16"/>
            </w:rPr>
            <w:t xml:space="preserve"> </w:t>
          </w:r>
          <w:r w:rsidRPr="00A53441">
            <w:rPr>
              <w:noProof/>
              <w:sz w:val="18"/>
              <w:szCs w:val="18"/>
            </w:rPr>
            <w:t>Ю</w:t>
          </w:r>
          <w:r>
            <w:rPr>
              <w:noProof/>
              <w:sz w:val="18"/>
              <w:szCs w:val="18"/>
            </w:rPr>
            <w:t>рченк</w:t>
          </w:r>
          <w:r w:rsidRPr="00A53441">
            <w:rPr>
              <w:noProof/>
              <w:sz w:val="18"/>
              <w:szCs w:val="18"/>
            </w:rPr>
            <w:t>о</w:t>
          </w:r>
        </w:p>
      </w:tc>
      <w:tc>
        <w:tcPr>
          <w:tcW w:w="851" w:type="dxa"/>
          <w:noWrap/>
          <w:vAlign w:val="center"/>
        </w:tcPr>
        <w:p w14:paraId="4C4AABDC" w14:textId="77777777" w:rsidR="001614B8" w:rsidRPr="006F00A0" w:rsidRDefault="001614B8" w:rsidP="00054965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7AFE9CA" w14:textId="7D756DB3" w:rsidR="001614B8" w:rsidRPr="00D73CFB" w:rsidRDefault="001614B8" w:rsidP="00054965">
          <w:pPr>
            <w:pStyle w:val="a7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C734C0">
            <w:rPr>
              <w:noProof/>
              <w:sz w:val="14"/>
              <w:szCs w:val="14"/>
            </w:rPr>
            <w:t>03.07.20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 w:val="restart"/>
          <w:vAlign w:val="center"/>
        </w:tcPr>
        <w:p w14:paraId="62A8E68A" w14:textId="77777777" w:rsidR="001614B8" w:rsidRPr="00642D64" w:rsidRDefault="001614B8" w:rsidP="00054965">
          <w:pPr>
            <w:pStyle w:val="a7"/>
            <w:jc w:val="center"/>
            <w:rPr>
              <w:noProof/>
              <w:sz w:val="22"/>
              <w:lang w:val="en-US"/>
            </w:rPr>
          </w:pPr>
          <w:r w:rsidRPr="003F379C">
            <w:rPr>
              <w:noProof/>
              <w:sz w:val="22"/>
            </w:rPr>
            <w:t xml:space="preserve">Содержание </w:t>
          </w:r>
          <w:r>
            <w:rPr>
              <w:noProof/>
              <w:sz w:val="22"/>
            </w:rPr>
            <w:t>ПМТ1</w:t>
          </w:r>
        </w:p>
      </w:tc>
      <w:tc>
        <w:tcPr>
          <w:tcW w:w="851" w:type="dxa"/>
          <w:vAlign w:val="center"/>
        </w:tcPr>
        <w:p w14:paraId="04A11527" w14:textId="77777777" w:rsidR="001614B8" w:rsidRPr="003F379C" w:rsidRDefault="001614B8" w:rsidP="00054965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Стадия</w:t>
          </w:r>
        </w:p>
      </w:tc>
      <w:tc>
        <w:tcPr>
          <w:tcW w:w="851" w:type="dxa"/>
          <w:vAlign w:val="center"/>
        </w:tcPr>
        <w:p w14:paraId="32B5248D" w14:textId="77777777" w:rsidR="001614B8" w:rsidRPr="003F379C" w:rsidRDefault="001614B8" w:rsidP="00054965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  <w:tc>
        <w:tcPr>
          <w:tcW w:w="1134" w:type="dxa"/>
          <w:vAlign w:val="center"/>
        </w:tcPr>
        <w:p w14:paraId="6A481594" w14:textId="77777777" w:rsidR="001614B8" w:rsidRPr="003F379C" w:rsidRDefault="001614B8" w:rsidP="00054965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Листов</w:t>
          </w:r>
        </w:p>
      </w:tc>
    </w:tr>
    <w:tr w:rsidR="001614B8" w:rsidRPr="003F379C" w14:paraId="29796732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02652CEE" w14:textId="1CFE797F" w:rsidR="001614B8" w:rsidRPr="00D73CFB" w:rsidRDefault="001614B8" w:rsidP="00054965">
          <w:pPr>
            <w:pStyle w:val="a7"/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Зав.гр.</w:t>
          </w:r>
        </w:p>
      </w:tc>
      <w:tc>
        <w:tcPr>
          <w:tcW w:w="1134" w:type="dxa"/>
          <w:gridSpan w:val="2"/>
          <w:noWrap/>
          <w:vAlign w:val="center"/>
        </w:tcPr>
        <w:p w14:paraId="7E79488D" w14:textId="6987AE36" w:rsidR="001614B8" w:rsidRPr="00D73CFB" w:rsidRDefault="001614B8" w:rsidP="00054965">
          <w:pPr>
            <w:pStyle w:val="a7"/>
            <w:ind w:left="57"/>
            <w:rPr>
              <w:noProof/>
              <w:sz w:val="18"/>
              <w:szCs w:val="18"/>
              <w:lang w:val="en-US"/>
            </w:rPr>
          </w:pPr>
          <w:r>
            <w:rPr>
              <w:noProof/>
              <w:sz w:val="18"/>
              <w:szCs w:val="18"/>
            </w:rPr>
            <w:t xml:space="preserve"> Берх</w:t>
          </w:r>
        </w:p>
      </w:tc>
      <w:tc>
        <w:tcPr>
          <w:tcW w:w="851" w:type="dxa"/>
          <w:noWrap/>
          <w:vAlign w:val="center"/>
        </w:tcPr>
        <w:p w14:paraId="0DE13BDE" w14:textId="77777777" w:rsidR="001614B8" w:rsidRPr="006F00A0" w:rsidRDefault="001614B8" w:rsidP="00054965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14C27AC2" w14:textId="15334CD9" w:rsidR="001614B8" w:rsidRPr="00D73CFB" w:rsidRDefault="001614B8" w:rsidP="00054965">
          <w:pPr>
            <w:pStyle w:val="a7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C734C0">
            <w:rPr>
              <w:noProof/>
              <w:sz w:val="14"/>
              <w:szCs w:val="14"/>
            </w:rPr>
            <w:t>03.07.20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/>
          <w:vAlign w:val="center"/>
        </w:tcPr>
        <w:p w14:paraId="03EC266B" w14:textId="77777777" w:rsidR="001614B8" w:rsidRPr="003F379C" w:rsidRDefault="001614B8" w:rsidP="00054965">
          <w:pPr>
            <w:pStyle w:val="a7"/>
            <w:rPr>
              <w:noProof/>
            </w:rPr>
          </w:pPr>
        </w:p>
      </w:tc>
      <w:tc>
        <w:tcPr>
          <w:tcW w:w="851" w:type="dxa"/>
          <w:vAlign w:val="center"/>
        </w:tcPr>
        <w:p w14:paraId="158A845B" w14:textId="77777777" w:rsidR="001614B8" w:rsidRPr="003F379C" w:rsidRDefault="001614B8" w:rsidP="00054965">
          <w:pPr>
            <w:pStyle w:val="a7"/>
            <w:jc w:val="center"/>
            <w:rPr>
              <w:noProof/>
            </w:rPr>
          </w:pPr>
          <w:r>
            <w:rPr>
              <w:noProof/>
            </w:rPr>
            <w:t>Р</w:t>
          </w:r>
        </w:p>
      </w:tc>
      <w:tc>
        <w:tcPr>
          <w:tcW w:w="851" w:type="dxa"/>
          <w:vAlign w:val="center"/>
        </w:tcPr>
        <w:p w14:paraId="7E045459" w14:textId="77777777" w:rsidR="001614B8" w:rsidRPr="003F379C" w:rsidRDefault="001614B8" w:rsidP="00054965">
          <w:pPr>
            <w:pStyle w:val="a7"/>
            <w:jc w:val="center"/>
            <w:rPr>
              <w:noProof/>
            </w:rPr>
          </w:pPr>
          <w:r w:rsidRPr="003F379C">
            <w:rPr>
              <w:noProof/>
              <w:lang w:val="en-US"/>
            </w:rPr>
            <w:fldChar w:fldCharType="begin"/>
          </w:r>
          <w:r w:rsidRPr="003F379C">
            <w:rPr>
              <w:noProof/>
              <w:lang w:val="en-US"/>
            </w:rPr>
            <w:instrText xml:space="preserve"> IF </w:instrText>
          </w:r>
          <w:r w:rsidRPr="003F379C">
            <w:rPr>
              <w:noProof/>
              <w:lang w:val="en-US"/>
            </w:rPr>
            <w:fldChar w:fldCharType="begin"/>
          </w:r>
          <w:r w:rsidRPr="003F379C">
            <w:rPr>
              <w:noProof/>
              <w:lang w:val="en-US"/>
            </w:rPr>
            <w:instrText xml:space="preserve"> SECTIONPAGES </w:instrText>
          </w:r>
          <w:r w:rsidRPr="003F379C">
            <w:rPr>
              <w:noProof/>
              <w:lang w:val="en-US"/>
            </w:rPr>
            <w:fldChar w:fldCharType="separate"/>
          </w:r>
          <w:r w:rsidR="00C734C0">
            <w:rPr>
              <w:noProof/>
              <w:lang w:val="en-US"/>
            </w:rPr>
            <w:instrText>22</w:instrText>
          </w:r>
          <w:r w:rsidRPr="003F379C">
            <w:rPr>
              <w:noProof/>
            </w:rPr>
            <w:fldChar w:fldCharType="end"/>
          </w:r>
          <w:r w:rsidRPr="003F379C">
            <w:rPr>
              <w:noProof/>
              <w:lang w:val="en-US"/>
            </w:rPr>
            <w:instrText xml:space="preserve"> &lt;&gt; "1" 1  \* MERGEFORMAT </w:instrText>
          </w:r>
          <w:r w:rsidR="00C734C0">
            <w:rPr>
              <w:noProof/>
              <w:lang w:val="en-US"/>
            </w:rPr>
            <w:fldChar w:fldCharType="separate"/>
          </w:r>
          <w:r w:rsidR="00C734C0" w:rsidRPr="003F379C">
            <w:rPr>
              <w:noProof/>
              <w:lang w:val="en-US"/>
            </w:rPr>
            <w:t>1</w:t>
          </w:r>
          <w:r w:rsidRPr="003F379C">
            <w:rPr>
              <w:noProof/>
            </w:rPr>
            <w:fldChar w:fldCharType="end"/>
          </w:r>
        </w:p>
      </w:tc>
      <w:tc>
        <w:tcPr>
          <w:tcW w:w="1134" w:type="dxa"/>
          <w:vAlign w:val="center"/>
        </w:tcPr>
        <w:p w14:paraId="0724CA81" w14:textId="0A9C976B" w:rsidR="001614B8" w:rsidRPr="003F379C" w:rsidRDefault="008E6BD5" w:rsidP="00054965">
          <w:pPr>
            <w:pStyle w:val="a7"/>
            <w:jc w:val="center"/>
            <w:rPr>
              <w:noProof/>
            </w:rPr>
          </w:pPr>
          <w:r>
            <w:rPr>
              <w:noProof/>
            </w:rPr>
            <w:t>41</w:t>
          </w:r>
        </w:p>
      </w:tc>
    </w:tr>
    <w:tr w:rsidR="001614B8" w:rsidRPr="003F379C" w14:paraId="093D012E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3178A2B6" w14:textId="6C17E4A4" w:rsidR="001614B8" w:rsidRPr="00D73CFB" w:rsidRDefault="001614B8" w:rsidP="00054965">
          <w:pPr>
            <w:pStyle w:val="a7"/>
            <w:rPr>
              <w:noProof/>
              <w:sz w:val="18"/>
              <w:szCs w:val="18"/>
            </w:rPr>
          </w:pPr>
          <w:r>
            <w:rPr>
              <w:noProof/>
              <w:spacing w:val="-16"/>
              <w:sz w:val="16"/>
              <w:szCs w:val="16"/>
            </w:rPr>
            <w:t>Нач.</w:t>
          </w:r>
          <w:r w:rsidRPr="00B03B36">
            <w:rPr>
              <w:noProof/>
              <w:spacing w:val="-16"/>
              <w:sz w:val="16"/>
              <w:szCs w:val="16"/>
            </w:rPr>
            <w:t>отдела</w:t>
          </w:r>
        </w:p>
      </w:tc>
      <w:tc>
        <w:tcPr>
          <w:tcW w:w="1134" w:type="dxa"/>
          <w:gridSpan w:val="2"/>
          <w:noWrap/>
          <w:vAlign w:val="center"/>
        </w:tcPr>
        <w:p w14:paraId="7C06E6C5" w14:textId="6BAB502D" w:rsidR="001614B8" w:rsidRPr="00D73CFB" w:rsidRDefault="001614B8" w:rsidP="00054965">
          <w:pPr>
            <w:pStyle w:val="a7"/>
            <w:ind w:left="57"/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Брезгун</w:t>
          </w:r>
        </w:p>
      </w:tc>
      <w:tc>
        <w:tcPr>
          <w:tcW w:w="851" w:type="dxa"/>
          <w:noWrap/>
          <w:vAlign w:val="center"/>
        </w:tcPr>
        <w:p w14:paraId="2FD01EC9" w14:textId="77777777" w:rsidR="001614B8" w:rsidRPr="006F00A0" w:rsidRDefault="001614B8" w:rsidP="00054965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5E39CB60" w14:textId="262FBE11" w:rsidR="001614B8" w:rsidRPr="00D73CFB" w:rsidRDefault="001614B8" w:rsidP="00054965">
          <w:pPr>
            <w:pStyle w:val="a7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C734C0">
            <w:rPr>
              <w:noProof/>
              <w:sz w:val="14"/>
              <w:szCs w:val="14"/>
            </w:rPr>
            <w:t>03.07.20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/>
          <w:vAlign w:val="center"/>
        </w:tcPr>
        <w:p w14:paraId="6A3C1137" w14:textId="77777777" w:rsidR="001614B8" w:rsidRPr="003F379C" w:rsidRDefault="001614B8" w:rsidP="00054965">
          <w:pPr>
            <w:pStyle w:val="a7"/>
            <w:rPr>
              <w:noProof/>
            </w:rPr>
          </w:pPr>
        </w:p>
      </w:tc>
      <w:tc>
        <w:tcPr>
          <w:tcW w:w="2836" w:type="dxa"/>
          <w:gridSpan w:val="3"/>
          <w:vMerge w:val="restart"/>
          <w:tcMar>
            <w:left w:w="57" w:type="dxa"/>
            <w:right w:w="57" w:type="dxa"/>
          </w:tcMar>
          <w:vAlign w:val="center"/>
        </w:tcPr>
        <w:p w14:paraId="1D6D680A" w14:textId="77777777" w:rsidR="001614B8" w:rsidRPr="003F379C" w:rsidRDefault="001614B8" w:rsidP="00054965">
          <w:pPr>
            <w:pStyle w:val="a7"/>
            <w:jc w:val="center"/>
            <w:rPr>
              <w:noProof/>
              <w:szCs w:val="20"/>
            </w:rPr>
          </w:pPr>
          <w:r w:rsidRPr="003F379C">
            <w:rPr>
              <w:rFonts w:cs="Arial"/>
              <w:noProof/>
              <w:szCs w:val="20"/>
            </w:rPr>
            <w:t>ООО «НК «Роснефть» - НТЦ»</w:t>
          </w:r>
        </w:p>
      </w:tc>
    </w:tr>
    <w:tr w:rsidR="001614B8" w:rsidRPr="003F379C" w14:paraId="3764217A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0463085F" w14:textId="77777777" w:rsidR="001614B8" w:rsidRPr="00D73CFB" w:rsidRDefault="001614B8" w:rsidP="00911298">
          <w:pPr>
            <w:pStyle w:val="a7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14:paraId="6644E300" w14:textId="77777777" w:rsidR="001614B8" w:rsidRPr="00D73CFB" w:rsidRDefault="001614B8" w:rsidP="00911298">
          <w:pPr>
            <w:pStyle w:val="a7"/>
            <w:ind w:left="57"/>
            <w:rPr>
              <w:noProof/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7BC56391" w14:textId="77777777" w:rsidR="001614B8" w:rsidRPr="006F00A0" w:rsidRDefault="001614B8" w:rsidP="00911298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5E89B972" w14:textId="77777777" w:rsidR="001614B8" w:rsidRPr="00D73CFB" w:rsidRDefault="001614B8" w:rsidP="00911298">
          <w:pPr>
            <w:pStyle w:val="a7"/>
            <w:jc w:val="center"/>
            <w:rPr>
              <w:noProof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14:paraId="649C2959" w14:textId="77777777" w:rsidR="001614B8" w:rsidRPr="003F379C" w:rsidRDefault="001614B8" w:rsidP="00911298">
          <w:pPr>
            <w:pStyle w:val="a7"/>
            <w:rPr>
              <w:noProof/>
            </w:rPr>
          </w:pPr>
        </w:p>
      </w:tc>
      <w:tc>
        <w:tcPr>
          <w:tcW w:w="2836" w:type="dxa"/>
          <w:gridSpan w:val="3"/>
          <w:vMerge/>
          <w:vAlign w:val="center"/>
        </w:tcPr>
        <w:p w14:paraId="55EB1A7D" w14:textId="77777777" w:rsidR="001614B8" w:rsidRPr="003F379C" w:rsidRDefault="001614B8" w:rsidP="00911298">
          <w:pPr>
            <w:pStyle w:val="a7"/>
            <w:rPr>
              <w:noProof/>
            </w:rPr>
          </w:pPr>
        </w:p>
      </w:tc>
    </w:tr>
    <w:tr w:rsidR="001614B8" w:rsidRPr="003F379C" w14:paraId="42CFF0BE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176506A9" w14:textId="77777777" w:rsidR="001614B8" w:rsidRPr="00D73CFB" w:rsidRDefault="001614B8" w:rsidP="00911298">
          <w:pPr>
            <w:pStyle w:val="a7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noWrap/>
          <w:vAlign w:val="center"/>
        </w:tcPr>
        <w:p w14:paraId="19BD43DC" w14:textId="77777777" w:rsidR="001614B8" w:rsidRPr="00DC718C" w:rsidRDefault="001614B8" w:rsidP="00911298">
          <w:pPr>
            <w:pStyle w:val="a7"/>
            <w:ind w:left="57"/>
            <w:rPr>
              <w:noProof/>
              <w:spacing w:val="-14"/>
              <w:sz w:val="16"/>
              <w:szCs w:val="16"/>
            </w:rPr>
          </w:pPr>
          <w:r w:rsidRPr="00A95158">
            <w:rPr>
              <w:noProof/>
              <w:sz w:val="18"/>
              <w:szCs w:val="18"/>
            </w:rPr>
            <w:fldChar w:fldCharType="begin"/>
          </w:r>
          <w:r w:rsidRPr="00A95158">
            <w:rPr>
              <w:noProof/>
              <w:sz w:val="18"/>
              <w:szCs w:val="18"/>
            </w:rPr>
            <w:instrText xml:space="preserve"> DOCPROPERTY  ГИП  \* MERGEFORMAT </w:instrText>
          </w:r>
          <w:r w:rsidRPr="00A95158">
            <w:rPr>
              <w:noProof/>
              <w:sz w:val="18"/>
              <w:szCs w:val="18"/>
            </w:rPr>
            <w:fldChar w:fldCharType="separate"/>
          </w:r>
          <w:r w:rsidR="00C734C0">
            <w:rPr>
              <w:noProof/>
              <w:sz w:val="18"/>
              <w:szCs w:val="18"/>
            </w:rPr>
            <w:t>Дьяченко</w:t>
          </w:r>
          <w:r w:rsidRPr="00A95158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851" w:type="dxa"/>
          <w:noWrap/>
          <w:vAlign w:val="center"/>
        </w:tcPr>
        <w:p w14:paraId="0CE106D2" w14:textId="77777777" w:rsidR="001614B8" w:rsidRPr="006F00A0" w:rsidRDefault="001614B8" w:rsidP="00911298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2FCF6D19" w14:textId="77777777" w:rsidR="001614B8" w:rsidRPr="00D73CFB" w:rsidRDefault="001614B8" w:rsidP="00911298">
          <w:pPr>
            <w:pStyle w:val="a7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C734C0">
            <w:rPr>
              <w:noProof/>
              <w:sz w:val="14"/>
              <w:szCs w:val="14"/>
            </w:rPr>
            <w:t>03.07.20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/>
          <w:vAlign w:val="center"/>
        </w:tcPr>
        <w:p w14:paraId="43992482" w14:textId="77777777" w:rsidR="001614B8" w:rsidRPr="003F379C" w:rsidRDefault="001614B8" w:rsidP="00911298">
          <w:pPr>
            <w:pStyle w:val="a7"/>
            <w:rPr>
              <w:noProof/>
            </w:rPr>
          </w:pPr>
        </w:p>
      </w:tc>
      <w:tc>
        <w:tcPr>
          <w:tcW w:w="2836" w:type="dxa"/>
          <w:gridSpan w:val="3"/>
          <w:vMerge/>
          <w:vAlign w:val="center"/>
        </w:tcPr>
        <w:p w14:paraId="651A738E" w14:textId="77777777" w:rsidR="001614B8" w:rsidRPr="003F379C" w:rsidRDefault="001614B8" w:rsidP="00911298">
          <w:pPr>
            <w:pStyle w:val="a7"/>
            <w:rPr>
              <w:noProof/>
            </w:rPr>
          </w:pPr>
        </w:p>
      </w:tc>
    </w:tr>
  </w:tbl>
  <w:p w14:paraId="3E5380EA" w14:textId="77777777" w:rsidR="001614B8" w:rsidRPr="004E7E91" w:rsidRDefault="001614B8" w:rsidP="00A30897">
    <w:pPr>
      <w:pStyle w:val="a7"/>
      <w:spacing w:after="20"/>
      <w:ind w:left="-284" w:right="-56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704832" behindDoc="1" locked="0" layoutInCell="1" allowOverlap="1" wp14:anchorId="24856D52" wp14:editId="2DBFB43D">
              <wp:simplePos x="0" y="0"/>
              <wp:positionH relativeFrom="page">
                <wp:posOffset>900430</wp:posOffset>
              </wp:positionH>
              <wp:positionV relativeFrom="page">
                <wp:posOffset>8889365</wp:posOffset>
              </wp:positionV>
              <wp:extent cx="6300470" cy="1440180"/>
              <wp:effectExtent l="0" t="0" r="24130" b="26670"/>
              <wp:wrapNone/>
              <wp:docPr id="4" name="Группа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1440180"/>
                        <a:chOff x="1418" y="13999"/>
                        <a:chExt cx="9922" cy="2268"/>
                      </a:xfrm>
                    </wpg:grpSpPr>
                    <wps:wsp>
                      <wps:cNvPr id="22" name="Line 687"/>
                      <wps:cNvCnPr/>
                      <wps:spPr bwMode="auto">
                        <a:xfrm>
                          <a:off x="1418" y="13999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" name="Line 688"/>
                      <wps:cNvCnPr/>
                      <wps:spPr bwMode="auto">
                        <a:xfrm>
                          <a:off x="1418" y="14283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4" name="Line 689"/>
                      <wps:cNvCnPr/>
                      <wps:spPr bwMode="auto">
                        <a:xfrm>
                          <a:off x="1418" y="1456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5" name="Line 690"/>
                      <wps:cNvCnPr/>
                      <wps:spPr bwMode="auto">
                        <a:xfrm>
                          <a:off x="1418" y="14855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6" name="Line 691"/>
                      <wps:cNvCnPr/>
                      <wps:spPr bwMode="auto">
                        <a:xfrm>
                          <a:off x="1418" y="1513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7" name="Line 692"/>
                      <wps:cNvCnPr/>
                      <wps:spPr bwMode="auto">
                        <a:xfrm>
                          <a:off x="1418" y="1542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8" name="Line 693"/>
                      <wps:cNvCnPr/>
                      <wps:spPr bwMode="auto">
                        <a:xfrm>
                          <a:off x="1418" y="1570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" name="Line 694"/>
                      <wps:cNvCnPr/>
                      <wps:spPr bwMode="auto">
                        <a:xfrm>
                          <a:off x="1418" y="1599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" name="Line 697"/>
                      <wps:cNvCnPr/>
                      <wps:spPr bwMode="auto">
                        <a:xfrm>
                          <a:off x="1985" y="1399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1" name="Line 698"/>
                      <wps:cNvCnPr/>
                      <wps:spPr bwMode="auto">
                        <a:xfrm>
                          <a:off x="2552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2" name="Line 699"/>
                      <wps:cNvCnPr/>
                      <wps:spPr bwMode="auto">
                        <a:xfrm>
                          <a:off x="3119" y="1399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3" name="Line 700"/>
                      <wps:cNvCnPr/>
                      <wps:spPr bwMode="auto">
                        <a:xfrm>
                          <a:off x="3686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4" name="Line 701"/>
                      <wps:cNvCnPr/>
                      <wps:spPr bwMode="auto">
                        <a:xfrm>
                          <a:off x="4536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5" name="Line 702"/>
                      <wps:cNvCnPr/>
                      <wps:spPr bwMode="auto">
                        <a:xfrm>
                          <a:off x="5103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6" name="Line 703"/>
                      <wps:cNvCnPr/>
                      <wps:spPr bwMode="auto">
                        <a:xfrm>
                          <a:off x="8505" y="14850"/>
                          <a:ext cx="0" cy="141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7" name="Line 705"/>
                      <wps:cNvCnPr/>
                      <wps:spPr bwMode="auto">
                        <a:xfrm>
                          <a:off x="9356" y="14850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8" name="Line 706"/>
                      <wps:cNvCnPr/>
                      <wps:spPr bwMode="auto">
                        <a:xfrm>
                          <a:off x="10206" y="14850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9" name="Line 707"/>
                      <wps:cNvCnPr/>
                      <wps:spPr bwMode="auto">
                        <a:xfrm>
                          <a:off x="8505" y="15139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" name="Line 709"/>
                      <wps:cNvCnPr/>
                      <wps:spPr bwMode="auto">
                        <a:xfrm>
                          <a:off x="8505" y="15422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4" o:spid="_x0000_s1026" style="position:absolute;margin-left:70.9pt;margin-top:699.95pt;width:496.1pt;height:113.4pt;z-index:-251611648;mso-position-horizontal-relative:page;mso-position-vertical-relative:page" coordorigin="1418,13999" coordsize="9922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">
              <v:line id="Line 687" o:spid="_x0000_s1027" style="position:absolute;visibility:visible;mso-wrap-style:square" from="1418,13999" to="11339,1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BzIMMAAADbAAAADwAAAGRycy9kb3ducmV2LnhtbESPwWrDMBBE74X8g9hCb7UcB0xxooRi&#10;YggESuv4AzbW1jaVVsZSYvfvq0Khx2Fm3jC7w2KNuNPkB8cK1kkKgrh1euBOQXOpnl9A+ICs0Tgm&#10;Bd/k4bBfPeyw0G7mD7rXoRMRwr5ABX0IYyGlb3uy6BM3Ekfv000WQ5RTJ/WEc4RbI7M0zaXFgeNC&#10;jyOVPbVf9c0qmN/rank7O20bV+aDydfXzdEo9fS4vG5BBFrCf/ivfdIKsgx+v8QfIP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gcyDDAAAA2wAAAA8AAAAAAAAAAAAA&#10;AAAAoQIAAGRycy9kb3ducmV2LnhtbFBLBQYAAAAABAAEAPkAAACRAwAAAAA=&#10;" strokeweight="1.25pt"/>
              <v:line id="Line 688" o:spid="_x0000_s1028" style="position:absolute;visibility:visible;mso-wrap-style:square" from="1418,14283" to="5103,14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190cUAAADbAAAADwAAAGRycy9kb3ducmV2LnhtbESPS2vDMBCE74X+B7GB3Bo5D0pwo4Q0&#10;xVDoITjppbfF2thOrJWRVD/666tAocdhZr5hNrvBNKIj52vLCuazBARxYXXNpYLPc/a0BuEDssbG&#10;MikYycNu+/iwwVTbnnPqTqEUEcI+RQVVCG0qpS8qMuhntiWO3sU6gyFKV0rtsI9w08hFkjxLgzXH&#10;hQpbOlRU3E7fRsH63Pq38fCV2aO7/uQfq5xW+KrUdDLsX0AEGsJ/+K/9rhUslnD/En+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D190cUAAADbAAAADwAAAAAAAAAA&#10;AAAAAAChAgAAZHJzL2Rvd25yZXYueG1sUEsFBgAAAAAEAAQA+QAAAJMDAAAAAA==&#10;" strokeweight=".5pt"/>
              <v:line id="Line 689" o:spid="_x0000_s1029" style="position:absolute;visibility:visible;mso-wrap-style:square" from="1418,14566" to="5103,14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VOz8IAAADbAAAADwAAAGRycy9kb3ducmV2LnhtbESP0YrCMBRE3wX/IVxh3zTVlSLVKCIK&#10;wsLiVj/g2lzbYnJTmmi7f78RhH0cZuYMs9r01ogntb52rGA6SUAQF07XXCq4nA/jBQgfkDUax6Tg&#10;lzxs1sPBCjPtOv6hZx5KESHsM1RQhdBkUvqiIot+4hri6N1cazFE2ZZSt9hFuDVyliSptFhzXKiw&#10;oV1FxT1/WAXdKT/0319O24vbpbVJp9fPvVHqY9RvlyAC9eE//G4ftYLZHF5f4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YVOz8IAAADbAAAADwAAAAAAAAAAAAAA&#10;AAChAgAAZHJzL2Rvd25yZXYueG1sUEsFBgAAAAAEAAQA+QAAAJADAAAAAA==&#10;" strokeweight="1.25pt"/>
              <v:line id="Line 690" o:spid="_x0000_s1030" style="position:absolute;visibility:visible;mso-wrap-style:square" from="1418,14855" to="1133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nrVMIAAADbAAAADwAAAGRycy9kb3ducmV2LnhtbESP0YrCMBRE3wX/IVxh3zTVxSLVKCIK&#10;wsLiVj/g2lzbYnJTmmi7f78RhH0cZuYMs9r01ogntb52rGA6SUAQF07XXCq4nA/jBQgfkDUax6Tg&#10;lzxs1sPBCjPtOv6hZx5KESHsM1RQhdBkUvqiIot+4hri6N1cazFE2ZZSt9hFuDVyliSptFhzXKiw&#10;oV1FxT1/WAXdKT/0319O24vbpbVJp9fPvVHqY9RvlyAC9eE//G4ftYLZHF5f4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snrVMIAAADbAAAADwAAAAAAAAAAAAAA&#10;AAChAgAAZHJzL2Rvd25yZXYueG1sUEsFBgAAAAAEAAQA+QAAAJADAAAAAA==&#10;" strokeweight="1.25pt"/>
              <v:line id="Line 691" o:spid="_x0000_s1031" style="position:absolute;visibility:visible;mso-wrap-style:square" from="1418,15139" to="510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reScMAAADbAAAADwAAAGRycy9kb3ducmV2LnhtbESPQYvCMBSE78L+h/AEb5oqItI1yq6L&#10;IHiQWi/eHs3bttq8lCRq9dcbYWGPw8x8wyxWnWnEjZyvLSsYjxIQxIXVNZcKjvlmOAfhA7LGxjIp&#10;eJCH1fKjt8BU2ztndDuEUkQI+xQVVCG0qZS+qMigH9mWOHq/1hkMUbpSaof3CDeNnCTJTBqsOS5U&#10;2NK6ouJyuBoF87z1P4/1aWP37vzMdtOMpvit1KDffX2CCNSF//Bfe6sVTGbw/hJ/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K3knDAAAA2wAAAA8AAAAAAAAAAAAA&#10;AAAAoQIAAGRycy9kb3ducmV2LnhtbFBLBQYAAAAABAAEAPkAAACRAwAAAAA=&#10;" strokeweight=".5pt"/>
              <v:line id="Line 692" o:spid="_x0000_s1032" style="position:absolute;visibility:visible;mso-wrap-style:square" from="1418,15422" to="5103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Z70sMAAADbAAAADwAAAGRycy9kb3ducmV2LnhtbESPQYvCMBSE78L+h/AWvGm6Iipdo7iK&#10;IHhYql729miebbV5KUnU6q83C4LHYWa+Yabz1tTiSs5XlhV89RMQxLnVFRcKDvt1bwLCB2SNtWVS&#10;cCcP89lHZ4qptjfO6LoLhYgQ9ikqKENoUil9XpJB37cNcfSO1hkMUbpCaoe3CDe1HCTJSBqsOC6U&#10;2NCypPy8uxgFk33jV/fl39r+utMj2w4zGuKPUt3PdvENIlAb3uFXe6MVDMbw/yX+AD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8Ge9LDAAAA2wAAAA8AAAAAAAAAAAAA&#10;AAAAoQIAAGRycy9kb3ducmV2LnhtbFBLBQYAAAAABAAEAPkAAACRAwAAAAA=&#10;" strokeweight=".5pt"/>
              <v:line id="Line 693" o:spid="_x0000_s1033" style="position:absolute;visibility:visible;mso-wrap-style:square" from="1418,15706" to="5103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nvoMAAAADbAAAADwAAAGRycy9kb3ducmV2LnhtbERPTYvCMBC9C/6HMMLeNFVkka6x7FYE&#10;YQ9L1Yu3oZltq82kJFGrv94cBI+P973MetOKKznfWFYwnSQgiEurG64UHPab8QKED8gaW8uk4E4e&#10;stVwsMRU2xsXdN2FSsQQ9ikqqEPoUil9WZNBP7EdceT+rTMYInSV1A5vMdy0cpYkn9Jgw7Ghxo7y&#10;msrz7mIULPadX9/z48b+udOj+J0XNMcfpT5G/fcXiEB9eItf7q1WMItj45f4A+Tq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6Z76DAAAAA2wAAAA8AAAAAAAAAAAAAAAAA&#10;oQIAAGRycy9kb3ducmV2LnhtbFBLBQYAAAAABAAEAPkAAACOAwAAAAA=&#10;" strokeweight=".5pt"/>
              <v:line id="Line 694" o:spid="_x0000_s1034" style="position:absolute;visibility:visible;mso-wrap-style:square" from="1418,15995" to="5103,15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VKO8UAAADbAAAADwAAAGRycy9kb3ducmV2LnhtbESPS2vDMBCE74X+B7GF3Bo5wZTUjRLy&#10;IFDoITjJJbfF2tpurZWRFD/666NCocdhZr5hluvBNKIj52vLCmbTBARxYXXNpYLL+fC8AOEDssbG&#10;MikYycN69fiwxEzbnnPqTqEUEcI+QwVVCG0mpS8qMuintiWO3qd1BkOUrpTaYR/hppHzJHmRBmuO&#10;CxW2tKuo+D7djILFufX7cXc92KP7+sk/0pxS3Co1eRo2byACDeE//Nd+1wrmr/D7Jf4A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dVKO8UAAADbAAAADwAAAAAAAAAA&#10;AAAAAAChAgAAZHJzL2Rvd25yZXYueG1sUEsFBgAAAAAEAAQA+QAAAJMDAAAAAA==&#10;" strokeweight=".5pt"/>
              <v:line id="Line 697" o:spid="_x0000_s1035" style="position:absolute;visibility:visible;mso-wrap-style:square" from="1985,13999" to="1985,14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feEcAAAADbAAAADwAAAGRycy9kb3ducmV2LnhtbERP3WrCMBS+F3yHcITd2VQLZXRGGaIg&#10;DGTr+gBnzVlblpyUJrb17c2FsMuP7393mK0RIw2+c6xgk6QgiGunO24UVN/n9SsIH5A1Gsek4E4e&#10;DvvlYoeFdhN/0ViGRsQQ9gUqaEPoCyl93ZJFn7ieOHK/brAYIhwaqQecYrg1cpumubTYcWxosadj&#10;S/VfebMKps/yPF8/nLaVO+adyTc/2cko9bKa399ABJrDv/jpvmgFWVwfv8QfIP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tn3hHAAAAA2wAAAA8AAAAAAAAAAAAAAAAA&#10;oQIAAGRycy9kb3ducmV2LnhtbFBLBQYAAAAABAAEAPkAAACOAwAAAAA=&#10;" strokeweight="1.25pt"/>
              <v:line id="Line 698" o:spid="_x0000_s1036" style="position:absolute;visibility:visible;mso-wrap-style:square" from="2552,13999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t7isMAAADbAAAADwAAAGRycy9kb3ducmV2LnhtbESPwWrDMBBE74X8g9hCb7XsBkxxooQS&#10;YggEQuv4AzbW1jaVVsZSbffvo0Khx2Fm3jDb/WKNmGj0vWMFWZKCIG6c7rlVUF/L51cQPiBrNI5J&#10;wQ952O9WD1sstJv5g6YqtCJC2BeooAthKKT0TUcWfeIG4uh9utFiiHJspR5xjnBr5Eua5tJiz3Gh&#10;w4EOHTVf1bdVML9X5XI5O21rd8h7k2e39dEo9fS4vG1ABFrCf/ivfdIK1hn8fok/QO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re4rDAAAA2wAAAA8AAAAAAAAAAAAA&#10;AAAAoQIAAGRycy9kb3ducmV2LnhtbFBLBQYAAAAABAAEAPkAAACRAwAAAAA=&#10;" strokeweight="1.25pt"/>
              <v:line id="Line 699" o:spid="_x0000_s1037" style="position:absolute;visibility:visible;mso-wrap-style:square" from="3119,13999" to="3119,14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YAXcIAAADbAAAADwAAAGRycy9kb3ducmV2LnhtbESP0YrCMBRE3wX/IVxh3zTVxSLVKCIK&#10;wsLiVj/g2lzbYnJTmmi7f78RhH0cZuYMs9r01ogntb52rGA6SUAQF07XXCq4nA/jBQgfkDUax6Tg&#10;lzxs1sPBCjPtOv6hZx5KESHsM1RQhdBkUvqiIot+4hri6N1cazFE2ZZSt9hFuDVyliSptFhzXKiw&#10;oV1FxT1/WAXdKT/0319O24vbpbVJp9fPvVHqY9RvlyAC9eE//G4ftYL5DF5f4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SYAXcIAAADbAAAADwAAAAAAAAAAAAAA&#10;AAChAgAAZHJzL2Rvd25yZXYueG1sUEsFBgAAAAAEAAQA+QAAAJADAAAAAA==&#10;" strokeweight="1.25pt"/>
              <v:line id="Line 700" o:spid="_x0000_s1038" style="position:absolute;visibility:visible;mso-wrap-style:square" from="3686,13999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qlxsIAAADbAAAADwAAAGRycy9kb3ducmV2LnhtbESP0YrCMBRE34X9h3AX9k1TFYt0jbLI&#10;CguCaPUD7jbXtpjclCba+vdGEHwcZuYMs1j11ogbtb52rGA8SkAQF07XXCo4HTfDOQgfkDUax6Tg&#10;Th5Wy4/BAjPtOj7QLQ+liBD2GSqoQmgyKX1RkUU/cg1x9M6utRiibEupW+wi3Bo5SZJUWqw5LlTY&#10;0Lqi4pJfrYJun2/63dZpe3LrtDbp+H/6a5T6+ux/vkEE6sM7/Gr/aQWzKT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mqlxsIAAADbAAAADwAAAAAAAAAAAAAA&#10;AAChAgAAZHJzL2Rvd25yZXYueG1sUEsFBgAAAAAEAAQA+QAAAJADAAAAAA==&#10;" strokeweight="1.25pt"/>
              <v:line id="Line 701" o:spid="_x0000_s1039" style="position:absolute;visibility:visible;mso-wrap-style:square" from="4536,13999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M9ssMAAADbAAAADwAAAGRycy9kb3ducmV2LnhtbESP0WrCQBRE3wv9h+UW+lY3qRpKdCNF&#10;KhQE0egH3GavSeju3ZBdTfr3XUHwcZiZM8xyNVojrtT71rGCdJKAIK6cbrlWcDpu3j5A+ICs0Tgm&#10;BX/kYVU8Py0x127gA13LUIsIYZ+jgiaELpfSVw1Z9BPXEUfv7HqLIcq+lrrHIcKtke9JkkmLLceF&#10;BjtaN1T9lherYNiXm3G3ddqe3DprTZb+TL+MUq8v4+cCRKAxPML39rdWMJ/B7Uv8AbL4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DPbLDAAAA2wAAAA8AAAAAAAAAAAAA&#10;AAAAoQIAAGRycy9kb3ducmV2LnhtbFBLBQYAAAAABAAEAPkAAACRAwAAAAA=&#10;" strokeweight="1.25pt"/>
              <v:line id="Line 702" o:spid="_x0000_s1040" style="position:absolute;visibility:visible;mso-wrap-style:square" from="5103,13999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+YKcIAAADbAAAADwAAAGRycy9kb3ducmV2LnhtbESP0YrCMBRE3wX/IVzBN01dsSzVKCIK&#10;giC7XT/g2lzbYnJTmqytf2+EhX0cZuYMs9r01ogHtb52rGA2TUAQF07XXCq4/BwmnyB8QNZoHJOC&#10;J3nYrIeDFWbadfxNjzyUIkLYZ6igCqHJpPRFRRb91DXE0bu51mKIsi2lbrGLcGvkR5Kk0mLNcaHC&#10;hnYVFff81yrovvJDfz45bS9ul9YmnV3ne6PUeNRvlyAC9eE//Nc+agWLBby/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+YKcIAAADbAAAADwAAAAAAAAAAAAAA&#10;AAChAgAAZHJzL2Rvd25yZXYueG1sUEsFBgAAAAAEAAQA+QAAAJADAAAAAA==&#10;" strokeweight="1.25pt"/>
              <v:line id="Line 703" o:spid="_x0000_s1041" style="position:absolute;visibility:visible;mso-wrap-style:square" from="8505,14850" to="850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0GXsMAAADbAAAADwAAAGRycy9kb3ducmV2LnhtbESPwWrDMBBE74H+g9hCb7GclpriRAnF&#10;1FAohMTxB2ytjW0qrYylxu7fR4VAjsPMvGE2u9kacaHR944VrJIUBHHjdM+tgvpULt9A+ICs0Tgm&#10;BX/kYbd9WGww127iI12q0IoIYZ+jgi6EIZfSNx1Z9IkbiKN3dqPFEOXYSj3iFOHWyOc0zaTFnuNC&#10;hwMVHTU/1a9VMB2qct5/OW1rV2S9yVbfLx9GqafH+X0NItAc7uFb+1MreM3g/0v8AXJ7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dBl7DAAAA2wAAAA8AAAAAAAAAAAAA&#10;AAAAoQIAAGRycy9kb3ducmV2LnhtbFBLBQYAAAAABAAEAPkAAACRAwAAAAA=&#10;" strokeweight="1.25pt"/>
              <v:line id="Line 705" o:spid="_x0000_s1042" style="position:absolute;visibility:visible;mso-wrap-style:square" from="9356,14850" to="9356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GjxcIAAADbAAAADwAAAGRycy9kb3ducmV2LnhtbESP0WrCQBRE3wv+w3IF3+pGxSjRVUQq&#10;FApSox9wzV6T4O7dkN2a9O+7gtDHYWbOMOttb414UOtrxwom4wQEceF0zaWCy/nwvgThA7JG45gU&#10;/JKH7WbwtsZMu45P9MhDKSKEfYYKqhCaTEpfVGTRj11DHL2bay2GKNtS6ha7CLdGTpMklRZrjgsV&#10;NrSvqLjnP1ZB950f+uOX0/bi9mlt0sl19mGUGg373QpEoD78h1/tT61gvoDnl/gD5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GjxcIAAADbAAAADwAAAAAAAAAAAAAA&#10;AAChAgAAZHJzL2Rvd25yZXYueG1sUEsFBgAAAAAEAAQA+QAAAJADAAAAAA==&#10;" strokeweight="1.25pt"/>
              <v:line id="Line 706" o:spid="_x0000_s1043" style="position:absolute;visibility:visible;mso-wrap-style:square" from="10206,14850" to="10206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43t78AAADbAAAADwAAAGRycy9kb3ducmV2LnhtbERPzYrCMBC+C75DGMGbTd3FslSjiCgs&#10;CKJdH2BsxraYTEqTtfXtzWFhjx/f/2ozWCOe1PnGsYJ5koIgLp1uuFJw/TnMvkD4gKzROCYFL/Kw&#10;WY9HK8y16/lCzyJUIoawz1FBHUKbS+nLmiz6xLXEkbu7zmKIsKuk7rCP4dbIjzTNpMWGY0ONLe1q&#10;Kh/Fr1XQn4vDcDo6ba9ulzUmm98+90ap6WTYLkEEGsK/+M/9rRUs4tj4Jf4AuX4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M43t78AAADbAAAADwAAAAAAAAAAAAAAAACh&#10;AgAAZHJzL2Rvd25yZXYueG1sUEsFBgAAAAAEAAQA+QAAAI0DAAAAAA==&#10;" strokeweight="1.25pt"/>
              <v:line id="Line 707" o:spid="_x0000_s1044" style="position:absolute;visibility:visible;mso-wrap-style:square" from="8505,15139" to="11340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KSLMIAAADbAAAADwAAAGRycy9kb3ducmV2LnhtbESP0WrCQBRE3wv+w3IF3+pGxaDRVUQq&#10;FApSox9wzV6T4O7dkN2a9O+7gtDHYWbOMOttb414UOtrxwom4wQEceF0zaWCy/nwvgDhA7JG45gU&#10;/JKH7WbwtsZMu45P9MhDKSKEfYYKqhCaTEpfVGTRj11DHL2bay2GKNtS6ha7CLdGTpMklRZrjgsV&#10;NrSvqLjnP1ZB950f+uOX0/bi9mlt0sl19mGUGg373QpEoD78h1/tT61gvoTnl/gD5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4KSLMIAAADbAAAADwAAAAAAAAAAAAAA&#10;AAChAgAAZHJzL2Rvd25yZXYueG1sUEsFBgAAAAAEAAQA+QAAAJADAAAAAA==&#10;" strokeweight="1.25pt"/>
              <v:line id="Line 709" o:spid="_x0000_s1045" style="position:absolute;visibility:visible;mso-wrap-style:square" from="8505,15422" to="11340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TxDL8AAADbAAAADwAAAGRycy9kb3ducmV2LnhtbERP3WrCMBS+H/gO4Qy8m6kTilSjjGJh&#10;MBhafYBjc9aWJSclyWx9e3Mx8PLj+9/uJ2vEjXzoHStYLjIQxI3TPbcKLufqbQ0iRGSNxjEpuFOA&#10;/W72ssVCu5FPdKtjK1IIhwIVdDEOhZSh6chiWLiBOHE/zluMCfpWao9jCrdGvmdZLi32nBo6HKjs&#10;qPmt/6yC8VhX0/eX0/biyrw3+fK6Ohil5q/TxwZEpCk+xf/uT60gT+vTl/QD5O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NTxDL8AAADbAAAADwAAAAAAAAAAAAAAAACh&#10;AgAAZHJzL2Rvd25yZXYueG1sUEsFBgAAAAAEAAQA+QAAAI0DAAAAAA==&#10;" strokeweight="1.25pt"/>
              <w10:wrap anchorx="page" anchory="page"/>
            </v:group>
          </w:pict>
        </mc:Fallback>
      </mc:AlternateContent>
    </w:r>
    <w:r w:rsidRPr="004E7E91">
      <w:rPr>
        <w:noProof/>
      </w:rPr>
      <w:fldChar w:fldCharType="begin"/>
    </w:r>
    <w:r w:rsidRPr="004E7E91">
      <w:rPr>
        <w:noProof/>
      </w:rPr>
      <w:instrText xml:space="preserve"> FILENAME   \* MERGEFORMAT </w:instrText>
    </w:r>
    <w:r w:rsidRPr="004E7E91">
      <w:rPr>
        <w:noProof/>
      </w:rPr>
      <w:fldChar w:fldCharType="separate"/>
    </w:r>
    <w:r w:rsidR="00C734C0">
      <w:rPr>
        <w:noProof/>
      </w:rPr>
      <w:t>1750619_1435D-01-703000-PPT2-RU-revС01.docx</w:t>
    </w:r>
    <w:r w:rsidRPr="004E7E91">
      <w:rPr>
        <w:noProof/>
      </w:rPr>
      <w:fldChar w:fldCharType="end"/>
    </w:r>
    <w:r w:rsidRPr="004E7E91">
      <w:rPr>
        <w:noProof/>
      </w:rPr>
      <w:tab/>
      <w:t>Формат А4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30" w:tblpY="15412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671"/>
      <w:gridCol w:w="567"/>
    </w:tblGrid>
    <w:tr w:rsidR="001614B8" w:rsidRPr="003F379C" w14:paraId="5C816C8C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1D61BFC6" w14:textId="77777777" w:rsidR="001614B8" w:rsidRPr="00775963" w:rsidRDefault="001614B8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4A06D3CA" w14:textId="77777777" w:rsidR="001614B8" w:rsidRPr="00775963" w:rsidRDefault="001614B8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2F7C374" w14:textId="77777777" w:rsidR="001614B8" w:rsidRPr="00775963" w:rsidRDefault="001614B8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7611EF29" w14:textId="77777777" w:rsidR="001614B8" w:rsidRPr="00775963" w:rsidRDefault="001614B8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2910F6AD" w14:textId="64632401" w:rsidR="001614B8" w:rsidRPr="00775963" w:rsidRDefault="001614B8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AD4224B" w14:textId="4B789013" w:rsidR="001614B8" w:rsidRPr="003A4CA2" w:rsidRDefault="001614B8" w:rsidP="004E7E91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 w:val="restart"/>
          <w:noWrap/>
          <w:vAlign w:val="center"/>
        </w:tcPr>
        <w:p w14:paraId="073449C0" w14:textId="028FA8C5" w:rsidR="001614B8" w:rsidRPr="00CA3B43" w:rsidRDefault="001614B8" w:rsidP="004E7E91">
          <w:pPr>
            <w:pStyle w:val="a7"/>
            <w:jc w:val="center"/>
            <w:rPr>
              <w:noProof/>
              <w:sz w:val="22"/>
            </w:rPr>
          </w:pP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ШифрДокумента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C734C0" w:rsidRPr="00C734C0">
            <w:rPr>
              <w:noProof/>
              <w:sz w:val="22"/>
              <w:lang w:val="en-US"/>
            </w:rPr>
            <w:t>1750619</w:t>
          </w:r>
          <w:r w:rsidR="00C734C0">
            <w:rPr>
              <w:noProof/>
              <w:sz w:val="22"/>
            </w:rPr>
            <w:t>/1435Д-01-703000</w:t>
          </w:r>
          <w:r w:rsidRPr="00CA3B43">
            <w:rPr>
              <w:noProof/>
              <w:sz w:val="22"/>
            </w:rPr>
            <w:fldChar w:fldCharType="end"/>
          </w:r>
          <w:r w:rsidRPr="00CA3B43">
            <w:rPr>
              <w:noProof/>
              <w:sz w:val="22"/>
            </w:rPr>
            <w:t>-</w:t>
          </w: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КодДисциплины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C734C0">
            <w:rPr>
              <w:noProof/>
              <w:sz w:val="22"/>
            </w:rPr>
            <w:t>ППТ2</w:t>
          </w:r>
          <w:r w:rsidRPr="00CA3B43">
            <w:rPr>
              <w:noProof/>
              <w:sz w:val="22"/>
            </w:rPr>
            <w:fldChar w:fldCharType="end"/>
          </w:r>
        </w:p>
      </w:tc>
      <w:tc>
        <w:tcPr>
          <w:tcW w:w="567" w:type="dxa"/>
          <w:noWrap/>
          <w:vAlign w:val="bottom"/>
        </w:tcPr>
        <w:p w14:paraId="7BFE0E8F" w14:textId="77777777" w:rsidR="001614B8" w:rsidRPr="003F379C" w:rsidRDefault="001614B8" w:rsidP="004E7E91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</w:tr>
    <w:tr w:rsidR="001614B8" w:rsidRPr="003F379C" w14:paraId="1074EA6D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6C2E2693" w14:textId="170986FB" w:rsidR="001614B8" w:rsidRPr="00775963" w:rsidRDefault="001614B8" w:rsidP="000D0830">
          <w:pPr>
            <w:pStyle w:val="a7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С01</w:t>
          </w:r>
        </w:p>
      </w:tc>
      <w:tc>
        <w:tcPr>
          <w:tcW w:w="567" w:type="dxa"/>
          <w:noWrap/>
          <w:vAlign w:val="center"/>
        </w:tcPr>
        <w:p w14:paraId="418ACEF0" w14:textId="638BFECF" w:rsidR="001614B8" w:rsidRPr="00775963" w:rsidRDefault="001614B8" w:rsidP="000D0830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53198A5" w14:textId="0CBB2AD0" w:rsidR="001614B8" w:rsidRPr="00775963" w:rsidRDefault="001614B8" w:rsidP="000D0830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5AB9A20B" w14:textId="0366185A" w:rsidR="001614B8" w:rsidRPr="00433663" w:rsidRDefault="001614B8" w:rsidP="000D0830">
          <w:pPr>
            <w:pStyle w:val="a7"/>
            <w:jc w:val="center"/>
            <w:rPr>
              <w:noProof/>
              <w:sz w:val="14"/>
              <w:szCs w:val="14"/>
            </w:rPr>
          </w:pPr>
        </w:p>
      </w:tc>
      <w:tc>
        <w:tcPr>
          <w:tcW w:w="851" w:type="dxa"/>
          <w:noWrap/>
          <w:vAlign w:val="center"/>
        </w:tcPr>
        <w:p w14:paraId="1E8A715D" w14:textId="7077B586" w:rsidR="001614B8" w:rsidRPr="00775963" w:rsidRDefault="001614B8" w:rsidP="000D0830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402BCFCE" w14:textId="7A083042" w:rsidR="001614B8" w:rsidRPr="003A4CA2" w:rsidRDefault="008E6BD5" w:rsidP="000D0830">
          <w:pPr>
            <w:pStyle w:val="a7"/>
            <w:jc w:val="center"/>
            <w:rPr>
              <w:noProof/>
              <w:sz w:val="14"/>
            </w:rPr>
          </w:pPr>
          <w:r>
            <w:rPr>
              <w:noProof/>
              <w:sz w:val="14"/>
            </w:rPr>
            <w:t>03.07.20</w:t>
          </w:r>
        </w:p>
      </w:tc>
      <w:tc>
        <w:tcPr>
          <w:tcW w:w="5671" w:type="dxa"/>
          <w:vMerge/>
          <w:noWrap/>
          <w:vAlign w:val="center"/>
        </w:tcPr>
        <w:p w14:paraId="6BCFF590" w14:textId="77777777" w:rsidR="001614B8" w:rsidRPr="003F379C" w:rsidRDefault="001614B8" w:rsidP="000D0830">
          <w:pPr>
            <w:pStyle w:val="a7"/>
            <w:jc w:val="center"/>
            <w:rPr>
              <w:noProof/>
            </w:rPr>
          </w:pPr>
        </w:p>
      </w:tc>
      <w:tc>
        <w:tcPr>
          <w:tcW w:w="567" w:type="dxa"/>
          <w:vMerge w:val="restart"/>
          <w:noWrap/>
          <w:vAlign w:val="bottom"/>
        </w:tcPr>
        <w:p w14:paraId="240C8C73" w14:textId="440B654D" w:rsidR="001614B8" w:rsidRPr="003F379C" w:rsidRDefault="008E6BD5" w:rsidP="00A64F7D">
          <w:pPr>
            <w:pStyle w:val="a7"/>
            <w:spacing w:line="360" w:lineRule="auto"/>
            <w:jc w:val="center"/>
            <w:rPr>
              <w:noProof/>
              <w:szCs w:val="20"/>
            </w:rPr>
          </w:pPr>
          <w:r>
            <w:rPr>
              <w:noProof/>
              <w:szCs w:val="20"/>
            </w:rPr>
            <w:t>41</w:t>
          </w:r>
        </w:p>
      </w:tc>
    </w:tr>
    <w:tr w:rsidR="001614B8" w:rsidRPr="003F379C" w14:paraId="78EC818A" w14:textId="77777777" w:rsidTr="00D73CFB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7052187C" w14:textId="77777777" w:rsidR="001614B8" w:rsidRPr="00D73CFB" w:rsidRDefault="001614B8" w:rsidP="009B34A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14:paraId="1882326D" w14:textId="77777777" w:rsidR="001614B8" w:rsidRPr="00D73CFB" w:rsidRDefault="001614B8" w:rsidP="009B34A8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14:paraId="55D5504B" w14:textId="77777777" w:rsidR="001614B8" w:rsidRPr="00D73CFB" w:rsidRDefault="001614B8" w:rsidP="009B34A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14:paraId="73763F22" w14:textId="77777777" w:rsidR="001614B8" w:rsidRPr="00D73CFB" w:rsidRDefault="001614B8" w:rsidP="009B34A8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noWrap/>
          <w:vAlign w:val="center"/>
        </w:tcPr>
        <w:p w14:paraId="1A60FF27" w14:textId="77777777" w:rsidR="001614B8" w:rsidRPr="00D73CFB" w:rsidRDefault="001614B8" w:rsidP="009B34A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noWrap/>
          <w:vAlign w:val="center"/>
        </w:tcPr>
        <w:p w14:paraId="16294221" w14:textId="77777777" w:rsidR="001614B8" w:rsidRPr="00D73CFB" w:rsidRDefault="001614B8" w:rsidP="009B34A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5671" w:type="dxa"/>
          <w:vMerge/>
          <w:noWrap/>
          <w:vAlign w:val="center"/>
        </w:tcPr>
        <w:p w14:paraId="47DA9FFD" w14:textId="77777777" w:rsidR="001614B8" w:rsidRPr="003F379C" w:rsidRDefault="001614B8" w:rsidP="009B34A8">
          <w:pPr>
            <w:pStyle w:val="a7"/>
            <w:jc w:val="center"/>
            <w:rPr>
              <w:noProof/>
            </w:rPr>
          </w:pPr>
        </w:p>
      </w:tc>
      <w:tc>
        <w:tcPr>
          <w:tcW w:w="567" w:type="dxa"/>
          <w:vMerge/>
          <w:noWrap/>
          <w:vAlign w:val="center"/>
        </w:tcPr>
        <w:p w14:paraId="29388900" w14:textId="77777777" w:rsidR="001614B8" w:rsidRPr="003F379C" w:rsidRDefault="001614B8" w:rsidP="009B34A8">
          <w:pPr>
            <w:pStyle w:val="a7"/>
            <w:jc w:val="center"/>
            <w:rPr>
              <w:noProof/>
            </w:rPr>
          </w:pPr>
        </w:p>
      </w:tc>
    </w:tr>
  </w:tbl>
  <w:p w14:paraId="24328259" w14:textId="77777777" w:rsidR="001614B8" w:rsidRPr="004E7E91" w:rsidRDefault="001614B8" w:rsidP="004E7E91">
    <w:pPr>
      <w:pStyle w:val="a7"/>
      <w:spacing w:after="20"/>
      <w:ind w:left="-284" w:right="-567"/>
      <w:rPr>
        <w:noProof/>
        <w:szCs w:val="2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90496" behindDoc="1" locked="0" layoutInCell="1" allowOverlap="1" wp14:anchorId="40BF4382" wp14:editId="048DAE64">
              <wp:simplePos x="0" y="0"/>
              <wp:positionH relativeFrom="page">
                <wp:posOffset>900430</wp:posOffset>
              </wp:positionH>
              <wp:positionV relativeFrom="page">
                <wp:posOffset>9785985</wp:posOffset>
              </wp:positionV>
              <wp:extent cx="6300470" cy="539750"/>
              <wp:effectExtent l="0" t="0" r="24130" b="12700"/>
              <wp:wrapNone/>
              <wp:docPr id="601" name="Группа 6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539750"/>
                        <a:chOff x="1418" y="15417"/>
                        <a:chExt cx="9922" cy="850"/>
                      </a:xfrm>
                    </wpg:grpSpPr>
                    <wps:wsp>
                      <wps:cNvPr id="602" name="Line 752"/>
                      <wps:cNvCnPr/>
                      <wps:spPr bwMode="auto">
                        <a:xfrm>
                          <a:off x="1418" y="15417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3" name="Line 753"/>
                      <wps:cNvCnPr/>
                      <wps:spPr bwMode="auto">
                        <a:xfrm>
                          <a:off x="1418" y="15700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4" name="Line 754"/>
                      <wps:cNvCnPr/>
                      <wps:spPr bwMode="auto">
                        <a:xfrm>
                          <a:off x="1418" y="159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5" name="Line 755"/>
                      <wps:cNvCnPr/>
                      <wps:spPr bwMode="auto">
                        <a:xfrm flipV="1">
                          <a:off x="1985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6" name="Line 756"/>
                      <wps:cNvCnPr/>
                      <wps:spPr bwMode="auto">
                        <a:xfrm flipV="1">
                          <a:off x="2552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7" name="Line 757"/>
                      <wps:cNvCnPr/>
                      <wps:spPr bwMode="auto">
                        <a:xfrm flipV="1">
                          <a:off x="3119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6" name="Line 758"/>
                      <wps:cNvCnPr/>
                      <wps:spPr bwMode="auto">
                        <a:xfrm flipV="1">
                          <a:off x="368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7" name="Line 759"/>
                      <wps:cNvCnPr/>
                      <wps:spPr bwMode="auto">
                        <a:xfrm flipV="1">
                          <a:off x="453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8" name="Line 760"/>
                      <wps:cNvCnPr/>
                      <wps:spPr bwMode="auto">
                        <a:xfrm flipV="1">
                          <a:off x="510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9" name="Line 761"/>
                      <wps:cNvCnPr/>
                      <wps:spPr bwMode="auto">
                        <a:xfrm flipV="1">
                          <a:off x="1077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30" name="Line 762"/>
                      <wps:cNvCnPr/>
                      <wps:spPr bwMode="auto">
                        <a:xfrm>
                          <a:off x="10773" y="15814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01" o:spid="_x0000_s1026" style="position:absolute;margin-left:70.9pt;margin-top:770.55pt;width:496.1pt;height:42.5pt;z-index:-251625984;mso-position-horizontal-relative:page;mso-position-vertical-relative:page" coordorigin="1418,15417" coordsize="9922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">
              <v:line id="Line 752" o:spid="_x0000_s1027" style="position:absolute;visibility:visible;mso-wrap-style:square" from="1418,15417" to="1133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9gfcQAAADcAAAADwAAAGRycy9kb3ducmV2LnhtbESPwWrDMBBE74X8g9hAb7XsFExxrIRg&#10;EggUSuvkAzbWxjaRVsZSYvfvq0Khx2Fm3jDldrZGPGj0vWMFWZKCIG6c7rlVcD4dXt5A+ICs0Tgm&#10;Bd/kYbtZPJVYaDfxFz3q0IoIYV+ggi6EoZDSNx1Z9IkbiKN3daPFEOXYSj3iFOHWyFWa5tJiz3Gh&#10;w4GqjppbfbcKps/6MH+8O23Prsp7k2eX171R6nk579YgAs3hP/zXPmoFebqC3zPxCM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b2B9xAAAANwAAAAPAAAAAAAAAAAA&#10;AAAAAKECAABkcnMvZG93bnJldi54bWxQSwUGAAAAAAQABAD5AAAAkgMAAAAA&#10;" strokeweight="1.25pt"/>
              <v:line id="Line 753" o:spid="_x0000_s1028" style="position:absolute;visibility:visible;mso-wrap-style:square" from="1418,15700" to="5103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dzmsYAAADc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E8eYXfM/EIyP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nc5rGAAAA3AAAAA8AAAAAAAAA&#10;AAAAAAAAoQIAAGRycy9kb3ducmV2LnhtbFBLBQYAAAAABAAEAPkAAACUAwAAAAA=&#10;" strokeweight=".5pt"/>
              <v:line id="Line 754" o:spid="_x0000_s1029" style="position:absolute;visibility:visible;mso-wrap-style:square" from="1418,15984" to="5103,1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pdksQAAADcAAAADwAAAGRycy9kb3ducmV2LnhtbESPwWrDMBBE74H+g9hCb7GctpjiRAnF&#10;1FAohMTxB2ytjW0qrYylxu7fR4VAjsPMvGE2u9kacaHR944VrJIUBHHjdM+tgvpULt9A+ICs0Tgm&#10;BX/kYbd9WGww127iI12q0IoIYZ+jgi6EIZfSNx1Z9IkbiKN3dqPFEOXYSj3iFOHWyOc0zaTFnuNC&#10;hwMVHTU/1a9VMB2qct5/OW1rV2S9yVbfLx9GqafH+X0NItAc7uFb+1MryNJX+D8Tj4D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yl2SxAAAANwAAAAPAAAAAAAAAAAA&#10;AAAAAKECAABkcnMvZG93bnJldi54bWxQSwUGAAAAAAQABAD5AAAAkgMAAAAA&#10;" strokeweight="1.25pt"/>
              <v:line id="Line 755" o:spid="_x0000_s1030" style="position:absolute;flip:y;visibility:visible;mso-wrap-style:square" from="1985,15417" to="198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AyLMUAAADcAAAADwAAAGRycy9kb3ducmV2LnhtbESPX2vCQBDE3wv9DscWfKsXC7UaPaUt&#10;FATrg39AH9fcmgRzeyG3mvjte0LBx2FmfsNM552r1JWaUHo2MOgnoIgzb0vODey2P68jUEGQLVae&#10;ycCNAsxnz09TTK1veU3XjeQqQjikaKAQqVOtQ1aQw9D3NXH0Tr5xKFE2ubYNthHuKv2WJEPtsOS4&#10;UGBN3wVl583FGQj2xsf96Hfffu0OZyk/VtItx8b0XrrPCSihTh7h//bCGhgm73A/E4+Anv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3AyLMUAAADcAAAADwAAAAAAAAAA&#10;AAAAAAChAgAAZHJzL2Rvd25yZXYueG1sUEsFBgAAAAAEAAQA+QAAAJMDAAAAAA==&#10;" strokeweight="1.25pt"/>
              <v:line id="Line 756" o:spid="_x0000_s1031" style="position:absolute;flip:y;visibility:visible;mso-wrap-style:square" from="2552,15417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KsW8UAAADcAAAADwAAAGRycy9kb3ducmV2LnhtbESPQWvCQBSE74X+h+UJvTUbPUQbXaUV&#10;CoXWg1awx2f2NQlm34bsq4n/3hWEHoeZ+YZZrAbXqDN1ofZsYJykoIgLb2suDey/359noIIgW2w8&#10;k4ELBVgtHx8WmFvf85bOOylVhHDI0UAl0uZah6IihyHxLXH0fn3nUKLsSm077CPcNXqSppl2WHNc&#10;qLCldUXFaffnDAR74eNh9nXo3/Y/J6mnGxk+X4x5Gg2vc1BCg/yH7+0PayBLM7idiUdAL6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6KsW8UAAADcAAAADwAAAAAAAAAA&#10;AAAAAAChAgAAZHJzL2Rvd25yZXYueG1sUEsFBgAAAAAEAAQA+QAAAJMDAAAAAA==&#10;" strokeweight="1.25pt"/>
              <v:line id="Line 757" o:spid="_x0000_s1032" style="position:absolute;flip:y;visibility:visible;mso-wrap-style:square" from="3119,15417" to="3119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4JwMQAAADcAAAADwAAAGRycy9kb3ducmV2LnhtbESPQWvCQBSE74L/YXlCb7ppD2pTV2kL&#10;BaF60Ar2+Mw+k2D2bcg+Tfz3riB4HGbmG2a26FylLtSE0rOB11ECijjztuTcwO7vZzgFFQTZYuWZ&#10;DFwpwGLe780wtb7lDV22kqsI4ZCigUKkTrUOWUEOw8jXxNE7+sahRNnk2jbYRrir9FuSjLXDkuNC&#10;gTV9F5SdtmdnINgrH/bT1b792v2fpJyspft9N+Zl0H1+gBLq5Bl+tJfWwDiZwP1MPAJ6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7gnAxAAAANwAAAAPAAAAAAAAAAAA&#10;AAAAAKECAABkcnMvZG93bnJldi54bWxQSwUGAAAAAAQABAD5AAAAkgMAAAAA&#10;" strokeweight="1.25pt"/>
              <v:line id="Line 758" o:spid="_x0000_s1033" style="position:absolute;flip:y;visibility:visible;mso-wrap-style:square" from="3686,15417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fwO8UAAADcAAAADwAAAGRycy9kb3ducmV2LnhtbESPQWvCQBSE70L/w/IKvemmHqKNrlKF&#10;QqH1UCvo8Zl9JsHs25B9NfHfu0LB4zAz3zDzZe9qdaE2VJ4NvI4SUMS5txUXBna/H8MpqCDIFmvP&#10;ZOBKAZaLp8EcM+s7/qHLVgoVIRwyNFCKNJnWIS/JYRj5hjh6J986lCjbQtsWuwh3tR4nSaodVhwX&#10;SmxoXVJ+3v45A8Fe+biffu+71e5wlmqykf7rzZiX5/59Bkqol0f4v/1pDaTjFO5n4hH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fwO8UAAADcAAAADwAAAAAAAAAA&#10;AAAAAAChAgAAZHJzL2Rvd25yZXYueG1sUEsFBgAAAAAEAAQA+QAAAJMDAAAAAA==&#10;" strokeweight="1.25pt"/>
              <v:line id="Line 759" o:spid="_x0000_s1034" style="position:absolute;flip:y;visibility:visible;mso-wrap-style:square" from="4536,15417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tVoMQAAADcAAAADwAAAGRycy9kb3ducmV2LnhtbESPQWvCQBSE74L/YXmCN93oQW10lVoo&#10;FLSHqmCPz+xrEsy+DdlXE/+9Wyh4HGbmG2a16VylbtSE0rOByTgBRZx5W3Ju4HR8Hy1ABUG2WHkm&#10;A3cKsFn3eytMrW/5i24HyVWEcEjRQCFSp1qHrCCHYexr4uj9+MahRNnk2jbYRrir9DRJZtphyXGh&#10;wJreCsquh19nINg7X86L/bndnr6vUs4/pdu9GDMcdK9LUEKdPMP/7Q9rYDadw9+ZeAT0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W1WgxAAAANwAAAAPAAAAAAAAAAAA&#10;AAAAAKECAABkcnMvZG93bnJldi54bWxQSwUGAAAAAAQABAD5AAAAkgMAAAAA&#10;" strokeweight="1.25pt"/>
              <v:line id="Line 760" o:spid="_x0000_s1035" style="position:absolute;flip:y;visibility:visible;mso-wrap-style:square" from="5103,15417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TB0sEAAADcAAAADwAAAGRycy9kb3ducmV2LnhtbERPTWvCQBC9F/wPywje6qYerEZXqYIg&#10;qIeqoMdpdpoEs7MhO5r477sHocfH+54vO1epBzWh9GzgY5iAIs68LTk3cD5t3ieggiBbrDyTgScF&#10;WC56b3NMrW/5mx5HyVUM4ZCigUKkTrUOWUEOw9DXxJH79Y1DibDJtW2wjeGu0qMkGWuHJceGAmta&#10;F5TdjndnINgn/1wm+0u7Ol9vUn4epNtNjRn0u68ZKKFO/sUv99YaGI/i2ngmHgG9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xMHSwQAAANwAAAAPAAAAAAAAAAAAAAAA&#10;AKECAABkcnMvZG93bnJldi54bWxQSwUGAAAAAAQABAD5AAAAjwMAAAAA&#10;" strokeweight="1.25pt"/>
              <v:line id="Line 761" o:spid="_x0000_s1036" style="position:absolute;flip:y;visibility:visible;mso-wrap-style:square" from="10773,15417" to="1077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hkScUAAADcAAAADwAAAGRycy9kb3ducmV2LnhtbESPQWvCQBSE74L/YXlCb7qpB6tpNlKF&#10;QkF7qBXs8Zl9JsHs25B9NfHfdwuFHoeZ+YbJ1oNr1I26UHs28DhLQBEX3tZcGjh+vk6XoIIgW2w8&#10;k4E7BVjn41GGqfU9f9DtIKWKEA4pGqhE2lTrUFTkMMx8Sxy9i+8cSpRdqW2HfYS7Rs+TZKEd1hwX&#10;KmxpW1FxPXw7A8He+Xxa7k/95vh1lfrpXYbdypiHyfDyDEpokP/wX/vNGljMV/B7Jh4Bnf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YhkScUAAADcAAAADwAAAAAAAAAA&#10;AAAAAAChAgAAZHJzL2Rvd25yZXYueG1sUEsFBgAAAAAEAAQA+QAAAJMDAAAAAA==&#10;" strokeweight="1.25pt"/>
              <v:line id="Line 762" o:spid="_x0000_s1037" style="position:absolute;visibility:visible;mso-wrap-style:square" from="10773,15814" to="11340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52RLMAAAADcAAAADwAAAGRycy9kb3ducmV2LnhtbERPzYrCMBC+C75DGMGbplUo0jWWRRQW&#10;BNHqA4zNbFs2mZQma7tvvzkIHj++/20xWiOe1PvWsYJ0mYAgrpxuuVZwvx0XGxA+IGs0jknBH3ko&#10;dtPJFnPtBr7Sswy1iCHsc1TQhNDlUvqqIYt+6TriyH273mKIsK+l7nGI4dbIVZJk0mLLsaHBjvYN&#10;VT/lr1UwXMrjeD45be9un7UmSx/rg1FqPhs/P0AEGsNb/HJ/aQXZOs6PZ+IRkL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+dkSzAAAAA3AAAAA8AAAAAAAAAAAAAAAAA&#10;oQIAAGRycy9kb3ducmV2LnhtbFBLBQYAAAAABAAEAPkAAACOAwAAAAA=&#10;" strokeweight="1.25pt"/>
              <w10:wrap anchorx="page" anchory="page"/>
            </v:group>
          </w:pict>
        </mc:Fallback>
      </mc:AlternateContent>
    </w:r>
    <w:r w:rsidRPr="00055A16">
      <w:rPr>
        <w:noProof/>
        <w:sz w:val="16"/>
        <w:szCs w:val="16"/>
      </w:rPr>
      <w:tab/>
    </w:r>
    <w:r w:rsidRPr="00055A16">
      <w:rPr>
        <w:noProof/>
      </w:rPr>
      <w:t>Формат А4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663C2B" w14:textId="77777777" w:rsidR="001F1B03" w:rsidRDefault="001F1B03" w:rsidP="003F4592">
      <w:r>
        <w:separator/>
      </w:r>
    </w:p>
  </w:footnote>
  <w:footnote w:type="continuationSeparator" w:id="0">
    <w:p w14:paraId="77825A2C" w14:textId="77777777" w:rsidR="001F1B03" w:rsidRDefault="001F1B03" w:rsidP="003F4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1614B8" w:rsidRPr="003F379C" w14:paraId="63C568EC" w14:textId="77777777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8EA" w14:textId="77777777" w:rsidR="001614B8" w:rsidRPr="003F379C" w:rsidRDefault="001614B8" w:rsidP="00FE08E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63C568EB" w14:textId="77777777" w:rsidR="001614B8" w:rsidRPr="003F4592" w:rsidRDefault="001614B8" w:rsidP="00FE08E3">
          <w:pPr>
            <w:pStyle w:val="a6"/>
            <w:jc w:val="center"/>
            <w:rPr>
              <w:rFonts w:eastAsia="Calibri"/>
              <w:noProof/>
              <w:szCs w:val="24"/>
            </w:rPr>
          </w:pPr>
        </w:p>
      </w:tc>
    </w:tr>
    <w:tr w:rsidR="001614B8" w:rsidRPr="003F379C" w14:paraId="63C568EF" w14:textId="77777777" w:rsidTr="00FE08E3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63C568ED" w14:textId="77777777" w:rsidR="001614B8" w:rsidRPr="003F379C" w:rsidRDefault="001614B8" w:rsidP="00FE08E3">
          <w:pPr>
            <w:pStyle w:val="a6"/>
            <w:jc w:val="center"/>
            <w:rPr>
              <w:noProof/>
            </w:rPr>
          </w:pPr>
          <w:r w:rsidRPr="003F379C">
            <w:rPr>
              <w:rStyle w:val="a9"/>
              <w:szCs w:val="20"/>
            </w:rPr>
            <w:t>Подп</w:t>
          </w:r>
          <w:r w:rsidRPr="003F379C">
            <w:rPr>
              <w:noProof/>
            </w:rPr>
            <w:t>. и дата</w:t>
          </w:r>
        </w:p>
      </w:tc>
      <w:tc>
        <w:tcPr>
          <w:tcW w:w="392" w:type="dxa"/>
          <w:textDirection w:val="btLr"/>
          <w:vAlign w:val="center"/>
        </w:tcPr>
        <w:p w14:paraId="63C568EE" w14:textId="77777777" w:rsidR="001614B8" w:rsidRPr="003F4592" w:rsidRDefault="001614B8" w:rsidP="00FE08E3">
          <w:pPr>
            <w:pStyle w:val="a6"/>
            <w:jc w:val="center"/>
            <w:rPr>
              <w:rFonts w:eastAsia="Calibri"/>
              <w:noProof/>
              <w:szCs w:val="24"/>
            </w:rPr>
          </w:pPr>
        </w:p>
      </w:tc>
    </w:tr>
    <w:tr w:rsidR="001614B8" w:rsidRPr="003F379C" w14:paraId="63C568F2" w14:textId="77777777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8F0" w14:textId="77777777" w:rsidR="001614B8" w:rsidRPr="003F379C" w:rsidRDefault="001614B8" w:rsidP="00FE08E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63C568F1" w14:textId="77777777" w:rsidR="001614B8" w:rsidRPr="00586374" w:rsidRDefault="001614B8" w:rsidP="00FE08E3">
          <w:pPr>
            <w:pStyle w:val="a6"/>
            <w:jc w:val="center"/>
            <w:rPr>
              <w:rFonts w:eastAsia="Calibri"/>
              <w:noProof/>
              <w:szCs w:val="24"/>
            </w:rPr>
          </w:pPr>
          <w:r w:rsidRPr="00586374">
            <w:rPr>
              <w:rFonts w:eastAsia="Calibri"/>
              <w:noProof/>
              <w:szCs w:val="24"/>
            </w:rPr>
            <w:fldChar w:fldCharType="begin"/>
          </w:r>
          <w:r w:rsidRPr="00586374">
            <w:rPr>
              <w:rFonts w:eastAsia="Calibri"/>
              <w:noProof/>
              <w:szCs w:val="24"/>
            </w:rPr>
            <w:instrText xml:space="preserve"> DOCPROPERTY  ИнвNo  \* MERGEFORMAT </w:instrText>
          </w:r>
          <w:r w:rsidRPr="00586374">
            <w:rPr>
              <w:rFonts w:eastAsia="Calibri"/>
              <w:noProof/>
              <w:szCs w:val="24"/>
            </w:rPr>
            <w:fldChar w:fldCharType="separate"/>
          </w:r>
          <w:r w:rsidR="00C734C0">
            <w:rPr>
              <w:rFonts w:eastAsia="Calibri"/>
              <w:noProof/>
              <w:szCs w:val="24"/>
            </w:rPr>
            <w:t xml:space="preserve"> </w:t>
          </w:r>
          <w:r w:rsidRPr="00586374">
            <w:rPr>
              <w:rFonts w:eastAsia="Calibri"/>
              <w:noProof/>
              <w:szCs w:val="24"/>
            </w:rPr>
            <w:fldChar w:fldCharType="end"/>
          </w:r>
        </w:p>
      </w:tc>
    </w:tr>
  </w:tbl>
  <w:p w14:paraId="63C568F3" w14:textId="77777777" w:rsidR="001614B8" w:rsidRPr="00BE1B8E" w:rsidRDefault="001614B8" w:rsidP="00E104B8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2848" behindDoc="1" locked="0" layoutInCell="1" allowOverlap="1" wp14:anchorId="63C56ACD" wp14:editId="63C56ACE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0" t="0" r="19685" b="12065"/>
              <wp:wrapNone/>
              <wp:docPr id="315" name="Группа 6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g:grpSp>
                      <wpg:cNvPr id="316" name="Group 15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524" y="523"/>
                          <a:chExt cx="11339" cy="16271"/>
                        </a:xfrm>
                      </wpg:grpSpPr>
                      <wps:wsp>
                        <wps:cNvPr id="31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24" y="523"/>
                            <a:ext cx="11339" cy="162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658" y="807"/>
                            <a:ext cx="9921" cy="1570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19" name="Group 598"/>
                      <wpg:cNvGrpSpPr>
                        <a:grpSpLocks/>
                      </wpg:cNvGrpSpPr>
                      <wpg:grpSpPr bwMode="auto">
                        <a:xfrm>
                          <a:off x="737" y="11453"/>
                          <a:ext cx="680" cy="4819"/>
                          <a:chOff x="737" y="11453"/>
                          <a:chExt cx="680" cy="4819"/>
                        </a:xfrm>
                      </wpg:grpSpPr>
                      <wps:wsp>
                        <wps:cNvPr id="198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737" y="1145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AutoShape 410"/>
                        <wps:cNvCnPr>
                          <a:cxnSpLocks noChangeShapeType="1"/>
                        </wps:cNvCnPr>
                        <wps:spPr bwMode="auto">
                          <a:xfrm>
                            <a:off x="1021" y="11453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AutoShape 411"/>
                        <wps:cNvCnPr>
                          <a:cxnSpLocks noChangeShapeType="1"/>
                        </wps:cNvCnPr>
                        <wps:spPr bwMode="auto">
                          <a:xfrm>
                            <a:off x="737" y="1287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AutoShape 412"/>
                        <wps:cNvCnPr>
                          <a:cxnSpLocks noChangeShapeType="1"/>
                        </wps:cNvCnPr>
                        <wps:spPr bwMode="auto">
                          <a:xfrm>
                            <a:off x="737" y="1485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23" o:spid="_x0000_s1026" style="position:absolute;margin-left:14.2pt;margin-top:14.2pt;width:566.95pt;height:813.55pt;z-index:-251653632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">
              <v:group id="Group 15" o:spid="_x0000_s1027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rect id="Rectangle 13" o:spid="_x0000_s1028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/rMIA&#10;AADcAAAADwAAAGRycy9kb3ducmV2LnhtbESP0WoCMRRE34X+Q7gFX6RmdUFlNYoUCj4VVv2Ay+Z2&#10;s5jcLJvoxr83hUIfh5k5w+wOyVnxoCF0nhUs5gUI4sbrjlsF18vXxwZEiMgarWdS8KQAh/3bZIeV&#10;9iPX9DjHVmQIhwoVmBj7SsrQGHIY5r4nzt6PHxzGLIdW6gHHDHdWLotiJR12nBcM9vRpqLmd707B&#10;LNjkTN2Wy3qdrsf7aMvy2yo1fU/HLYhIKf6H/9onraBcrOH3TD4Ccv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JL+swgAAANwAAAAPAAAAAAAAAAAAAAAAAJgCAABkcnMvZG93&#10;bnJldi54bWxQSwUGAAAAAAQABAD1AAAAhwMAAAAA&#10;" filled="f" strokeweight=".5pt"/>
                <v:rect id="Rectangle 14" o:spid="_x0000_s1029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IzAb0A&#10;AADcAAAADwAAAGRycy9kb3ducmV2LnhtbERPSwrCMBDdC94hjOBGNNWCaDWKCIIggr8DDM3YljaT&#10;0qRab28WgsvH+6+3nanEixpXWFYwnUQgiFOrC84UPO6H8QKE88gaK8uk4EMOtpt+b42Jtm++0uvm&#10;MxFC2CWoIPe+TqR0aU4G3cTWxIF72sagD7DJpG7wHcJNJWdRNJcGCw4NOda0zyktb61RsF9G/kDn&#10;+HI6xS2fbdnWx3Kk1HDQ7VYgPHX+L/65j1pBPA1rw5lwBOTm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mIzAb0AAADcAAAADwAAAAAAAAAAAAAAAACYAgAAZHJzL2Rvd25yZXYu&#10;eG1sUEsFBgAAAAAEAAQA9QAAAIIDAAAAAA==&#10;" filled="f" strokeweight="1.25pt"/>
              </v:group>
              <v:group id="Group 598" o:spid="_x0000_s1030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<v:rect id="Rectangle 409" o:spid="_x0000_s1031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VeusMA&#10;AADcAAAADwAAAGRycy9kb3ducmV2LnhtbESP3YrCQAyF7xd8hyHC3ohOVRCtjiKCIIjg3wOETmxL&#10;O5nSmWr37TcXC3uXcE7O+bLZ9a5Wb2pD6dnAdJKAIs68LTk38Hwcx0tQISJbrD2TgR8KsNsOvjaY&#10;Wv/hG73vMVcSwiFFA0WMTap1yApyGCa+IRbt5VuHUdY217bFj4S7Ws+SZKEdliwNBTZ0KCir7p0z&#10;cFgl8UiX+fV8nnd88VXXnKqRMd/Dfr8GFamP/+a/65MV/JXQyjMygd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VeusMAAADcAAAADwAAAAAAAAAAAAAAAACYAgAAZHJzL2Rv&#10;d25yZXYueG1sUEsFBgAAAAAEAAQA9QAAAIgDAAAAAA==&#10;" filled="f" strokeweight="1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10" o:spid="_x0000_s1032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YnIMAAAADcAAAADwAAAGRycy9kb3ducmV2LnhtbERPTWvCQBC9F/oflil4q5tKaDW6igiF&#10;XJOK5yE7JsHsbJrdJNt/7wpCb/N4n7M7BNOJiQbXWlbwsUxAEFdWt1wrOP98v69BOI+ssbNMCv7I&#10;wWH/+rLDTNuZC5pKX4sYwi5DBY33fSalqxoy6Ja2J47c1Q4GfYRDLfWAcww3nVwlyac02HJsaLCn&#10;U0PVrRyNgqL4rS+jC/NxfQ1f6VmnJhlzpRZv4bgF4Sn4f/HTnes4f7OBxzPxArm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emJyDAAAAA3AAAAA8AAAAAAAAAAAAAAAAA&#10;oQIAAGRycy9kb3ducmV2LnhtbFBLBQYAAAAABAAEAPkAAACOAwAAAAA=&#10;" strokeweight="1.25pt"/>
                <v:shape id="AutoShape 411" o:spid="_x0000_s1033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N6RsEAAADcAAAADwAAAGRycy9kb3ducmV2LnhtbESPT4vCMBTE7wv7HcJb8GbTFVGpRpEF&#10;odeqeH40r3/Y5qXbpG32228EYY/DzPyGOZyC6cREg2stK/hMUhDEpdUt1wrut8tyB8J5ZI2dZVLw&#10;Sw5Ox/e3A2bazlzQdPW1iBB2GSpovO8zKV3ZkEGX2J44epUdDPooh1rqAecIN51cpelGGmw5LjTY&#10;01dD5fd1NAqK4qd+jC7M510Vtuu7Xpt0zJVafITzHoSn4P/Dr3auFUQiPM/EIyCP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s3pGwQAAANwAAAAPAAAAAAAAAAAAAAAA&#10;AKECAABkcnMvZG93bnJldi54bWxQSwUGAAAAAAQABAD5AAAAjwMAAAAA&#10;" strokeweight="1.25pt"/>
                <v:shape id="AutoShape 412" o:spid="_x0000_s1034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/f3cAAAADcAAAADwAAAGRycy9kb3ducmV2LnhtbESPQYvCMBSE7wv+h/AEb5oosko1igiC&#10;17ri+dE822LzUpvUZv/9RhD2OMzMN8x2H20jXtT52rGG+UyBIC6cqbnUcP05TdcgfEA22DgmDb/k&#10;Yb8bfW0xM27gnF6XUIoEYZ+hhiqENpPSFxVZ9DPXEifv7jqLIcmulKbDIcFtIxdKfUuLNaeFCls6&#10;VlQ8Lr3VkOfP8tb7OBzW97haXs3Sqv6s9WQcDxsQgWL4D3/aZ6NhoebwPpOOgNz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r/393AAAAA3AAAAA8AAAAAAAAAAAAAAAAA&#10;oQIAAGRycy9kb3ducmV2LnhtbFBLBQYAAAAABAAEAPkAAACOAwAAAAA=&#10;" strokeweight="1.25pt"/>
              </v:group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1614B8" w:rsidRPr="003F379C" w14:paraId="63C56931" w14:textId="77777777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2F" w14:textId="77777777" w:rsidR="001614B8" w:rsidRPr="003F379C" w:rsidRDefault="001614B8" w:rsidP="00FE08E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63C56930" w14:textId="77777777" w:rsidR="001614B8" w:rsidRPr="003F4592" w:rsidRDefault="001614B8" w:rsidP="00FE08E3">
          <w:pPr>
            <w:pStyle w:val="a6"/>
            <w:jc w:val="center"/>
            <w:rPr>
              <w:rFonts w:eastAsia="Calibri"/>
              <w:noProof/>
              <w:szCs w:val="24"/>
            </w:rPr>
          </w:pPr>
        </w:p>
      </w:tc>
    </w:tr>
    <w:tr w:rsidR="001614B8" w:rsidRPr="003F379C" w14:paraId="63C56934" w14:textId="77777777" w:rsidTr="00FE08E3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63C56932" w14:textId="77777777" w:rsidR="001614B8" w:rsidRPr="003F379C" w:rsidRDefault="001614B8" w:rsidP="00FE08E3">
          <w:pPr>
            <w:pStyle w:val="a6"/>
            <w:jc w:val="center"/>
            <w:rPr>
              <w:noProof/>
            </w:rPr>
          </w:pPr>
          <w:r w:rsidRPr="003F379C">
            <w:rPr>
              <w:rStyle w:val="a9"/>
              <w:szCs w:val="20"/>
            </w:rPr>
            <w:t>Подп</w:t>
          </w:r>
          <w:r w:rsidRPr="003F379C">
            <w:rPr>
              <w:noProof/>
            </w:rPr>
            <w:t>. и дата</w:t>
          </w:r>
        </w:p>
      </w:tc>
      <w:tc>
        <w:tcPr>
          <w:tcW w:w="392" w:type="dxa"/>
          <w:textDirection w:val="btLr"/>
          <w:vAlign w:val="center"/>
        </w:tcPr>
        <w:p w14:paraId="63C56933" w14:textId="77777777" w:rsidR="001614B8" w:rsidRPr="003F4592" w:rsidRDefault="001614B8" w:rsidP="00FE08E3">
          <w:pPr>
            <w:pStyle w:val="a6"/>
            <w:jc w:val="center"/>
            <w:rPr>
              <w:rFonts w:eastAsia="Calibri"/>
              <w:noProof/>
              <w:szCs w:val="24"/>
            </w:rPr>
          </w:pPr>
        </w:p>
      </w:tc>
    </w:tr>
    <w:tr w:rsidR="001614B8" w:rsidRPr="003F379C" w14:paraId="63C56937" w14:textId="77777777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35" w14:textId="77777777" w:rsidR="001614B8" w:rsidRPr="003F379C" w:rsidRDefault="001614B8" w:rsidP="00FE08E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63C56936" w14:textId="77777777" w:rsidR="001614B8" w:rsidRPr="00586374" w:rsidRDefault="001614B8" w:rsidP="00FE08E3">
          <w:pPr>
            <w:pStyle w:val="a6"/>
            <w:jc w:val="center"/>
            <w:rPr>
              <w:rFonts w:eastAsia="Calibri"/>
              <w:noProof/>
              <w:szCs w:val="24"/>
            </w:rPr>
          </w:pPr>
          <w:r w:rsidRPr="00586374">
            <w:rPr>
              <w:rFonts w:eastAsia="Calibri"/>
              <w:noProof/>
              <w:szCs w:val="24"/>
            </w:rPr>
            <w:fldChar w:fldCharType="begin"/>
          </w:r>
          <w:r w:rsidRPr="00586374">
            <w:rPr>
              <w:rFonts w:eastAsia="Calibri"/>
              <w:noProof/>
              <w:szCs w:val="24"/>
            </w:rPr>
            <w:instrText xml:space="preserve"> DOCPROPERTY  ИнвNo  \* MERGEFORMAT </w:instrText>
          </w:r>
          <w:r w:rsidRPr="00586374">
            <w:rPr>
              <w:rFonts w:eastAsia="Calibri"/>
              <w:noProof/>
              <w:szCs w:val="24"/>
            </w:rPr>
            <w:fldChar w:fldCharType="separate"/>
          </w:r>
          <w:r w:rsidR="00C734C0">
            <w:rPr>
              <w:rFonts w:eastAsia="Calibri"/>
              <w:noProof/>
              <w:szCs w:val="24"/>
            </w:rPr>
            <w:t xml:space="preserve"> </w:t>
          </w:r>
          <w:r w:rsidRPr="00586374">
            <w:rPr>
              <w:rFonts w:eastAsia="Calibri"/>
              <w:noProof/>
              <w:szCs w:val="24"/>
            </w:rPr>
            <w:fldChar w:fldCharType="end"/>
          </w:r>
        </w:p>
      </w:tc>
    </w:tr>
  </w:tbl>
  <w:p w14:paraId="63C56938" w14:textId="77777777" w:rsidR="001614B8" w:rsidRPr="00BE1B8E" w:rsidRDefault="001614B8" w:rsidP="00E104B8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8992" behindDoc="1" locked="0" layoutInCell="1" allowOverlap="1" wp14:anchorId="63C56ACF" wp14:editId="63C56AD0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0" t="0" r="19685" b="12065"/>
              <wp:wrapNone/>
              <wp:docPr id="306" name="Группа 6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g:grpSp>
                      <wpg:cNvPr id="307" name="Group 15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524" y="523"/>
                          <a:chExt cx="11339" cy="16271"/>
                        </a:xfrm>
                      </wpg:grpSpPr>
                      <wps:wsp>
                        <wps:cNvPr id="308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24" y="523"/>
                            <a:ext cx="11339" cy="162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658" y="807"/>
                            <a:ext cx="9921" cy="1570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10" name="Group 598"/>
                      <wpg:cNvGrpSpPr>
                        <a:grpSpLocks/>
                      </wpg:cNvGrpSpPr>
                      <wpg:grpSpPr bwMode="auto">
                        <a:xfrm>
                          <a:off x="737" y="11453"/>
                          <a:ext cx="680" cy="4819"/>
                          <a:chOff x="737" y="11453"/>
                          <a:chExt cx="680" cy="4819"/>
                        </a:xfrm>
                      </wpg:grpSpPr>
                      <wps:wsp>
                        <wps:cNvPr id="311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737" y="1145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AutoShape 410"/>
                        <wps:cNvCnPr>
                          <a:cxnSpLocks noChangeShapeType="1"/>
                        </wps:cNvCnPr>
                        <wps:spPr bwMode="auto">
                          <a:xfrm>
                            <a:off x="1021" y="11453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3" name="AutoShape 411"/>
                        <wps:cNvCnPr>
                          <a:cxnSpLocks noChangeShapeType="1"/>
                        </wps:cNvCnPr>
                        <wps:spPr bwMode="auto">
                          <a:xfrm>
                            <a:off x="737" y="1287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AutoShape 412"/>
                        <wps:cNvCnPr>
                          <a:cxnSpLocks noChangeShapeType="1"/>
                        </wps:cNvCnPr>
                        <wps:spPr bwMode="auto">
                          <a:xfrm>
                            <a:off x="737" y="1485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23" o:spid="_x0000_s1026" style="position:absolute;margin-left:14.2pt;margin-top:14.2pt;width:566.95pt;height:813.55pt;z-index:-251647488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">
              <v:group id="Group 15" o:spid="_x0000_s1027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  <v:rect id="Rectangle 13" o:spid="_x0000_s1028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K9A78A&#10;AADcAAAADwAAAGRycy9kb3ducmV2LnhtbERPzYrCMBC+L/gOYQQvi6ZaWKUaRYQFTwt1fYChGZti&#10;MilNtNm3Nwdhjx/f/+6QnBVPGkLnWcFyUYAgbrzuuFVw/f2eb0CEiKzReiYFfxTgsJ987LDSfuSa&#10;npfYihzCoUIFJsa+kjI0hhyGhe+JM3fzg8OY4dBKPeCYw52Vq6L4kg47zg0GezoZau6Xh1PwGWxy&#10;pm7LVb1O1+NjtGX5Y5WaTdNxCyJSiv/it/usFZRFXpvP5CMg9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Yr0DvwAAANwAAAAPAAAAAAAAAAAAAAAAAJgCAABkcnMvZG93bnJl&#10;di54bWxQSwUGAAAAAAQABAD1AAAAhAMAAAAA&#10;" filled="f" strokeweight=".5pt"/>
                <v:rect id="Rectangle 14" o:spid="_x0000_s1029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AR8QA&#10;AADcAAAADwAAAGRycy9kb3ducmV2LnhtbESPwWrDMBBE74X+g9hCLyWRUkOp3SghGAyBEEjSfMBi&#10;bW1ja2Us2XH+PioUehxm5g2z3s62ExMNvnGsYbVUIIhLZxquNFy/i8UnCB+QDXaOScOdPGw3z09r&#10;zIy78ZmmS6hEhLDPUEMdQp9J6cuaLPql64mj9+MGiyHKoZJmwFuE206+K/UhLTYcF2rsKa+pbC+j&#10;1ZCnKhR0TE6HQzLy0bVjv2/ftH59mXdfIALN4T/8194bDYlK4fdMPAJy8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3AEfEAAAA3AAAAA8AAAAAAAAAAAAAAAAAmAIAAGRycy9k&#10;b3ducmV2LnhtbFBLBQYAAAAABAAEAPUAAACJAwAAAAA=&#10;" filled="f" strokeweight="1.25pt"/>
              </v:group>
              <v:group id="Group 598" o:spid="_x0000_s1030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<v:rect id="Rectangle 409" o:spid="_x0000_s1031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ianMQA&#10;AADcAAAADwAAAGRycy9kb3ducmV2LnhtbESP0WqDQBRE3wv5h+UG+lKS1QqlMdmEEAgIIrRpPuDi&#10;3qjo3hV3jebvs4VCH4eZOcPsDrPpxJ0G11hWEK8jEMSl1Q1XCq4/59UnCOeRNXaWScGDHBz2i5cd&#10;ptpO/E33i69EgLBLUUHtfZ9K6cqaDLq17YmDd7ODQR/kUEk94BTgppPvUfQhDTYcFmrs6VRT2V5G&#10;o+C0ifyZiuQrz5ORC9uOfda+KfW6nI9bEJ5m/x/+a2daQRLH8HsmHAG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YmpzEAAAA3AAAAA8AAAAAAAAAAAAAAAAAmAIAAGRycy9k&#10;b3ducmV2LnhtbFBLBQYAAAAABAAEAPUAAACJAwAAAAA=&#10;" filled="f" strokeweight="1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10" o:spid="_x0000_s1032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XY6sEAAADcAAAADwAAAGRycy9kb3ducmV2LnhtbESPQYvCMBSE78L+h/CEvWmqK65U0yIL&#10;C16rsudH82yLzUttUpv990YQPA4z8w2zy4NpxZ1611hWsJgnIIhLqxuuFJxPv7MNCOeRNbaWScE/&#10;Ocizj8kOU21HLuh+9JWIEHYpKqi971IpXVmTQTe3HXH0LrY36KPsK6l7HCPctHKZJGtpsOG4UGNH&#10;PzWV1+NgFBTFrfobXBj3m0v4Xp31yiTDQanPadhvQXgK/h1+tQ9awddiCc8z8QjI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5FdjqwQAAANwAAAAPAAAAAAAAAAAAAAAA&#10;AKECAABkcnMvZG93bnJldi54bWxQSwUGAAAAAAQABAD5AAAAjwMAAAAA&#10;" strokeweight="1.25pt"/>
                <v:shape id="AutoShape 411" o:spid="_x0000_s1033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l9ccIAAADcAAAADwAAAGRycy9kb3ducmV2LnhtbESPT4vCMBTE78J+h/CEvWnqH1appkUW&#10;BK91xfOjebbF5qU2qc1++82C4HGYmd8w+zyYVjypd41lBYt5AoK4tLrhSsHl5zjbgnAeWWNrmRT8&#10;koM8+5jsMdV25IKeZ1+JCGGXooLa+y6V0pU1GXRz2xFH72Z7gz7KvpK6xzHCTSuXSfIlDTYcF2rs&#10;6Lum8n4ejIKieFTXwYXxsL2Fzfqi1yYZTkp9TsNhB8JT8O/wq33SClaLFfyfiUdAZ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ll9ccIAAADcAAAADwAAAAAAAAAAAAAA&#10;AAChAgAAZHJzL2Rvd25yZXYueG1sUEsFBgAAAAAEAAQA+QAAAJADAAAAAA==&#10;" strokeweight="1.25pt"/>
                <v:shape id="AutoShape 412" o:spid="_x0000_s1034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DlBcEAAADcAAAADwAAAGRycy9kb3ducmV2LnhtbESPQYvCMBSE7wv+h/AEb2uqllWqUUQQ&#10;vNYVz4/m2Rabl9qkNv57IyzscZiZb5jNLphGPKlztWUFs2kCgriwuuZSweX3+L0C4TyyxsYyKXiR&#10;g9129LXBTNuBc3qefSkihF2GCirv20xKV1Rk0E1tSxy9m+0M+ii7UuoOhwg3jZwnyY80WHNcqLCl&#10;Q0XF/dwbBXn+KK+9C8N+dQvL9KJTk/QnpSbjsF+D8BT8f/ivfdIKFrMUPmfiEZD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sOUFwQAAANwAAAAPAAAAAAAAAAAAAAAA&#10;AKECAABkcnMvZG93bnJldi54bWxQSwUGAAAAAAQABAD5AAAAjwMAAAAA&#10;" strokeweight="1.25pt"/>
              </v:group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1614B8" w:rsidRPr="003F379C" w14:paraId="63C5693C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3A" w14:textId="77777777" w:rsidR="001614B8" w:rsidRPr="003F379C" w:rsidRDefault="001614B8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63C5693B" w14:textId="77777777" w:rsidR="001614B8" w:rsidRPr="003F4592" w:rsidRDefault="001614B8" w:rsidP="00BB0A53">
          <w:pPr>
            <w:pStyle w:val="a6"/>
            <w:jc w:val="center"/>
            <w:rPr>
              <w:rFonts w:eastAsia="Calibri"/>
              <w:noProof/>
              <w:szCs w:val="24"/>
            </w:rPr>
          </w:pPr>
        </w:p>
      </w:tc>
    </w:tr>
    <w:tr w:rsidR="001614B8" w:rsidRPr="003F379C" w14:paraId="63C5693F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63C5693D" w14:textId="77777777" w:rsidR="001614B8" w:rsidRPr="003F379C" w:rsidRDefault="001614B8" w:rsidP="00BB0A53">
          <w:pPr>
            <w:pStyle w:val="a6"/>
            <w:jc w:val="center"/>
            <w:rPr>
              <w:noProof/>
            </w:rPr>
          </w:pPr>
          <w:r w:rsidRPr="003F379C">
            <w:rPr>
              <w:rStyle w:val="a9"/>
              <w:szCs w:val="20"/>
            </w:rPr>
            <w:t>Подп</w:t>
          </w:r>
          <w:r w:rsidRPr="003F379C">
            <w:rPr>
              <w:noProof/>
            </w:rPr>
            <w:t>. и дата</w:t>
          </w:r>
        </w:p>
      </w:tc>
      <w:tc>
        <w:tcPr>
          <w:tcW w:w="392" w:type="dxa"/>
          <w:textDirection w:val="btLr"/>
          <w:vAlign w:val="center"/>
        </w:tcPr>
        <w:p w14:paraId="63C5693E" w14:textId="77777777" w:rsidR="001614B8" w:rsidRPr="003F4592" w:rsidRDefault="001614B8" w:rsidP="00BB0A53">
          <w:pPr>
            <w:pStyle w:val="a6"/>
            <w:jc w:val="center"/>
            <w:rPr>
              <w:rFonts w:eastAsia="Calibri"/>
              <w:noProof/>
              <w:szCs w:val="24"/>
            </w:rPr>
          </w:pPr>
        </w:p>
      </w:tc>
    </w:tr>
    <w:tr w:rsidR="001614B8" w:rsidRPr="003F379C" w14:paraId="63C56942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40" w14:textId="77777777" w:rsidR="001614B8" w:rsidRPr="003F379C" w:rsidRDefault="001614B8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63C56941" w14:textId="77777777" w:rsidR="001614B8" w:rsidRPr="005622CF" w:rsidRDefault="001614B8" w:rsidP="00BB0A53">
          <w:pPr>
            <w:pStyle w:val="a6"/>
            <w:jc w:val="center"/>
            <w:rPr>
              <w:rFonts w:eastAsia="Calibri"/>
              <w:noProof/>
              <w:szCs w:val="24"/>
            </w:rPr>
          </w:pPr>
          <w:r w:rsidRPr="005622CF">
            <w:rPr>
              <w:rFonts w:eastAsia="Calibri"/>
              <w:noProof/>
              <w:szCs w:val="24"/>
            </w:rPr>
            <w:fldChar w:fldCharType="begin"/>
          </w:r>
          <w:r w:rsidRPr="005622CF">
            <w:rPr>
              <w:rFonts w:eastAsia="Calibri"/>
              <w:noProof/>
              <w:szCs w:val="24"/>
            </w:rPr>
            <w:instrText xml:space="preserve"> DOCPROPERTY  ИнвNo  \* MERGEFORMAT </w:instrText>
          </w:r>
          <w:r w:rsidRPr="005622CF">
            <w:rPr>
              <w:rFonts w:eastAsia="Calibri"/>
              <w:noProof/>
              <w:szCs w:val="24"/>
            </w:rPr>
            <w:fldChar w:fldCharType="separate"/>
          </w:r>
          <w:r w:rsidR="00C734C0">
            <w:rPr>
              <w:rFonts w:eastAsia="Calibri"/>
              <w:noProof/>
              <w:szCs w:val="24"/>
            </w:rPr>
            <w:t xml:space="preserve"> </w:t>
          </w:r>
          <w:r w:rsidRPr="005622CF">
            <w:rPr>
              <w:rFonts w:eastAsia="Calibri"/>
              <w:noProof/>
              <w:szCs w:val="24"/>
            </w:rPr>
            <w:fldChar w:fldCharType="end"/>
          </w:r>
        </w:p>
      </w:tc>
    </w:tr>
  </w:tbl>
  <w:p w14:paraId="63C56943" w14:textId="77777777" w:rsidR="001614B8" w:rsidRDefault="001614B8" w:rsidP="00E104B8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6944" behindDoc="1" locked="0" layoutInCell="1" allowOverlap="1" wp14:anchorId="63C56AD1" wp14:editId="63C56AD2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0" t="0" r="19685" b="12065"/>
              <wp:wrapNone/>
              <wp:docPr id="205" name="Группа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g:grpSp>
                      <wpg:cNvPr id="206" name="Group 15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524" y="523"/>
                          <a:chExt cx="11339" cy="16271"/>
                        </a:xfrm>
                      </wpg:grpSpPr>
                      <wps:wsp>
                        <wps:cNvPr id="22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24" y="523"/>
                            <a:ext cx="11339" cy="162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658" y="807"/>
                            <a:ext cx="9921" cy="1570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23" name="Group 598"/>
                      <wpg:cNvGrpSpPr>
                        <a:grpSpLocks/>
                      </wpg:cNvGrpSpPr>
                      <wpg:grpSpPr bwMode="auto">
                        <a:xfrm>
                          <a:off x="737" y="11453"/>
                          <a:ext cx="680" cy="4819"/>
                          <a:chOff x="737" y="11453"/>
                          <a:chExt cx="680" cy="4819"/>
                        </a:xfrm>
                      </wpg:grpSpPr>
                      <wps:wsp>
                        <wps:cNvPr id="640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737" y="1145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1" name="AutoShape 410"/>
                        <wps:cNvCnPr>
                          <a:cxnSpLocks noChangeShapeType="1"/>
                        </wps:cNvCnPr>
                        <wps:spPr bwMode="auto">
                          <a:xfrm>
                            <a:off x="1021" y="11453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2" name="AutoShape 411"/>
                        <wps:cNvCnPr>
                          <a:cxnSpLocks noChangeShapeType="1"/>
                        </wps:cNvCnPr>
                        <wps:spPr bwMode="auto">
                          <a:xfrm>
                            <a:off x="737" y="1287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" name="AutoShape 412"/>
                        <wps:cNvCnPr>
                          <a:cxnSpLocks noChangeShapeType="1"/>
                        </wps:cNvCnPr>
                        <wps:spPr bwMode="auto">
                          <a:xfrm>
                            <a:off x="737" y="1485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3" o:spid="_x0000_s1026" style="position:absolute;margin-left:14.2pt;margin-top:14.2pt;width:566.95pt;height:813.55pt;z-index:-251649536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">
              <v:group id="Group 15" o:spid="_x0000_s1027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<v:rect id="Rectangle 13" o:spid="_x0000_s1028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xHY8IA&#10;AADcAAAADwAAAGRycy9kb3ducmV2LnhtbESPUWvCMBSF3wX/Q7jCXmSmtrCNahQZDPY0qPMHXJq7&#10;ppjclCba+O/NQPDxcM75Dme7T86KK42h96xgvSpAELde99wpOP1+vX6ACBFZo/VMCm4UYL+bz7ZY&#10;az9xQ9dj7ESGcKhRgYlxqKUMrSGHYeUH4uz9+dFhzHLspB5xynBnZVkUb9Jhz3nB4ECfhtrz8eIU&#10;LINNzjRdVTbv6XS4TLaqfqxSL4t02ICIlOIz/Gh/awVluYb/M/kIy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EdjwgAAANwAAAAPAAAAAAAAAAAAAAAAAJgCAABkcnMvZG93&#10;bnJldi54bWxQSwUGAAAAAAQABAD1AAAAhwMAAAAA&#10;" filled="f" strokeweight=".5pt"/>
                <v:rect id="Rectangle 14" o:spid="_x0000_s1029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fBy8EA&#10;AADcAAAADwAAAGRycy9kb3ducmV2LnhtbESP3arCMBCE7wXfIazgzUFTKxy0GkUEQRDBvwdYmrUt&#10;bTalSbW+vREEL4eZ+YZZrjtTiQc1rrCsYDKOQBCnVhecKbhdd6MZCOeRNVaWScGLHKxX/d4SE22f&#10;fKbHxWciQNglqCD3vk6kdGlOBt3Y1sTBu9vGoA+yyaRu8BngppJxFP1LgwWHhRxr2uaUlpfWKNjO&#10;I7+j4/R0OExbPtqyrffln1LDQbdZgPDU+V/4295rBXEcw+dMOAJ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HwcvBAAAA3AAAAA8AAAAAAAAAAAAAAAAAmAIAAGRycy9kb3du&#10;cmV2LnhtbFBLBQYAAAAABAAEAPUAAACGAwAAAAA=&#10;" filled="f" strokeweight="1.25pt"/>
              </v:group>
              <v:group id="Group 598" o:spid="_x0000_s1030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<v:rect id="Rectangle 409" o:spid="_x0000_s1031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mznr4A&#10;AADcAAAADwAAAGRycy9kb3ducmV2LnhtbERPSwrCMBDdC94hjOBGNPWDaDWKCIIggr8DDM3YljaT&#10;0qRab28WgsvH+6+3rSnFi2qXW1YwHkUgiBOrc04VPO6H4QKE88gaS8uk4EMOtptuZ42xtm++0uvm&#10;UxFC2MWoIPO+iqV0SUYG3chWxIF72tqgD7BOpa7xHcJNKSdRNJcGcw4NGVa0zygpbo1RsF9G/kDn&#10;6eV0mjZ8tkVTHYuBUv1eu1uB8NT6v/jnPmoF81mYH86EIyA3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bJs56+AAAA3AAAAA8AAAAAAAAAAAAAAAAAmAIAAGRycy9kb3ducmV2&#10;LnhtbFBLBQYAAAAABAAEAPUAAACDAwAAAAA=&#10;" filled="f" strokeweight="1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10" o:spid="_x0000_s1032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rKBMAAAADcAAAADwAAAGRycy9kb3ducmV2LnhtbESPQYvCMBSE7wv+h/AEb2uqFJVqFBEE&#10;r3XF86N5tsXmpTapjf/eCMIeh5n5htnsgmnEkzpXW1YwmyYgiAuray4VXP6OvysQziNrbCyTghc5&#10;2G1HPxvMtB04p+fZlyJC2GWooPK+zaR0RUUG3dS2xNG72c6gj7Irpe5wiHDTyHmSLKTBmuNChS0d&#10;Kiru594oyPNHee1dGParW1imF52apD8pNRmH/RqEp+D/w9/2SStYpDP4nIlHQG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aygTAAAAA3AAAAA8AAAAAAAAAAAAAAAAA&#10;oQIAAGRycy9kb3ducmV2LnhtbFBLBQYAAAAABAAEAPkAAACOAwAAAAA=&#10;" strokeweight="1.25pt"/>
                <v:shape id="AutoShape 411" o:spid="_x0000_s1033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hUc8AAAADcAAAADwAAAGRycy9kb3ducmV2LnhtbESPQYvCMBSE7wv+h/AEb2uqFFeqUUQQ&#10;vFZlz4/m2Rabl9qkNv57Iwgeh5n5hllvg2nEgzpXW1YwmyYgiAuray4VXM6H3yUI55E1NpZJwZMc&#10;bDejnzVm2g6c0+PkSxEh7DJUUHnfZlK6oiKDbmpb4uhdbWfQR9mVUnc4RLhp5DxJFtJgzXGhwpb2&#10;FRW3U28U5Pm9/O9dGHbLa/hLLzo1SX9UajIOuxUIT8F/w5/2UStYpHN4n4lHQG5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fIVHPAAAAA3AAAAA8AAAAAAAAAAAAAAAAA&#10;oQIAAGRycy9kb3ducmV2LnhtbFBLBQYAAAAABAAEAPkAAACOAwAAAAA=&#10;" strokeweight="1.25pt"/>
                <v:shape id="AutoShape 412" o:spid="_x0000_s1034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Tx6MEAAADcAAAADwAAAGRycy9kb3ducmV2LnhtbESPQYvCMBSE74L/ITxhb5q6FpVqFBEW&#10;vFbF86N5tsXmpTapjf9+s7DgcZiZb5jtPphGvKhztWUF81kCgriwuuZSwfXyM12DcB5ZY2OZFLzJ&#10;wX43Hm0x03bgnF5nX4oIYZehgsr7NpPSFRUZdDPbEkfvbjuDPsqulLrDIcJNI7+TZCkN1hwXKmzp&#10;WFHxOPdGQZ4/y1vvwnBY38MqverUJP1Jqa9JOGxAeAr+E/5vn7SCZbqAvzPxCMjd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hPHowQAAANwAAAAPAAAAAAAAAAAAAAAA&#10;AKECAABkcnMvZG93bnJldi54bWxQSwUGAAAAAAQABAD5AAAAjwMAAAAA&#10;" strokeweight="1.25pt"/>
              </v:group>
              <w10:wrap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1614B8" w:rsidRPr="003F379C" w14:paraId="63C5697E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7C" w14:textId="77777777" w:rsidR="001614B8" w:rsidRPr="003F379C" w:rsidRDefault="001614B8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63C5697D" w14:textId="77777777" w:rsidR="001614B8" w:rsidRPr="003F379C" w:rsidRDefault="001614B8" w:rsidP="00BB0A53">
          <w:pPr>
            <w:pStyle w:val="a6"/>
            <w:jc w:val="center"/>
            <w:rPr>
              <w:noProof/>
            </w:rPr>
          </w:pPr>
        </w:p>
      </w:tc>
    </w:tr>
    <w:tr w:rsidR="001614B8" w:rsidRPr="003F379C" w14:paraId="63C56981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63C5697F" w14:textId="77777777" w:rsidR="001614B8" w:rsidRPr="003F379C" w:rsidRDefault="001614B8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63C56980" w14:textId="77777777" w:rsidR="001614B8" w:rsidRPr="003F379C" w:rsidRDefault="001614B8" w:rsidP="00BB0A53">
          <w:pPr>
            <w:pStyle w:val="a6"/>
            <w:jc w:val="center"/>
            <w:rPr>
              <w:noProof/>
            </w:rPr>
          </w:pPr>
        </w:p>
      </w:tc>
    </w:tr>
    <w:tr w:rsidR="001614B8" w:rsidRPr="00A43182" w14:paraId="63C56984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82" w14:textId="77777777" w:rsidR="001614B8" w:rsidRPr="003F379C" w:rsidRDefault="001614B8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63C56983" w14:textId="77777777" w:rsidR="001614B8" w:rsidRPr="00A43182" w:rsidRDefault="001614B8" w:rsidP="00BB0A53">
          <w:pPr>
            <w:pStyle w:val="a6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 w:rsidR="00C734C0">
            <w:rPr>
              <w:noProof/>
            </w:rPr>
            <w:t xml:space="preserve"> </w:t>
          </w:r>
          <w:r w:rsidRPr="00A43182">
            <w:rPr>
              <w:noProof/>
            </w:rPr>
            <w:fldChar w:fldCharType="end"/>
          </w:r>
        </w:p>
      </w:tc>
    </w:tr>
  </w:tbl>
  <w:p w14:paraId="63C56985" w14:textId="77777777" w:rsidR="001614B8" w:rsidRPr="003F4592" w:rsidRDefault="001614B8" w:rsidP="00E104B8">
    <w:pPr>
      <w:pStyle w:val="a6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3632" behindDoc="1" locked="0" layoutInCell="1" allowOverlap="1" wp14:anchorId="63C56AD3" wp14:editId="63C56AD4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438" name="Группа 2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439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C56AED" w14:textId="77777777" w:rsidR="001614B8" w:rsidRPr="000C7B3C" w:rsidRDefault="001614B8" w:rsidP="004B5684">
                            <w:pPr>
                              <w:pStyle w:val="a6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Документ разра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ботан ООО «НК «Роснефть» -  НТЦ»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40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441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442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4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445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7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8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289" name="Group 170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290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C56AEE" w14:textId="77777777" w:rsidR="001614B8" w:rsidRPr="00BE1B8E" w:rsidRDefault="001614B8" w:rsidP="00BE1B8E">
                              <w:pPr>
                                <w:pStyle w:val="a6"/>
                                <w:jc w:val="center"/>
                              </w:pPr>
                              <w:r w:rsidRPr="00BE1B8E">
                                <w:fldChar w:fldCharType="begin"/>
                              </w:r>
                              <w:r w:rsidRPr="00BE1B8E">
                                <w:instrText xml:space="preserve"> PAGE   \* MERGEFORMAT </w:instrText>
                              </w:r>
                              <w:r w:rsidRPr="00BE1B8E"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19</w:t>
                              </w:r>
                              <w:r w:rsidRPr="00BE1B8E"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291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292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05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53" o:spid="_x0000_s1026" style="position:absolute;margin-left:14.2pt;margin-top:14.2pt;width:566.95pt;height:813.55pt;z-index:-251662848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27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PjV8MA&#10;AADcAAAADwAAAGRycy9kb3ducmV2LnhtbESP0WrCQBRE3wv+w3IF3+pG04YaXUUCok9CrR9wyV6z&#10;wezdmF1N/Hu3UOjjMDNnmNVmsI14UOdrxwpm0wQEcel0zZWC88/u/QuED8gaG8ek4EkeNuvR2wpz&#10;7Xr+pscpVCJC2OeowITQ5lL60pBFP3UtcfQurrMYouwqqTvsI9w2cp4kmbRYc1ww2FJhqLye7lbB&#10;8SlNn9rPc1kU2TFLbzu87hulJuNhuwQRaAj/4b/2QSv4SBfweyYeAbl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PjV8MAAADcAAAADwAAAAAAAAAAAAAAAACYAgAAZHJzL2Rv&#10;d25yZXYueG1sUEsFBgAAAAAEAAQA9QAAAIgDAAAAAA==&#10;" filled="f" stroked="f">
                <v:textbox style="layout-flow:vertical;mso-layout-flow-alt:bottom-to-top" inset="0,0,0,0">
                  <w:txbxContent>
                    <w:p w14:paraId="63C56AED" w14:textId="77777777" w:rsidR="001614B8" w:rsidRPr="000C7B3C" w:rsidRDefault="001614B8" w:rsidP="004B5684">
                      <w:pPr>
                        <w:pStyle w:val="a6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0C7B3C">
                        <w:rPr>
                          <w:i/>
                          <w:sz w:val="16"/>
                          <w:szCs w:val="16"/>
                        </w:rPr>
                        <w:t>Документ разра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ботан ООО «НК «Роснефть» -  НТЦ»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.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28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CAGM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wwIAYwwAAANwAAAAP&#10;AAAAAAAAAAAAAAAAAKoCAABkcnMvZG93bnJldi54bWxQSwUGAAAAAAQABAD6AAAAmgMAAAAA&#10;">
                <v:group id="Group 624" o:spid="_x0000_s1029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wlg8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4wlg8QAAADcAAAA&#10;DwAAAAAAAAAAAAAAAACqAgAAZHJzL2Rvd25yZXYueG1sUEsFBgAAAAAEAAQA+gAAAJsDAAAAAA==&#10;">
                  <v:rect id="Rectangle 625" o:spid="_x0000_s1030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r+TMMA&#10;AADcAAAADwAAAGRycy9kb3ducmV2LnhtbESPUWvCMBSF34X9h3AHe5GZrpVtdEaRwcAnoeoPuDR3&#10;TVlyU5pos39vBMHHwznnO5zVJjkrLjSG3rOCt0UBgrj1uudOwen48/oJIkRkjdYzKfinAJv102yF&#10;tfYTN3Q5xE5kCIcaFZgYh1rK0BpyGBZ+IM7erx8dxizHTuoRpwx3VpZF8S4d9pwXDA70baj9O5yd&#10;gnmwyZmmq8rmI52258lW1d4q9fKctl8gIqX4CN/bO61guSzhdiYfAbm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r+TMMAAADcAAAADwAAAAAAAAAAAAAAAACYAgAAZHJzL2Rv&#10;d25yZXYueG1sUEsFBgAAAAAEAAQA9QAAAIgDAAAAAA==&#10;" filled="f" strokeweight=".5pt"/>
                  <v:rect id="Rectangle 626" o:spid="_x0000_s1031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9DCMQA&#10;AADcAAAADwAAAGRycy9kb3ducmV2LnhtbESP0WrCQBRE3wv+w3IFX4puNCI1dQ0SCAREqNoPuGRv&#10;k5Ds3ZDdaPr33UKhj8PMnGEO6WQ68aDBNZYVrFcRCOLS6oYrBZ/3fPkGwnlkjZ1lUvBNDtLj7OWA&#10;ibZPvtLj5isRIOwSVFB73ydSurImg25le+LgfdnBoA9yqKQe8BngppObKNpJgw2HhRp7ymoq29to&#10;FGT7yOd0iT/O53jki23HvmhflVrMp9M7CE+T/w//tQutYLuN4fdMOALy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fQwjEAAAA3AAAAA8AAAAAAAAAAAAAAAAAmAIAAGRycy9k&#10;b3ducmV2LnhtbFBLBQYAAAAABAAEAPUAAACJAwAAAAA=&#10;" filled="f" strokeweight="1.25pt"/>
                </v:group>
                <v:group id="Group 627" o:spid="_x0000_s1032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/uGG8UAAADc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/7hhvFAAAA3AAA&#10;AA8AAAAAAAAAAAAAAAAAqgIAAGRycy9kb3ducmV2LnhtbFBLBQYAAAAABAAEAPoAAACcAwAAAAA=&#10;">
                  <v:rect id="Rectangle 628" o:spid="_x0000_s1033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p+58QA&#10;AADcAAAADwAAAGRycy9kb3ducmV2LnhtbESP3YrCMBSE74V9h3AW9kY0Xf9wu40igiCI4N8DHJqz&#10;bWlzUprUdt/eCIKXw8x8wyTr3lTiTo0rLCv4HkcgiFOrC84U3K670RKE88gaK8uk4J8crFcfgwRj&#10;bTs+0/3iMxEg7GJUkHtfx1K6NCeDbmxr4uD92cagD7LJpG6wC3BTyUkULaTBgsNCjjVtc0rLS2sU&#10;bH8iv6Pj9HQ4TFs+2rKt9+VQqa/PfvMLwlPv3+FXe68VzGZ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6fufEAAAA3AAAAA8AAAAAAAAAAAAAAAAAmAIAAGRycy9k&#10;b3ducmV2LnhtbFBLBQYAAAAABAAEAPUAAACJAwAAAAA=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34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c8kcIAAADcAAAADwAAAGRycy9kb3ducmV2LnhtbESPzWrDMBCE74W8g9hAb42cYtLgWAmm&#10;UMjVSeh5sdY/xFo5lmyrb18VCjkOM/MNk5+C6cVMo+ssK9huEhDEldUdNwpu16+3PQjnkTX2lknB&#10;Dzk4HVcvOWbaLlzSfPGNiBB2GSpovR8yKV3VkkG3sQNx9Go7GvRRjo3UIy4Rbnr5niQ7abDjuNDi&#10;QJ8tVffLZBSU5aP5nlxYin0dPtKbTk0ynZV6XYfiAMJT8M/wf/usFaTpDv7OxCMgj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Tc8kcIAAADcAAAADwAAAAAAAAAAAAAA&#10;AAChAgAAZHJzL2Rvd25yZXYueG1sUEsFBgAAAAAEAAQA+QAAAJADAAAAAA==&#10;" strokeweight="1.25pt"/>
                  <v:shape id="AutoShape 630" o:spid="_x0000_s1035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uZCsIAAADcAAAADwAAAGRycy9kb3ducmV2LnhtbESPzWrDMBCE74W8g9hAb42cYpLgWAmm&#10;UMjVSeh5sdY/xFo5lmyrb18VCj0OM/MNk5+D6cVMo+ssK9huEhDEldUdNwrut8+3AwjnkTX2lknB&#10;Nzk4n1YvOWbaLlzSfPWNiBB2GSpovR8yKV3VkkG3sQNx9Go7GvRRjo3UIy4Rbnr5niQ7abDjuNDi&#10;QB8tVY/rZBSU5bP5mlxYikMd9uldpyaZLkq9rkNxBOEp+P/wX/uiFaTpHn7PxCMgT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nuZCsIAAADcAAAADwAAAAAAAAAAAAAA&#10;AAChAgAAZHJzL2Rvd25yZXYueG1sUEsFBgAAAAAEAAQA+QAAAJADAAAAAA==&#10;" strokeweight="1.25pt"/>
                  <v:shape id="AutoShape 631" o:spid="_x0000_s1036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Z1Gr8AAADcAAAADwAAAGRycy9kb3ducmV2LnhtbERPy4rCMBTdC/MP4QruxlSRmVIbpQwI&#10;buvIrC/N7YNpbjpN2sa/N4sBl4fzzs/B9GKm0XWWFey2CQjiyuqOGwX378t7CsJ5ZI29ZVLwIAfn&#10;09sqx0zbhUuab74RMYRdhgpa74dMSle1ZNBt7UAcudqOBn2EYyP1iEsMN73cJ8mHNNhxbGhxoK+W&#10;qt/bZBSU5V/zM7mwFGkdPg93fTDJdFVqsw7FEYSn4F/if/dVK9incW08E4+APD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hZ1Gr8AAADcAAAADwAAAAAAAAAAAAAAAACh&#10;AgAAZHJzL2Rvd25yZXYueG1sUEsFBgAAAAAEAAQA+QAAAI0DAAAAAA==&#10;" strokeweight="1.25pt"/>
                </v:group>
              </v:group>
              <v:group id="Group 170" o:spid="_x0000_s1037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<v:shape id="Text Box 604" o:spid="_x0000_s1038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awYb8A&#10;AADcAAAADwAAAGRycy9kb3ducmV2LnhtbERPy4rCMBTdC/5DuII7TXUh2jGKCoogCj5mf2nutGWa&#10;m5KkWv16sxBcHs57vmxNJe7kfGlZwWiYgCDOrC45V3C7bgdTED4ga6wsk4IneVguup05pto++Ez3&#10;S8hFDGGfooIihDqV0mcFGfRDWxNH7s86gyFCl0vt8BHDTSXHSTKRBkuODQXWtCko+780RkHz27jt&#10;qFwfjrvnAf1L0zp5nZTq99rVD4hAbfiKP+69VjCexfnxTDwCcvE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drBhvwAAANwAAAAPAAAAAAAAAAAAAAAAAJgCAABkcnMvZG93bnJl&#10;di54bWxQSwUGAAAAAAQABAD1AAAAhAMAAAAA&#10;" filled="f" stroked="f">
                  <v:stroke dashstyle="dash"/>
                  <v:textbox inset="0,0,0,0">
                    <w:txbxContent>
                      <w:p w14:paraId="63C56AEE" w14:textId="77777777" w:rsidR="001614B8" w:rsidRPr="00BE1B8E" w:rsidRDefault="001614B8" w:rsidP="00BE1B8E">
                        <w:pPr>
                          <w:pStyle w:val="a6"/>
                          <w:jc w:val="center"/>
                        </w:pPr>
                        <w:r w:rsidRPr="00BE1B8E">
                          <w:fldChar w:fldCharType="begin"/>
                        </w:r>
                        <w:r w:rsidRPr="00BE1B8E">
                          <w:instrText xml:space="preserve"> PAGE   \* MERGEFORMAT </w:instrText>
                        </w:r>
                        <w:r w:rsidRPr="00BE1B8E">
                          <w:fldChar w:fldCharType="separate"/>
                        </w:r>
                        <w:r>
                          <w:rPr>
                            <w:noProof/>
                          </w:rPr>
                          <w:t>19</w:t>
                        </w:r>
                        <w:r w:rsidRPr="00BE1B8E">
                          <w:fldChar w:fldCharType="end"/>
                        </w:r>
                      </w:p>
                    </w:txbxContent>
                  </v:textbox>
                </v:shape>
                <v:group id="Group 787" o:spid="_x0000_s1039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line id="Line 605" o:spid="_x0000_s1040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JSRMEAAADcAAAADwAAAGRycy9kb3ducmV2LnhtbESPX2vCMBTF3wd+h3CFva2pfRDXGUUG&#10;om9SFfZ619w1dc1NSaLtvr0RhD0ezp8fZ7kebSdu5EPrWMEsy0EQ10633Cg4n7ZvCxAhImvsHJOC&#10;PwqwXk1ellhqN3BFt2NsRBrhUKICE2NfShlqQxZD5nri5P04bzEm6RupPQ5p3HayyPO5tNhyIhjs&#10;6dNQ/Xu82sStaHfxfj6MHOrvw4U2lfkalHqdjpsPEJHG+B9+tvdaQfFewONMOgJyd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MlJEwQAAANwAAAAPAAAAAAAAAAAAAAAA&#10;AKECAABkcnMvZG93bnJldi54bWxQSwUGAAAAAAQABAD5AAAAjwMAAAAA&#10;" strokeweight="1pt">
                    <v:stroke dashstyle="dash"/>
                  </v:line>
                  <v:line id="Line 606" o:spid="_x0000_s1041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BQKsEAAADcAAAADwAAAGRycy9kb3ducmV2LnhtbESPX2vCMBTF3wf7DuEOfFtTlcnojCKD&#10;oW9SFXy9a+6aanNTkmjrt18EwcfD+fPjzJeDbcWVfGgcKxhnOQjiyumGawWH/c/7J4gQkTW2jknB&#10;jQIsF68vcyy067mk6y7WIo1wKFCBibErpAyVIYshcx1x8v6ctxiT9LXUHvs0bls5yfOZtNhwIhjs&#10;6NtQdd5dbOKWtD55P+sHDtXv9kSr0hx7pUZvw+oLRKQhPsOP9kYrmOYfcD+TjoB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MFAq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1614B8" w:rsidRPr="003F379C" w14:paraId="63C569A4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A2" w14:textId="77777777" w:rsidR="001614B8" w:rsidRPr="003F379C" w:rsidRDefault="001614B8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63C569A3" w14:textId="77777777" w:rsidR="001614B8" w:rsidRPr="003F379C" w:rsidRDefault="001614B8" w:rsidP="00710E72">
          <w:pPr>
            <w:pStyle w:val="a6"/>
            <w:jc w:val="center"/>
            <w:rPr>
              <w:noProof/>
            </w:rPr>
          </w:pPr>
        </w:p>
      </w:tc>
    </w:tr>
    <w:tr w:rsidR="001614B8" w:rsidRPr="003F379C" w14:paraId="63C569A7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63C569A5" w14:textId="77777777" w:rsidR="001614B8" w:rsidRPr="003F379C" w:rsidRDefault="001614B8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63C569A6" w14:textId="77777777" w:rsidR="001614B8" w:rsidRPr="003F379C" w:rsidRDefault="001614B8" w:rsidP="00710E72">
          <w:pPr>
            <w:pStyle w:val="a6"/>
            <w:jc w:val="center"/>
            <w:rPr>
              <w:noProof/>
            </w:rPr>
          </w:pPr>
        </w:p>
      </w:tc>
    </w:tr>
    <w:tr w:rsidR="001614B8" w:rsidRPr="00A43182" w14:paraId="63C569AA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A8" w14:textId="77777777" w:rsidR="001614B8" w:rsidRPr="003F379C" w:rsidRDefault="001614B8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63C569A9" w14:textId="77777777" w:rsidR="001614B8" w:rsidRPr="00A43182" w:rsidRDefault="001614B8" w:rsidP="00BB0A53">
          <w:pPr>
            <w:pStyle w:val="a6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 w:rsidR="00C734C0">
            <w:rPr>
              <w:noProof/>
            </w:rPr>
            <w:t xml:space="preserve"> </w:t>
          </w:r>
          <w:r w:rsidRPr="00A43182">
            <w:rPr>
              <w:noProof/>
            </w:rPr>
            <w:fldChar w:fldCharType="end"/>
          </w:r>
        </w:p>
      </w:tc>
    </w:tr>
  </w:tbl>
  <w:p w14:paraId="63C569AB" w14:textId="77777777" w:rsidR="001614B8" w:rsidRPr="003F4592" w:rsidRDefault="001614B8" w:rsidP="00E104B8">
    <w:pPr>
      <w:pStyle w:val="a6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1584" behindDoc="1" locked="0" layoutInCell="1" allowOverlap="1" wp14:anchorId="63C56AD7" wp14:editId="63C56AD8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422" name="Группа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423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C56AEF" w14:textId="77777777" w:rsidR="001614B8" w:rsidRPr="000C7B3C" w:rsidRDefault="001614B8" w:rsidP="004B0A7A">
                            <w:pPr>
                              <w:pStyle w:val="a6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Документ разра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ботан ООО «НК «Роснефть» -  НТЦ»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Pr="00920F87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24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425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426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8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429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1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2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433" name="Group 82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434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C56AF0" w14:textId="77777777" w:rsidR="001614B8" w:rsidRPr="003D2645" w:rsidRDefault="001614B8" w:rsidP="003F4592">
                              <w:pPr>
                                <w:pStyle w:val="a6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 w:rsidRPr="003F4592">
                                <w:rPr>
                                  <w:szCs w:val="20"/>
                                </w:rPr>
                                <w:fldChar w:fldCharType="begin"/>
                              </w:r>
                              <w:r w:rsidRPr="003F4592">
                                <w:rPr>
                                  <w:szCs w:val="20"/>
                                </w:rPr>
                                <w:instrText xml:space="preserve"> PAGE   \* MERGEFORMAT </w:instrText>
                              </w:r>
                              <w:r w:rsidRPr="003F4592">
                                <w:rPr>
                                  <w:szCs w:val="20"/>
                                </w:rPr>
                                <w:fldChar w:fldCharType="separate"/>
                              </w:r>
                              <w:r w:rsidR="00C734C0">
                                <w:rPr>
                                  <w:noProof/>
                                  <w:szCs w:val="20"/>
                                </w:rPr>
                                <w:t>2</w:t>
                              </w:r>
                              <w:r w:rsidRPr="003F4592">
                                <w:rPr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435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436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37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56" o:spid="_x0000_s1042" style="position:absolute;margin-left:14.2pt;margin-top:14.2pt;width:566.95pt;height:813.55pt;z-index:-251664896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43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JCYMIA&#10;AADcAAAADwAAAGRycy9kb3ducmV2LnhtbESP0YrCMBRE3xf8h3AF39ZUu5alGmUpiD4Jun7Apbk2&#10;xeamNllb/94sCD4OM3OGWW0G24g7db52rGA2TUAQl07XXCk4/24/v0H4gKyxcUwKHuRhsx59rDDX&#10;rucj3U+hEhHCPkcFJoQ2l9KXhiz6qWuJo3dxncUQZVdJ3WEf4baR8yTJpMWa44LBlgpD5fX0ZxUc&#10;HtL0qV2cy6LIDll62+J11yg1GQ8/SxCBhvAOv9p7reBrnsL/mXg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IkJgwgAAANw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14:paraId="63C56AEF" w14:textId="77777777" w:rsidR="001614B8" w:rsidRPr="000C7B3C" w:rsidRDefault="001614B8" w:rsidP="004B0A7A">
                      <w:pPr>
                        <w:pStyle w:val="a6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0C7B3C">
                        <w:rPr>
                          <w:i/>
                          <w:sz w:val="16"/>
                          <w:szCs w:val="16"/>
                        </w:rPr>
                        <w:t>Документ разра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ботан ООО «НК «Роснефть» -  НТЦ»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.</w:t>
                      </w:r>
                      <w:r w:rsidRPr="00920F87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44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Rju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kY7vFAAAA3AAA&#10;AA8AAAAAAAAAAAAAAAAAqgIAAGRycy9kb3ducmV2LnhtbFBLBQYAAAAABAAEAPoAAACcAwAAAAA=&#10;">
                <v:group id="Group 624" o:spid="_x0000_s1045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    <v:rect id="Rectangle 625" o:spid="_x0000_s1046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4d78MA&#10;AADcAAAADwAAAGRycy9kb3ducmV2LnhtbESPwWrDMBBE74X+g9hCL6WRaxc3OFFCKBR6CjjJByzW&#10;xjKRVsZSYvXvq0Kgx2Fm3jDrbXJW3GgKg2cFb4sCBHHn9cC9gtPx63UJIkRkjdYzKfihANvN48Ma&#10;G+1nbul2iL3IEA4NKjAxjo2UoTPkMCz8SJy9s58cxiynXuoJ5wx3VpZFUUuHA+cFgyN9Guouh6tT&#10;8BJscqbtq7L9SKfddbZVtbdKPT+l3QpEpBT/w/f2t1bwXtbwdyYf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4d78MAAADcAAAADwAAAAAAAAAAAAAAAACYAgAAZHJzL2Rv&#10;d25yZXYueG1sUEsFBgAAAAAEAAQA9QAAAIgDAAAAAA==&#10;" filled="f" strokeweight=".5pt"/>
                  <v:rect id="Rectangle 626" o:spid="_x0000_s1047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ugq8MA&#10;AADcAAAADwAAAGRycy9kb3ducmV2LnhtbESP3YrCMBSE7wXfIRzBG9FUXfypRhFBEETYVR/g0Bzb&#10;0uakNKnWtzeCsJfDzHzDrLetKcWDapdbVjAeRSCIE6tzThXcrofhAoTzyBpLy6TgRQ62m25njbG2&#10;T/6jx8WnIkDYxagg876KpXRJRgbdyFbEwbvb2qAPsk6lrvEZ4KaUkyiaSYM5h4UMK9pnlBSXxijY&#10;LyN/oPP093SaNny2RVMdi4FS/V67W4Hw1Pr/8Ld91Ap+JnP4nAlHQG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ugq8MAAADcAAAADwAAAAAAAAAAAAAAAACYAgAAZHJzL2Rv&#10;d25yZXYueG1sUEsFBgAAAAAEAAQA9QAAAIgDAAAAAA==&#10;" filled="f" strokeweight="1.25pt"/>
                </v:group>
                <v:group id="Group 627" o:spid="_x0000_s1048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  <v:rect id="Rectangle 628" o:spid="_x0000_s1049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iRQsIA&#10;AADcAAAADwAAAGRycy9kb3ducmV2LnhtbESP3arCMBCE7wXfIazgjWiqHkSrUUQQBBGOPw+wNGtb&#10;2mxKk2p9eyMIXg4z8w2z2rSmFA+qXW5ZwXgUgSBOrM45VXC77odzEM4jaywtk4IXOdisu50Vxto+&#10;+UyPi09FgLCLUUHmfRVL6ZKMDLqRrYiDd7e1QR9knUpd4zPATSknUTSTBnMOCxlWtMsoKS6NUbBb&#10;RH5Pp+n/8Tht+GSLpjoUA6X6vXa7BOGp9b/wt33QCv4mC/icCUdAr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6JFCwgAAANwAAAAPAAAAAAAAAAAAAAAAAJgCAABkcnMvZG93&#10;bnJldi54bWxQSwUGAAAAAAQABAD1AAAAhwMAAAAA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50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RyA78AAADcAAAADwAAAGRycy9kb3ducmV2LnhtbERPTYvCMBC9C/6HMII3Td0tq1TTIsKC&#10;17rieWjGtthMapPa7L83h4U9Pt73oQimEy8aXGtZwWadgCCurG65VnD9+V7tQDiPrLGzTAp+yUGR&#10;z2cHzLSduKTXxdcihrDLUEHjfZ9J6aqGDLq17Ykjd7eDQR/hUEs94BTDTSc/kuRLGmw5NjTY06mh&#10;6nEZjYKyfNa30YXpuLuHbXrVqUnGs1LLRTjuQXgK/l/85z5rBelnnB/PxCMg8z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ZRyA78AAADcAAAADwAAAAAAAAAAAAAAAACh&#10;AgAAZHJzL2Rvd25yZXYueG1sUEsFBgAAAAAEAAQA+QAAAI0DAAAAAA==&#10;" strokeweight="1.25pt"/>
                  <v:shape id="AutoShape 630" o:spid="_x0000_s1051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XmMEAAADcAAAADwAAAGRycy9kb3ducmV2LnhtbESPQYvCMBSE7wv+h/AEb2uqllWqUUQQ&#10;vNYVz4/m2Rabl9qkNv57IyzscZiZb5jNLphGPKlztWUFs2kCgriwuuZSweX3+L0C4TyyxsYyKXiR&#10;g9129LXBTNuBc3qefSkihF2GCirv20xKV1Rk0E1tSxy9m+0M+ii7UuoOhwg3jZwnyY80WHNcqLCl&#10;Q0XF/dwbBXn+KK+9C8N+dQvL9KJTk/QnpSbjsF+D8BT8f/ivfdIK0sUMPmfiEZD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2NeYwQAAANwAAAAPAAAAAAAAAAAAAAAA&#10;AKECAABkcnMvZG93bnJldi54bWxQSwUGAAAAAAQABAD5AAAAjwMAAAAA&#10;" strokeweight="1.25pt"/>
                  <v:shape id="AutoShape 631" o:spid="_x0000_s1052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pJ78EAAADcAAAADwAAAGRycy9kb3ducmV2LnhtbESPQYvCMBSE74L/ITzBm6ZqWaUaRQTB&#10;a13x/GiebbF5qU1q47/fLCzscZiZb5jdIZhGvKlztWUFi3kCgriwuuZSwe37PNuAcB5ZY2OZFHzI&#10;wWE/Hu0w03bgnN5XX4oIYZehgsr7NpPSFRUZdHPbEkfvYTuDPsqulLrDIcJNI5dJ8iUN1hwXKmzp&#10;VFHxvPZGQZ6/ynvvwnDcPMI6venUJP1FqekkHLcgPAX/H/5rX7SCdLWE3zPxCMj9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CknvwQAAANwAAAAPAAAAAAAAAAAAAAAA&#10;AKECAABkcnMvZG93bnJldi54bWxQSwUGAAAAAAQABAD5AAAAjwMAAAAA&#10;" strokeweight="1.25pt"/>
                </v:group>
              </v:group>
              <v:group id="Group 82" o:spid="_x0000_s1053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<v:shape id="Text Box 604" o:spid="_x0000_s1054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AroMUA&#10;AADcAAAADwAAAGRycy9kb3ducmV2LnhtbESPQWvCQBSE70L/w/IKvekmNkiJrtIUlIJUqK33R/Y1&#10;Cc2+DbsbTfz13YLgcZiZb5jVZjCtOJPzjWUF6SwBQVxa3XCl4PtrO30B4QOyxtYyKRjJw2b9MFlh&#10;ru2FP+l8DJWIEPY5KqhD6HIpfVmTQT+zHXH0fqwzGKJ0ldQOLxFuWjlPkoU02HBcqLGjt5rK32Nv&#10;FPSn3m3Tpth/7MY9+qumIrkelHp6HF6XIAIN4R6+td+1guw5g/8z8Qj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YCugxQAAANwAAAAPAAAAAAAAAAAAAAAAAJgCAABkcnMv&#10;ZG93bnJldi54bWxQSwUGAAAAAAQABAD1AAAAigMAAAAA&#10;" filled="f" stroked="f">
                  <v:stroke dashstyle="dash"/>
                  <v:textbox inset="0,0,0,0">
                    <w:txbxContent>
                      <w:p w14:paraId="63C56AF0" w14:textId="77777777" w:rsidR="001614B8" w:rsidRPr="003D2645" w:rsidRDefault="001614B8" w:rsidP="003F4592">
                        <w:pPr>
                          <w:pStyle w:val="a6"/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 w:rsidRPr="003F4592">
                          <w:rPr>
                            <w:szCs w:val="20"/>
                          </w:rPr>
                          <w:fldChar w:fldCharType="begin"/>
                        </w:r>
                        <w:r w:rsidRPr="003F4592">
                          <w:rPr>
                            <w:szCs w:val="20"/>
                          </w:rPr>
                          <w:instrText xml:space="preserve"> PAGE   \* MERGEFORMAT </w:instrText>
                        </w:r>
                        <w:r w:rsidRPr="003F4592">
                          <w:rPr>
                            <w:szCs w:val="20"/>
                          </w:rPr>
                          <w:fldChar w:fldCharType="separate"/>
                        </w:r>
                        <w:r w:rsidR="00C734C0">
                          <w:rPr>
                            <w:noProof/>
                            <w:szCs w:val="20"/>
                          </w:rPr>
                          <w:t>2</w:t>
                        </w:r>
                        <w:r w:rsidRPr="003F4592">
                          <w:rPr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group id="Group 787" o:spid="_x0000_s1055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  <v:line id="Line 605" o:spid="_x0000_s1056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TJhcEAAADcAAAADwAAAGRycy9kb3ducmV2LnhtbESPX2vCMBTF3wf7DuEOfJupOsqoRpHB&#10;2N6kKvh611ybanNTkmjrt18EwcfD+fPjLFaDbcWVfGgcK5iMMxDEldMN1wr2u+/3TxAhImtsHZOC&#10;GwVYLV9fFlho13NJ122sRRrhUKACE2NXSBkqQxbD2HXEyTs6bzEm6WupPfZp3LZymmW5tNhwIhjs&#10;6MtQdd5ebOKW9HPyPu8HDtXf5kTr0hx6pUZvw3oOItIQn+FH+1cr+JjlcD+TjoB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JMmFwQAAANwAAAAPAAAAAAAAAAAAAAAA&#10;AKECAABkcnMvZG93bnJldi54bWxQSwUGAAAAAAQABAD5AAAAjwMAAAAA&#10;" strokeweight="1pt">
                    <v:stroke dashstyle="dash"/>
                  </v:line>
                  <v:line id="Line 606" o:spid="_x0000_s1057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hsHsEAAADcAAAADwAAAGRycy9kb3ducmV2LnhtbESPX2vCMBTF3wd+h3AF32bqFJXOKCIM&#10;fRtVwde75q6pa25KEm399osw2OPh/PlxVpveNuJOPtSOFUzGGQji0umaKwXn08frEkSIyBobx6Tg&#10;QQE268HLCnPtOi7ofoyVSCMcclRgYmxzKUNpyGIYu5Y4ed/OW4xJ+kpqj10at418y7K5tFhzIhhs&#10;aWeo/DnebOIWtL96P+96DuXX55W2hbl0So2G/fYdRKQ+/of/2getYDZdwPNMOgJy/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aGwe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1614B8" w:rsidRPr="003F379C" w14:paraId="6CBA38D4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2C4C0A20" w14:textId="77777777" w:rsidR="001614B8" w:rsidRPr="003F379C" w:rsidRDefault="001614B8" w:rsidP="004E7E91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7C2D30E8" w14:textId="77777777" w:rsidR="001614B8" w:rsidRPr="003F379C" w:rsidRDefault="001614B8" w:rsidP="004E7E91">
          <w:pPr>
            <w:pStyle w:val="a6"/>
            <w:jc w:val="center"/>
            <w:rPr>
              <w:noProof/>
            </w:rPr>
          </w:pPr>
        </w:p>
      </w:tc>
    </w:tr>
    <w:tr w:rsidR="001614B8" w:rsidRPr="003F379C" w14:paraId="2E98978C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3F23034B" w14:textId="77777777" w:rsidR="001614B8" w:rsidRPr="003F379C" w:rsidRDefault="001614B8" w:rsidP="004E7E91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3D422BD6" w14:textId="77777777" w:rsidR="001614B8" w:rsidRPr="003F379C" w:rsidRDefault="001614B8" w:rsidP="004E7E91">
          <w:pPr>
            <w:pStyle w:val="a6"/>
            <w:jc w:val="center"/>
            <w:rPr>
              <w:noProof/>
            </w:rPr>
          </w:pPr>
        </w:p>
      </w:tc>
    </w:tr>
    <w:tr w:rsidR="001614B8" w:rsidRPr="00A43182" w14:paraId="5ACD8B96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2EFA916E" w14:textId="77777777" w:rsidR="001614B8" w:rsidRPr="003F379C" w:rsidRDefault="001614B8" w:rsidP="004E7E91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5DA9EBF2" w14:textId="77777777" w:rsidR="001614B8" w:rsidRPr="00A43182" w:rsidRDefault="001614B8" w:rsidP="004E7E91">
          <w:pPr>
            <w:pStyle w:val="a6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 w:rsidR="00C734C0">
            <w:rPr>
              <w:noProof/>
            </w:rPr>
            <w:t xml:space="preserve"> </w:t>
          </w:r>
          <w:r w:rsidRPr="00A43182">
            <w:rPr>
              <w:noProof/>
            </w:rPr>
            <w:fldChar w:fldCharType="end"/>
          </w:r>
        </w:p>
      </w:tc>
    </w:tr>
  </w:tbl>
  <w:p w14:paraId="1A70F02E" w14:textId="77777777" w:rsidR="001614B8" w:rsidRPr="00055A16" w:rsidRDefault="001614B8" w:rsidP="00E104B8">
    <w:pPr>
      <w:pStyle w:val="a6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702784" behindDoc="1" locked="0" layoutInCell="1" allowOverlap="1" wp14:anchorId="79BAE3C2" wp14:editId="11C07B85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230" name="Группа 5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231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DE508A" w14:textId="77777777" w:rsidR="001614B8" w:rsidRPr="004E7E91" w:rsidRDefault="001614B8" w:rsidP="00B74063">
                            <w:pPr>
                              <w:pStyle w:val="a6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FE08E3">
                              <w:rPr>
                                <w:i/>
                                <w:sz w:val="16"/>
                              </w:rPr>
                              <w:t>Документ разработан ООО «НК «Роснефть» -  НТЦ».</w:t>
                            </w:r>
                            <w:r w:rsidRPr="004B5684">
                              <w:rPr>
                                <w:i/>
                                <w:sz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232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233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234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6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237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9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0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241" name="Group 436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242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DDFEEF" w14:textId="77777777" w:rsidR="001614B8" w:rsidRPr="003D2645" w:rsidRDefault="001614B8" w:rsidP="004E5188">
                              <w:pPr>
                                <w:pStyle w:val="a6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 w:rsidRPr="00700838">
                                <w:rPr>
                                  <w:szCs w:val="20"/>
                                </w:rPr>
                                <w:fldChar w:fldCharType="begin"/>
                              </w:r>
                              <w:r w:rsidRPr="00700838">
                                <w:rPr>
                                  <w:szCs w:val="20"/>
                                </w:rPr>
                                <w:instrText xml:space="preserve"> PAGE   \* MERGEFORMAT </w:instrText>
                              </w:r>
                              <w:r w:rsidRPr="00700838">
                                <w:rPr>
                                  <w:szCs w:val="20"/>
                                </w:rPr>
                                <w:fldChar w:fldCharType="separate"/>
                              </w:r>
                              <w:r w:rsidR="00C734C0">
                                <w:rPr>
                                  <w:noProof/>
                                  <w:szCs w:val="20"/>
                                </w:rPr>
                                <w:t>5</w:t>
                              </w:r>
                              <w:r w:rsidRPr="00700838">
                                <w:rPr>
                                  <w:szCs w:val="20"/>
                                </w:rPr>
                                <w:fldChar w:fldCharType="end"/>
                              </w:r>
                            </w:p>
                            <w:p w14:paraId="15AA85D2" w14:textId="77777777" w:rsidR="001614B8" w:rsidRPr="003D2645" w:rsidRDefault="001614B8" w:rsidP="00055A16">
                              <w:pPr>
                                <w:pStyle w:val="a6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243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244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45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583" o:spid="_x0000_s1058" style="position:absolute;margin-left:14.2pt;margin-top:14.2pt;width:566.95pt;height:813.55pt;z-index:-251613696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59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4tqcIA&#10;AADcAAAADwAAAGRycy9kb3ducmV2LnhtbESP0YrCMBRE3xf8h3AF39ZUy5alGkUKok/Cqh9wae42&#10;xeamNtHWvzeC4OMwM2eY5XqwjbhT52vHCmbTBARx6XTNlYLzafv9C8IHZI2NY1LwIA/r1ehribl2&#10;Pf/R/RgqESHsc1RgQmhzKX1pyKKfupY4ev+usxii7CqpO+wj3DZyniSZtFhzXDDYUmGovBxvVsHh&#10;IU2f2p9zWRTZIUuvW7zsGqUm42GzABFoCJ/wu73XCubpDF5n4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Li2pwgAAANw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14:paraId="2EDE508A" w14:textId="77777777" w:rsidR="001614B8" w:rsidRPr="004E7E91" w:rsidRDefault="001614B8" w:rsidP="00B74063">
                      <w:pPr>
                        <w:pStyle w:val="a6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FE08E3">
                        <w:rPr>
                          <w:i/>
                          <w:sz w:val="16"/>
                        </w:rPr>
                        <w:t>Документ разработан ООО «НК «Роснефть» -  НТЦ».</w:t>
                      </w:r>
                      <w:r w:rsidRPr="004B5684">
                        <w:rPr>
                          <w:i/>
                          <w:sz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60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<v:group id="Group 624" o:spid="_x0000_s1061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<v:rect id="Rectangle 625" o:spid="_x0000_s1062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JyJsMA&#10;AADcAAAADwAAAGRycy9kb3ducmV2LnhtbESPwWrDMBBE74X+g9hCL6WRa5c2uFFCKARyCjj1ByzW&#10;xjKVVsZSYuXvq0Cgx2Fm3jCrTXJWXGgKg2cFb4sCBHHn9cC9gvZn97oEESKyRuuZFFwpwGb9+LDC&#10;WvuZG7ocYy8yhEONCkyMYy1l6Aw5DAs/Emfv5CeHMcupl3rCOcOdlWVRfEiHA+cFgyN9G+p+j2en&#10;4CXY5EzTV2XzmdrtebZVdbBKPT+l7ReISCn+h+/tvVZQVu9wO5OP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JyJsMAAADcAAAADwAAAAAAAAAAAAAAAACYAgAAZHJzL2Rv&#10;d25yZXYueG1sUEsFBgAAAAAEAAQA9QAAAIgDAAAAAA==&#10;" filled="f" strokeweight=".5pt"/>
                  <v:rect id="Rectangle 626" o:spid="_x0000_s1063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fPYsMA&#10;AADcAAAADwAAAGRycy9kb3ducmV2LnhtbESP3YrCMBSE7wXfIRzBG9FUy4pWo4ggCCKsPw9waI5t&#10;aXNSmlTr2xthYS+HmfmGWW87U4knNa6wrGA6iUAQp1YXnCm43w7jBQjnkTVWlknBmxxsN/3eGhNt&#10;X3yh59VnIkDYJagg975OpHRpTgbdxNbEwXvYxqAPssmkbvAV4KaSsyiaS4MFh4Uca9rnlJbX1ijY&#10;LyN/oHP8ezrFLZ9t2dbHcqTUcNDtViA8df4//Nc+agWz+Ae+Z8IRkJs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fPYsMAAADcAAAADwAAAAAAAAAAAAAAAACYAgAAZHJzL2Rv&#10;d25yZXYueG1sUEsFBgAAAAAEAAQA9QAAAIgDAAAAAA==&#10;" filled="f" strokeweight="1.25pt"/>
                </v:group>
                <v:group id="Group 627" o:spid="_x0000_s1064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<v:rect id="Rectangle 628" o:spid="_x0000_s1065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n0jsMA&#10;AADcAAAADwAAAGRycy9kb3ducmV2LnhtbESP3YrCMBSE7wXfIRzBG9FUC6tWo4ggCCKsPw9waI5t&#10;aXNSmlTr2xthYS+HmfmGWW87U4knNa6wrGA6iUAQp1YXnCm43w7jBQjnkTVWlknBmxxsN/3eGhNt&#10;X3yh59VnIkDYJagg975OpHRpTgbdxNbEwXvYxqAPssmkbvAV4KaSsyj6kQYLDgs51rTPKS2vrVGw&#10;X0b+QOf493SKWz7bsq2P5Uip4aDbrUB46vx/+K991Apm8Ry+Z8IRkJs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n0jsMAAADcAAAADwAAAAAAAAAAAAAAAACYAgAAZHJzL2Rv&#10;d25yZXYueG1sUEsFBgAAAAAEAAQA9QAAAIgDAAAAAA==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66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m8/b8AAADcAAAADwAAAGRycy9kb3ducmV2LnhtbERPy4rCMBTdC/MP4Q64s6kPVDpNRQYG&#10;3FbF9aW5tmWam9qkNv69WQzM8nDe+SGYTjxpcK1lBcskBUFcWd1yreB6+VnsQTiPrLGzTApe5OBQ&#10;fMxyzLSduKTn2dcihrDLUEHjfZ9J6aqGDLrE9sSRu9vBoI9wqKUecIrhppOrNN1Kgy3HhgZ7+m6o&#10;+j2PRkFZPurb6MJ03N/DbnPVG5OOJ6Xmn+H4BcJT8P/iP/dJK1it49p4Jh4BWb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am8/b8AAADcAAAADwAAAAAAAAAAAAAAAACh&#10;AgAAZHJzL2Rvd25yZXYueG1sUEsFBgAAAAAEAAQA+QAAAI0DAAAAAA==&#10;" strokeweight="1.25pt"/>
                  <v:shape id="AutoShape 630" o:spid="_x0000_s1067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UZZsIAAADcAAAADwAAAGRycy9kb3ducmV2LnhtbESPT4vCMBTE78J+h/AW9qapf1i1GkUW&#10;BK91i+dH82yLzUu3SW322xtB8DjMzG+Y7T6YRtypc7VlBdNJAoK4sLrmUkH+exyvQDiPrLGxTAr+&#10;ycF+9zHaYqrtwBndz74UEcIuRQWV920qpSsqMugmtiWO3tV2Bn2UXSl1h0OEm0bOkuRbGqw5LlTY&#10;0k9Fxe3cGwVZ9ldeeheGw+oalotcL0zSn5T6+gyHDQhPwb/Dr/ZJK5jN1/A8E4+A3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uUZZsIAAADcAAAADwAAAAAAAAAAAAAA&#10;AAChAgAAZHJzL2Rvd25yZXYueG1sUEsFBgAAAAAEAAQA+QAAAJADAAAAAA==&#10;" strokeweight="1.25pt"/>
                  <v:shape id="AutoShape 631" o:spid="_x0000_s1068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nDhr8AAADcAAAADwAAAGRycy9kb3ducmV2LnhtbERPy4rCMBTdD/gP4Q7MzqZTyijVKCIM&#10;uK3KrC/N7QObm9qkbebvJwthlofz3h+D6cVMo+ssK/hMUhDEldUdNwrut+/1FoTzyBp7y6Tglxwc&#10;D6u3PRbaLlzSfPWNiCHsClTQej8UUrqqJYMusQNx5Go7GvQRjo3UIy4x3PQyS9MvabDj2NDiQOeW&#10;qsd1MgrK8tn8TC4sp20dNvld5yadLkp9vIfTDoSn4P/FL/dFK8jyOD+eiUdAHv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9nDhr8AAADcAAAADwAAAAAAAAAAAAAAAACh&#10;AgAAZHJzL2Rvd25yZXYueG1sUEsFBgAAAAAEAAQA+QAAAI0DAAAAAA==&#10;" strokeweight="1.25pt"/>
                </v:group>
              </v:group>
              <v:group id="Group 436" o:spid="_x0000_s1069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<v:shape id="Text Box 604" o:spid="_x0000_s1070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inysQA&#10;AADcAAAADwAAAGRycy9kb3ducmV2LnhtbESPzWrDMBCE74W+g9hCb7UcE0pxooSkkBIIDdRp74u1&#10;sU2slZHkn+Tpq0Chx2FmvmGW68m0YiDnG8sKZkkKgri0uuFKwfdp9/IGwgdkja1lUnAlD+vV48MS&#10;c21H/qKhCJWIEPY5KqhD6HIpfVmTQZ/Yjjh6Z+sMhihdJbXDMcJNK7M0fZUGG44LNXb0XlN5KXqj&#10;oP/p3W7WbA+fH9cD+pumbXo7KvX8NG0WIAJN4T/8195rBdk8g/uZe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Ip8rEAAAA3AAAAA8AAAAAAAAAAAAAAAAAmAIAAGRycy9k&#10;b3ducmV2LnhtbFBLBQYAAAAABAAEAPUAAACJAwAAAAA=&#10;" filled="f" stroked="f">
                  <v:stroke dashstyle="dash"/>
                  <v:textbox inset="0,0,0,0">
                    <w:txbxContent>
                      <w:p w14:paraId="5DDDFEEF" w14:textId="77777777" w:rsidR="001614B8" w:rsidRPr="003D2645" w:rsidRDefault="001614B8" w:rsidP="004E5188">
                        <w:pPr>
                          <w:pStyle w:val="a6"/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 w:rsidRPr="00700838">
                          <w:rPr>
                            <w:szCs w:val="20"/>
                          </w:rPr>
                          <w:fldChar w:fldCharType="begin"/>
                        </w:r>
                        <w:r w:rsidRPr="00700838">
                          <w:rPr>
                            <w:szCs w:val="20"/>
                          </w:rPr>
                          <w:instrText xml:space="preserve"> PAGE   \* MERGEFORMAT </w:instrText>
                        </w:r>
                        <w:r w:rsidRPr="00700838">
                          <w:rPr>
                            <w:szCs w:val="20"/>
                          </w:rPr>
                          <w:fldChar w:fldCharType="separate"/>
                        </w:r>
                        <w:r w:rsidR="00C734C0">
                          <w:rPr>
                            <w:noProof/>
                            <w:szCs w:val="20"/>
                          </w:rPr>
                          <w:t>5</w:t>
                        </w:r>
                        <w:r w:rsidRPr="00700838">
                          <w:rPr>
                            <w:szCs w:val="20"/>
                          </w:rPr>
                          <w:fldChar w:fldCharType="end"/>
                        </w:r>
                      </w:p>
                      <w:p w14:paraId="15AA85D2" w14:textId="77777777" w:rsidR="001614B8" w:rsidRPr="003D2645" w:rsidRDefault="001614B8" w:rsidP="00055A16">
                        <w:pPr>
                          <w:pStyle w:val="a6"/>
                          <w:jc w:val="center"/>
                          <w:rPr>
                            <w:rFonts w:cs="Arial"/>
                            <w:szCs w:val="20"/>
                          </w:rPr>
                        </w:pPr>
                      </w:p>
                    </w:txbxContent>
                  </v:textbox>
                </v:shape>
                <v:group id="Group 787" o:spid="_x0000_s1071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<v:line id="Line 605" o:spid="_x0000_s1072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dD7MAAAADcAAAADwAAAGRycy9kb3ducmV2LnhtbESPzYrCMBSF9wO+Q7iCuzEdERmqUWRA&#10;dCdVwe21udPUaW5KEm19eyMIszycn4+zWPW2EXfyoXas4GucgSAuna65UnA6bj6/QYSIrLFxTAoe&#10;FGC1HHwsMNeu44Luh1iJNMIhRwUmxjaXMpSGLIaxa4mT9+u8xZikr6T22KVx28hJls2kxZoTwWBL&#10;P4bKv8PNJm5B26v3s67nUF72V1oX5twpNRr26zmISH38D7/bO61gMp3C60w6AnL5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33Q+zAAAAA3AAAAA8AAAAAAAAAAAAAAAAA&#10;oQIAAGRycy9kb3ducmV2LnhtbFBLBQYAAAAABAAEAPkAAACOAwAAAAA=&#10;" strokeweight="1pt">
                    <v:stroke dashstyle="dash"/>
                  </v:line>
                  <v:line id="Line 606" o:spid="_x0000_s1073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vmd8EAAADcAAAADwAAAGRycy9kb3ducmV2LnhtbESPX2vCMBTF34V9h3AHe7PpZMqoRpGB&#10;bG+jKuz12lybanNTkmi7b28EwcfD+fPjLFaDbcWVfGgcK3jPchDEldMN1wr2u834E0SIyBpbx6Tg&#10;nwKsli+jBRba9VzSdRtrkUY4FKjAxNgVUobKkMWQuY44eUfnLcYkfS21xz6N21ZO8nwmLTacCAY7&#10;+jJUnbcXm7glfZ+8n/UDh+rwe6J1af56pd5eh/UcRKQhPsOP9o9WMPmYwv1MOgJye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u+Z3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1614B8" w:rsidRPr="003F379C" w14:paraId="3B7FE233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025A196B" w14:textId="77777777" w:rsidR="001614B8" w:rsidRPr="003F379C" w:rsidRDefault="001614B8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558DC9B4" w14:textId="77777777" w:rsidR="001614B8" w:rsidRPr="003F379C" w:rsidRDefault="001614B8" w:rsidP="00710E72">
          <w:pPr>
            <w:pStyle w:val="a6"/>
            <w:jc w:val="center"/>
            <w:rPr>
              <w:noProof/>
            </w:rPr>
          </w:pPr>
        </w:p>
      </w:tc>
    </w:tr>
    <w:tr w:rsidR="001614B8" w:rsidRPr="003F379C" w14:paraId="52523427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341586E9" w14:textId="77777777" w:rsidR="001614B8" w:rsidRPr="003F379C" w:rsidRDefault="001614B8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38E55DF4" w14:textId="77777777" w:rsidR="001614B8" w:rsidRPr="003F379C" w:rsidRDefault="001614B8" w:rsidP="00710E72">
          <w:pPr>
            <w:pStyle w:val="a6"/>
            <w:jc w:val="center"/>
            <w:rPr>
              <w:noProof/>
            </w:rPr>
          </w:pPr>
        </w:p>
      </w:tc>
    </w:tr>
    <w:tr w:rsidR="001614B8" w:rsidRPr="00A43182" w14:paraId="7A1026D3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36A7A631" w14:textId="77777777" w:rsidR="001614B8" w:rsidRPr="003F379C" w:rsidRDefault="001614B8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589F8076" w14:textId="77777777" w:rsidR="001614B8" w:rsidRPr="00A43182" w:rsidRDefault="001614B8" w:rsidP="00BB0A53">
          <w:pPr>
            <w:pStyle w:val="a6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 w:rsidR="00C734C0">
            <w:rPr>
              <w:noProof/>
            </w:rPr>
            <w:t xml:space="preserve"> </w:t>
          </w:r>
          <w:r w:rsidRPr="00A43182">
            <w:rPr>
              <w:noProof/>
            </w:rPr>
            <w:fldChar w:fldCharType="end"/>
          </w:r>
        </w:p>
      </w:tc>
    </w:tr>
  </w:tbl>
  <w:p w14:paraId="58AE6570" w14:textId="77777777" w:rsidR="001614B8" w:rsidRPr="003F4592" w:rsidRDefault="001614B8" w:rsidP="00E104B8">
    <w:pPr>
      <w:pStyle w:val="a6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706880" behindDoc="1" locked="0" layoutInCell="1" allowOverlap="1" wp14:anchorId="35764C09" wp14:editId="164FC0A6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61" name="Группа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62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4EEEB4" w14:textId="77777777" w:rsidR="001614B8" w:rsidRPr="000C7B3C" w:rsidRDefault="001614B8" w:rsidP="004B0A7A">
                            <w:pPr>
                              <w:pStyle w:val="a6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Документ разра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ботан ООО «НК «Роснефть» -  НТЦ»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Pr="00920F87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63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576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608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0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611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3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1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632" name="Group 82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633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A73283" w14:textId="77777777" w:rsidR="001614B8" w:rsidRPr="000F56A5" w:rsidRDefault="001614B8" w:rsidP="00054965">
                              <w:pPr>
                                <w:pStyle w:val="a6"/>
                                <w:jc w:val="center"/>
                              </w:pPr>
                              <w:r w:rsidRPr="000F56A5">
                                <w:fldChar w:fldCharType="begin"/>
                              </w:r>
                              <w:r w:rsidRPr="000F56A5">
                                <w:instrText xml:space="preserve"> PAGE   \* MERGEFORMAT </w:instrText>
                              </w:r>
                              <w:r w:rsidRPr="000F56A5">
                                <w:fldChar w:fldCharType="separate"/>
                              </w:r>
                              <w:r w:rsidR="00C734C0">
                                <w:rPr>
                                  <w:noProof/>
                                </w:rPr>
                                <w:t>3</w:t>
                              </w:r>
                              <w:r w:rsidRPr="000F56A5">
                                <w:fldChar w:fldCharType="end"/>
                              </w:r>
                            </w:p>
                            <w:p w14:paraId="0C285539" w14:textId="2282453E" w:rsidR="001614B8" w:rsidRPr="003D2645" w:rsidRDefault="001614B8" w:rsidP="003F4592">
                              <w:pPr>
                                <w:pStyle w:val="a6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634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635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36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74" style="position:absolute;margin-left:14.2pt;margin-top:14.2pt;width:566.95pt;height:813.55pt;z-index:-251609600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75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+OMEA&#10;AADbAAAADwAAAGRycy9kb3ducmV2LnhtbESP0YrCMBRE3xf8h3CFfVtTlS3SNS1SEH0SVv2AS3O3&#10;KTY3tYm2/v1GEHwcZuYMsy5G24o79b5xrGA+S0AQV043XCs4n7ZfKxA+IGtsHZOCB3ko8snHGjPt&#10;Bv6l+zHUIkLYZ6jAhNBlUvrKkEU/cx1x9P5cbzFE2ddS9zhEuG3lIklSabHhuGCwo9JQdTnerILD&#10;Q5phab/PVVmmh3R53eJl1yr1OR03PyACjeEdfrX3WkG6gOeX+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KfjjBAAAA2wAAAA8AAAAAAAAAAAAAAAAAmAIAAGRycy9kb3du&#10;cmV2LnhtbFBLBQYAAAAABAAEAPUAAACGAwAAAAA=&#10;" filled="f" stroked="f">
                <v:textbox style="layout-flow:vertical;mso-layout-flow-alt:bottom-to-top" inset="0,0,0,0">
                  <w:txbxContent>
                    <w:p w14:paraId="414EEEB4" w14:textId="77777777" w:rsidR="001614B8" w:rsidRPr="000C7B3C" w:rsidRDefault="001614B8" w:rsidP="004B0A7A">
                      <w:pPr>
                        <w:pStyle w:val="a6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0C7B3C">
                        <w:rPr>
                          <w:i/>
                          <w:sz w:val="16"/>
                          <w:szCs w:val="16"/>
                        </w:rPr>
                        <w:t>Документ разра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ботан ООО «НК «Роснефть» -  НТЦ»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.</w:t>
                      </w:r>
                      <w:r w:rsidRPr="00920F87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76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group id="Group 624" o:spid="_x0000_s1077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    <v:rect id="Rectangle 625" o:spid="_x0000_s1078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weh78A&#10;AADcAAAADwAAAGRycy9kb3ducmV2LnhtbERPzYrCMBC+L/gOYYS9LJpqQaVrFBGEPQlVH2BoZpti&#10;MilNtNm33xwEjx/f/3afnBVPGkLnWcFiXoAgbrzuuFVwu55mGxAhImu0nknBHwXY7yYfW6y0H7mm&#10;5yW2IodwqFCBibGvpAyNIYdh7nvizP36wWHMcGilHnDM4c7KZVGspMOOc4PBno6Gmvvl4RR8BZuc&#10;qdtyWa/T7fAYbVmerVKf03T4BhEpxbf45f7RClZFXpvP5CMgd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DB6HvwAAANwAAAAPAAAAAAAAAAAAAAAAAJgCAABkcnMvZG93bnJl&#10;di54bWxQSwUGAAAAAAQABAD1AAAAhAMAAAAA&#10;" filled="f" strokeweight=".5pt"/>
                  <v:rect id="Rectangle 626" o:spid="_x0000_s1079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mjw8IA&#10;AADcAAAADwAAAGRycy9kb3ducmV2LnhtbESP0YrCMBRE3wX/IVzBF9FkVxCtRhFBEETYVT/g0lzb&#10;0uamNKnWvzeC4OMwM2eY1aazlbhT4wvHGn4mCgRx6kzBmYbrZT+eg/AB2WDlmDQ8ycNm3e+tMDHu&#10;wf90P4dMRAj7BDXkIdSJlD7NyaKfuJo4ejfXWAxRNpk0DT4i3FbyV6mZtFhwXMixpl1OaXlurYbd&#10;QoU9naZ/x+O05ZMr2/pQjrQeDrrtEkSgLnzDn/bBaJipBbzPxCM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maPDwgAAANwAAAAPAAAAAAAAAAAAAAAAAJgCAABkcnMvZG93&#10;bnJldi54bWxQSwUGAAAAAAQABAD1AAAAhwMAAAAA&#10;" filled="f" strokeweight="1.25pt"/>
                </v:group>
                <v:group id="Group 627" o:spid="_x0000_s1080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fB5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63weTCAAAA3AAAAA8A&#10;AAAAAAAAAAAAAAAAqgIAAGRycy9kb3ducmV2LnhtbFBLBQYAAAAABAAEAPoAAACZAwAAAAA=&#10;">
                  <v:rect id="Rectangle 628" o:spid="_x0000_s1081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Y5GMEA&#10;AADcAAAADwAAAGRycy9kb3ducmV2LnhtbESP3arCMBCE7w/4DmEFbw6aVkG0GkUEQRDBvwdYmrUt&#10;bTalSbW+vREEL4eZ+YZZrjtTiQc1rrCsIB5FIIhTqwvOFNyuu+EMhPPIGivLpOBFDtar3t8SE22f&#10;fKbHxWciQNglqCD3vk6kdGlOBt3I1sTBu9vGoA+yyaRu8BngppLjKJpKgwWHhRxr2uaUlpfWKNjO&#10;I7+j4+R0OExaPtqyrfflv1KDfrdZgPDU+V/4295rBdM4hs+ZcATk6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2ORjBAAAA3AAAAA8AAAAAAAAAAAAAAAAAmAIAAGRycy9kb3du&#10;cmV2LnhtbFBLBQYAAAAABAAEAPUAAACGAwAAAAA=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82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t7bsAAAADcAAAADwAAAGRycy9kb3ducmV2LnhtbESPQYvCMBSE7wv+h/AEb2uqiFuqUUQQ&#10;vFZlz4/m2Rabl9qkNv57Iwgeh5n5hllvg2nEgzpXW1YwmyYgiAuray4VXM6H3xSE88gaG8uk4EkO&#10;tpvRzxozbQfO6XHypYgQdhkqqLxvMyldUZFBN7UtcfSutjPoo+xKqTscItw0cp4kS2mw5rhQYUv7&#10;iorbqTcK8vxe/vcuDLv0Gv4WF70wSX9UajIOuxUIT8F/w5/2UStYzubwPhOPgNy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R7e27AAAAA3AAAAA8AAAAAAAAAAAAAAAAA&#10;oQIAAGRycy9kb3ducmV2LnhtbFBLBQYAAAAABAAEAPkAAACOAwAAAAA=&#10;" strokeweight="1.25pt"/>
                  <v:shape id="AutoShape 630" o:spid="_x0000_s1083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fe9cIAAADcAAAADwAAAGRycy9kb3ducmV2LnhtbESPT4vCMBTE7wt+h/AWvK2pf3Cla1pE&#10;ELxWZc+P5tmWbV66TWrjtzeC4HGYmd8w2zyYVtyod41lBfNZAoK4tLrhSsHlfPjagHAeWWNrmRTc&#10;yUGeTT62mGo7ckG3k69EhLBLUUHtfZdK6cqaDLqZ7Yijd7W9QR9lX0nd4xjhppWLJFlLgw3HhRo7&#10;2tdU/p0Go6Ao/qvfwYVxt7mG79VFr0wyHJWafobdDwhPwb/Dr/ZRK1jPl/A8E4+AzB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zfe9cIAAADcAAAADwAAAAAAAAAAAAAA&#10;AAChAgAAZHJzL2Rvd25yZXYueG1sUEsFBgAAAAAEAAQA+QAAAJADAAAAAA==&#10;" strokeweight="1.25pt"/>
                  <v:shape id="AutoShape 631" o:spid="_x0000_s1084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y5ecIAAADcAAAADwAAAGRycy9kb3ducmV2LnhtbESPT4vCMBTE7wt+h/AWvK2pf3Cla1pE&#10;ELxWZc+P5tmWbV66TWrjtzeC4HGYmd8w2zyYVtyod41lBfNZAoK4tLrhSsHlfPjagHAeWWNrmRTc&#10;yUGeTT62mGo7ckG3k69EhLBLUUHtfZdK6cqaDLqZ7Yijd7W9QR9lX0nd4xjhppWLJFlLgw3HhRo7&#10;2tdU/p0Go6Ao/qvfwYVxt7mG79VFr0wyHJWafobdDwhPwb/Dr/ZRK1gv5/A8E4+AzB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y5ecIAAADcAAAADwAAAAAAAAAAAAAA&#10;AAChAgAAZHJzL2Rvd25yZXYueG1sUEsFBgAAAAAEAAQA+QAAAJADAAAAAA==&#10;" strokeweight="1.25pt"/>
                </v:group>
              </v:group>
              <v:group id="Group 82" o:spid="_x0000_s1085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pymaM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k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pymaMQAAADcAAAA&#10;DwAAAAAAAAAAAAAAAACqAgAAZHJzL2Rvd25yZXYueG1sUEsFBgAAAAAEAAQA+gAAAJsDAAAAAA==&#10;">
                <v:shape id="Text Box 604" o:spid="_x0000_s1086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3dNcMA&#10;AADcAAAADwAAAGRycy9kb3ducmV2LnhtbESPQYvCMBSE78L+h/AW9qapCiLVKOuCsiAKVr0/mmdb&#10;bF5Kkmr11xthYY/DzHzDzJedqcWNnK8sKxgOEhDEudUVFwpOx3V/CsIHZI21ZVLwIA/LxUdvjqm2&#10;dz7QLQuFiBD2KSooQ2hSKX1ekkE/sA1x9C7WGQxRukJqh/cIN7UcJclEGqw4LpTY0E9J+TVrjYL2&#10;3Lr1sFptd5vHFv1T0yp57pX6+uy+ZyACdeE//Nf+1Qom4zG8z8Qj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3dNcMAAADcAAAADwAAAAAAAAAAAAAAAACYAgAAZHJzL2Rv&#10;d25yZXYueG1sUEsFBgAAAAAEAAQA9QAAAIgDAAAAAA==&#10;" filled="f" stroked="f">
                  <v:stroke dashstyle="dash"/>
                  <v:textbox inset="0,0,0,0">
                    <w:txbxContent>
                      <w:p w14:paraId="7AA73283" w14:textId="77777777" w:rsidR="001614B8" w:rsidRPr="000F56A5" w:rsidRDefault="001614B8" w:rsidP="00054965">
                        <w:pPr>
                          <w:pStyle w:val="a6"/>
                          <w:jc w:val="center"/>
                        </w:pPr>
                        <w:r w:rsidRPr="000F56A5">
                          <w:fldChar w:fldCharType="begin"/>
                        </w:r>
                        <w:r w:rsidRPr="000F56A5">
                          <w:instrText xml:space="preserve"> PAGE   \* MERGEFORMAT </w:instrText>
                        </w:r>
                        <w:r w:rsidRPr="000F56A5">
                          <w:fldChar w:fldCharType="separate"/>
                        </w:r>
                        <w:r w:rsidR="00C734C0">
                          <w:rPr>
                            <w:noProof/>
                          </w:rPr>
                          <w:t>3</w:t>
                        </w:r>
                        <w:r w:rsidRPr="000F56A5">
                          <w:fldChar w:fldCharType="end"/>
                        </w:r>
                      </w:p>
                      <w:p w14:paraId="0C285539" w14:textId="2282453E" w:rsidR="001614B8" w:rsidRPr="003D2645" w:rsidRDefault="001614B8" w:rsidP="003F4592">
                        <w:pPr>
                          <w:pStyle w:val="a6"/>
                          <w:jc w:val="center"/>
                          <w:rPr>
                            <w:rFonts w:cs="Arial"/>
                            <w:szCs w:val="20"/>
                          </w:rPr>
                        </w:pPr>
                      </w:p>
                    </w:txbxContent>
                  </v:textbox>
                </v:shape>
                <v:group id="Group 787" o:spid="_x0000_s1087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    <v:line id="Line 605" o:spid="_x0000_s1088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I5E8EAAADcAAAADwAAAGRycy9kb3ducmV2LnhtbESPX2vCMBTF3wf7DuEOfJupysqoRpHB&#10;2N6kKvh611ybanNTkmjrt18EwcfD+fPjLFaDbcWVfGgcK5iMMxDEldMN1wr2u+/3TxAhImtsHZOC&#10;GwVYLV9fFlho13NJ122sRRrhUKACE2NXSBkqQxbD2HXEyTs6bzEm6WupPfZp3LZymmW5tNhwIhjs&#10;6MtQdd5ebOKW9HPyPu8HDtXf5kTr0hx6pUZvw3oOItIQn+FH+1cryGcfcD+TjoB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MjkTwQAAANwAAAAPAAAAAAAAAAAAAAAA&#10;AKECAABkcnMvZG93bnJldi54bWxQSwUGAAAAAAQABAD5AAAAjwMAAAAA&#10;" strokeweight="1pt">
                    <v:stroke dashstyle="dash"/>
                  </v:line>
                  <v:line id="Line 606" o:spid="_x0000_s1089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CnZMAAAADcAAAADwAAAGRycy9kb3ducmV2LnhtbESPX2vCMBTF3wW/Q7iCbzOdQhnVKDIY&#10;802qgq/X5q6pa25KEm337RdB8PFw/vw4q81gW3EnHxrHCt5nGQjiyumGawWn49fbB4gQkTW2jknB&#10;HwXYrMejFRba9VzS/RBrkUY4FKjAxNgVUobKkMUwcx1x8n6ctxiT9LXUHvs0bls5z7JcWmw4EQx2&#10;9Gmo+j3cbOKW9H31Pu8HDtVlf6Vtac69UtPJsF2CiDTEV/jZ3mkF+SKHx5l0BOT6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Hgp2TAAAAA3AAAAA8AAAAAAAAAAAAAAAAA&#10;oQIAAGRycy9kb3ducmV2LnhtbFBLBQYAAAAABAAEAPkAAACOAwAAAAA=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1614B8" w:rsidRPr="003F379C" w14:paraId="6879B3B1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4F5866F1" w14:textId="77777777" w:rsidR="001614B8" w:rsidRPr="003F379C" w:rsidRDefault="001614B8" w:rsidP="004E7E91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0D71F968" w14:textId="77777777" w:rsidR="001614B8" w:rsidRPr="003F379C" w:rsidRDefault="001614B8" w:rsidP="004E7E91">
          <w:pPr>
            <w:pStyle w:val="a6"/>
            <w:jc w:val="center"/>
            <w:rPr>
              <w:noProof/>
            </w:rPr>
          </w:pPr>
        </w:p>
      </w:tc>
    </w:tr>
    <w:tr w:rsidR="001614B8" w:rsidRPr="003F379C" w14:paraId="148F564D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1FEF6DE3" w14:textId="77777777" w:rsidR="001614B8" w:rsidRPr="003F379C" w:rsidRDefault="001614B8" w:rsidP="004E7E91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3F57561C" w14:textId="77777777" w:rsidR="001614B8" w:rsidRPr="003F379C" w:rsidRDefault="001614B8" w:rsidP="004E7E91">
          <w:pPr>
            <w:pStyle w:val="a6"/>
            <w:jc w:val="center"/>
            <w:rPr>
              <w:noProof/>
            </w:rPr>
          </w:pPr>
        </w:p>
      </w:tc>
    </w:tr>
    <w:tr w:rsidR="001614B8" w:rsidRPr="00A43182" w14:paraId="702866E9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59EE918D" w14:textId="77777777" w:rsidR="001614B8" w:rsidRPr="003F379C" w:rsidRDefault="001614B8" w:rsidP="004E7E91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3052B64D" w14:textId="77777777" w:rsidR="001614B8" w:rsidRPr="00A43182" w:rsidRDefault="001614B8" w:rsidP="004E7E91">
          <w:pPr>
            <w:pStyle w:val="a6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 w:rsidR="00C734C0">
            <w:rPr>
              <w:noProof/>
            </w:rPr>
            <w:t xml:space="preserve"> </w:t>
          </w:r>
          <w:r w:rsidRPr="00A43182">
            <w:rPr>
              <w:noProof/>
            </w:rPr>
            <w:fldChar w:fldCharType="end"/>
          </w:r>
        </w:p>
      </w:tc>
    </w:tr>
  </w:tbl>
  <w:p w14:paraId="5900E8A9" w14:textId="77777777" w:rsidR="001614B8" w:rsidRPr="00055A16" w:rsidRDefault="001614B8" w:rsidP="00E104B8">
    <w:pPr>
      <w:pStyle w:val="a6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88448" behindDoc="1" locked="0" layoutInCell="1" allowOverlap="1" wp14:anchorId="12EA8A84" wp14:editId="4AD0ABBD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585" name="Группа 5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586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BAEB54" w14:textId="77777777" w:rsidR="001614B8" w:rsidRPr="004E7E91" w:rsidRDefault="001614B8" w:rsidP="00B74063">
                            <w:pPr>
                              <w:pStyle w:val="a6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FE08E3">
                              <w:rPr>
                                <w:i/>
                                <w:sz w:val="16"/>
                              </w:rPr>
                              <w:t>Документ разработан ООО «НК «Роснефть» -  НТЦ».</w:t>
                            </w:r>
                            <w:r w:rsidRPr="004B5684">
                              <w:rPr>
                                <w:i/>
                                <w:sz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587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588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589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1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592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4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5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596" name="Group 436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597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21FAB9" w14:textId="70E606FC" w:rsidR="001614B8" w:rsidRPr="003D2645" w:rsidRDefault="008E6BD5" w:rsidP="00055A16">
                              <w:pPr>
                                <w:pStyle w:val="a6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>
                                <w:rPr>
                                  <w:rFonts w:cs="Arial"/>
                                  <w:szCs w:val="20"/>
                                </w:rPr>
                                <w:t>43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598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599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00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90" style="position:absolute;margin-left:14.2pt;margin-top:14.2pt;width:566.95pt;height:813.55pt;z-index:-251628032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91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KxX8MA&#10;AADcAAAADwAAAGRycy9kb3ducmV2LnhtbESPwWrDMBBE74X+g9hCb43cGpvgRDHFYNqTIW4+YLE2&#10;lom1ci01dv6+KgR6HGbmDbMvVzuKK81+cKzgdZOAIO6cHrhXcPqqX7YgfEDWODomBTfyUB4eH/ZY&#10;aLfwka5t6EWEsC9QgQlhKqT0nSGLfuMm4uid3WwxRDn3Us+4RLgd5VuS5NLiwHHB4ESVoe7S/lgF&#10;zU2aJbXZqauqvMnT7xovH6NSz0/r+w5EoDX8h+/tT60g2+bwdyYeAX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KxX8MAAADcAAAADwAAAAAAAAAAAAAAAACYAgAAZHJzL2Rv&#10;d25yZXYueG1sUEsFBgAAAAAEAAQA9QAAAIgDAAAAAA==&#10;" filled="f" stroked="f">
                <v:textbox style="layout-flow:vertical;mso-layout-flow-alt:bottom-to-top" inset="0,0,0,0">
                  <w:txbxContent>
                    <w:p w14:paraId="6ABAEB54" w14:textId="77777777" w:rsidR="001614B8" w:rsidRPr="004E7E91" w:rsidRDefault="001614B8" w:rsidP="00B74063">
                      <w:pPr>
                        <w:pStyle w:val="a6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FE08E3">
                        <w:rPr>
                          <w:i/>
                          <w:sz w:val="16"/>
                        </w:rPr>
                        <w:t>Документ разработан ООО «НК «Роснефть» -  НТЦ».</w:t>
                      </w:r>
                      <w:r w:rsidRPr="004B5684">
                        <w:rPr>
                          <w:i/>
                          <w:sz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92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Gta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xb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JxrWvFAAAA3AAA&#10;AA8AAAAAAAAAAAAAAAAAqgIAAGRycy9kb3ducmV2LnhtbFBLBQYAAAAABAAEAPoAAACcAwAAAAA=&#10;">
                <v:group id="Group 624" o:spid="_x0000_s1093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45G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b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PuORnCAAAA3AAAAA8A&#10;AAAAAAAAAAAAAAAAqgIAAGRycy9kb3ducmV2LnhtbFBLBQYAAAAABAAEAPoAAACZAwAAAAA=&#10;">
                  <v:rect id="Rectangle 625" o:spid="_x0000_s1094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bZOsQA&#10;AADcAAAADwAAAGRycy9kb3ducmV2LnhtbESPwWrDMBBE74H+g9hCL6GRG9M2caOEUAj0VLCbD1is&#10;jWUqrYylxOrfR4VAjsPMvGE2u+SsuNAYes8KXhYFCOLW6547Bcefw/MKRIjIGq1nUvBHAXbbh9kG&#10;K+0nrunSxE5kCIcKFZgYh0rK0BpyGBZ+IM7eyY8OY5ZjJ/WIU4Y7K5dF8SYd9pwXDA70aaj9bc5O&#10;wTzY5Ezdlcv6PR3358mW5bdV6ukx7T9ARErxHr61v7SC19Ua/s/k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22TrEAAAA3AAAAA8AAAAAAAAAAAAAAAAAmAIAAGRycy9k&#10;b3ducmV2LnhtbFBLBQYAAAAABAAEAPUAAACJAwAAAAA=&#10;" filled="f" strokeweight=".5pt"/>
                  <v:rect id="Rectangle 626" o:spid="_x0000_s1095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z+pb4A&#10;AADcAAAADwAAAGRycy9kb3ducmV2LnhtbERPSwrCMBDdC94hjOBGNFVRtBpFBEEQwd8BhmZsS5tJ&#10;aVKttzcLweXj/dfb1pTiRbXLLSsYjyIQxInVOacKHvfDcAHCeWSNpWVS8CEH2023s8ZY2zdf6XXz&#10;qQgh7GJUkHlfxVK6JCODbmQr4sA9bW3QB1inUtf4DuGmlJMomkuDOYeGDCvaZ5QUt8Yo2C8jf6Dz&#10;9HI6TRs+26KpjsVAqX6v3a1AeGr9X/xzH7WC2TLMD2fCEZCb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OM/qW+AAAA3AAAAA8AAAAAAAAAAAAAAAAAmAIAAGRycy9kb3ducmV2&#10;LnhtbFBLBQYAAAAABAAEAPUAAACDAwAAAAA=&#10;" filled="f" strokeweight="1.25pt"/>
                </v:group>
                <v:group id="Group 627" o:spid="_x0000_s1096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0GW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w0GWcQAAADcAAAA&#10;DwAAAAAAAAAAAAAAAACqAgAAZHJzL2Rvd25yZXYueG1sUEsFBgAAAAAEAAQA+gAAAJsDAAAAAA==&#10;">
                  <v:rect id="Rectangle 628" o:spid="_x0000_s1097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LFScIA&#10;AADcAAAADwAAAGRycy9kb3ducmV2LnhtbESP3arCMBCE7wXfIazgjWiqckSrUUQQBBGOPw+wNGtb&#10;2mxKk2p9eyMIXg4z8w2z2rSmFA+qXW5ZwXgUgSBOrM45VXC77odzEM4jaywtk4IXOdisu50Vxto+&#10;+UyPi09FgLCLUUHmfRVL6ZKMDLqRrYiDd7e1QR9knUpd4zPATSknUTSTBnMOCxlWtMsoKS6NUbBb&#10;RH5Pp+n/8Tht+GSLpjoUA6X6vXa7BOGp9b/wt33QCv4WE/icCUdAr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EsVJwgAAANwAAAAPAAAAAAAAAAAAAAAAAJgCAABkcnMvZG93&#10;bnJldi54bWxQSwUGAAAAAAQABAD1AAAAhwMAAAAA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98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G808IAAADcAAAADwAAAGRycy9kb3ducmV2LnhtbESPT4vCMBTE78J+h/AWvGnq+me1GkWE&#10;Ba9V2fOjebbF5qXbpDZ++40geBxm5jfMZhdMLe7Uusqygsk4AUGcW11xoeBy/hktQTiPrLG2TAoe&#10;5GC3/RhsMNW254zuJ1+ICGGXooLS+yaV0uUlGXRj2xBH72pbgz7KtpC6xT7CTS2/kmQhDVYcF0ps&#10;6FBSfjt1RkGW/RW/nQv9fnkN37OLnpmkOyo1/Az7NQhPwb/Dr/ZRK5ivpvA8E4+A3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G808IAAADcAAAADwAAAAAAAAAAAAAA&#10;AAChAgAAZHJzL2Rvd25yZXYueG1sUEsFBgAAAAAEAAQA+QAAAJADAAAAAA==&#10;" strokeweight="1.25pt"/>
                  <v:shape id="AutoShape 630" o:spid="_x0000_s1099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gkp8IAAADcAAAADwAAAGRycy9kb3ducmV2LnhtbESPT4vCMBTE7wt+h/AEb2uqdP1TjSKC&#10;4LUqnh/Nsy02L7VJbfbbbxYW9jjMzG+Y7T6YRrypc7VlBbNpAoK4sLrmUsHtevpcgXAeWWNjmRR8&#10;k4P9bvSxxUzbgXN6X3wpIoRdhgoq79tMSldUZNBNbUscvYftDPoou1LqDocIN42cJ8lCGqw5LlTY&#10;0rGi4nnpjYI8f5X33oXhsHqEZXrTqUn6s1KTcThsQHgK/j/81z5rBV/rFH7PxCM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gkp8IAAADcAAAADwAAAAAAAAAAAAAA&#10;AAChAgAAZHJzL2Rvd25yZXYueG1sUEsFBgAAAAAEAAQA+QAAAJADAAAAAA==&#10;" strokeweight="1.25pt"/>
                  <v:shape id="AutoShape 631" o:spid="_x0000_s1100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SBPMMAAADcAAAADwAAAGRycy9kb3ducmV2LnhtbESPzWrDMBCE74G+g9hCb4nckqSpa9mE&#10;QCBXJ6bnxVr/UGvlWnKsvn1VKPQ4zMw3TFYEM4g7Ta63rOB5k4Agrq3uuVVQ3c7rAwjnkTUOlknB&#10;Nzko8odVhqm2C5d0v/pWRAi7FBV03o+plK7uyKDb2JE4eo2dDPoop1bqCZcIN4N8SZK9NNhzXOhw&#10;pFNH9ed1NgrK8qv9mF1YjocmvG4rvTXJfFHq6TEc30F4Cv4//Ne+aAW7tx38nolHQO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1kgTzDAAAA3AAAAA8AAAAAAAAAAAAA&#10;AAAAoQIAAGRycy9kb3ducmV2LnhtbFBLBQYAAAAABAAEAPkAAACRAwAAAAA=&#10;" strokeweight="1.25pt"/>
                </v:group>
              </v:group>
              <v:group id="Group 436" o:spid="_x0000_s1101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SeL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P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jkni3FAAAA3AAA&#10;AA8AAAAAAAAAAAAAAAAAqgIAAGRycy9kb3ducmV2LnhtbFBLBQYAAAAABAAEAPoAAACcAwAAAAA=&#10;">
                <v:shape id="Text Box 604" o:spid="_x0000_s1102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XlcMUA&#10;AADcAAAADwAAAGRycy9kb3ducmV2LnhtbESPQWvCQBSE70L/w/IKvenGQrWN2UgtWASx0LTeH9nX&#10;JDT7NuxuNPrrXUHwOMzMN0y2HEwrDuR8Y1nBdJKAIC6tbrhS8PuzHr+C8AFZY2uZFJzIwzJ/GGWY&#10;anvkbzoUoRIRwj5FBXUIXSqlL2sy6Ce2I47en3UGQ5SuktrhMcJNK5+TZCYNNhwXauzoo6byv+iN&#10;gn7fu/W0WW13n6ct+rOmVXL+UurpcXhfgAg0hHv41t5oBS9vc7ieiUdA5h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NeVwxQAAANwAAAAPAAAAAAAAAAAAAAAAAJgCAABkcnMv&#10;ZG93bnJldi54bWxQSwUGAAAAAAQABAD1AAAAigMAAAAA&#10;" filled="f" stroked="f">
                  <v:stroke dashstyle="dash"/>
                  <v:textbox inset="0,0,0,0">
                    <w:txbxContent>
                      <w:p w14:paraId="5F21FAB9" w14:textId="70E606FC" w:rsidR="001614B8" w:rsidRPr="003D2645" w:rsidRDefault="008E6BD5" w:rsidP="00055A16">
                        <w:pPr>
                          <w:pStyle w:val="a6"/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>
                          <w:rPr>
                            <w:rFonts w:cs="Arial"/>
                            <w:szCs w:val="20"/>
                          </w:rPr>
                          <w:t>43</w:t>
                        </w:r>
                      </w:p>
                    </w:txbxContent>
                  </v:textbox>
                </v:shape>
                <v:group id="Group 787" o:spid="_x0000_s1103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evxM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N6/EwwAAANwAAAAP&#10;AAAAAAAAAAAAAAAAAKoCAABkcnMvZG93bnJldi54bWxQSwUGAAAAAAQABAD6AAAAmgMAAAAA&#10;">
                  <v:line id="Line 605" o:spid="_x0000_s1104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wNUMEAAADcAAAADwAAAGRycy9kb3ducmV2LnhtbESPX2vCMBTF3wd+h3CFvc3UwUSrUUSQ&#10;7U2qgq/X5tpUm5uSZLZ++2Ug+Hg4f36cxaq3jbiTD7VjBeNRBoK4dLrmSsHxsP2YgggRWWPjmBQ8&#10;KMBqOXhbYK5dxwXd97ESaYRDjgpMjG0uZSgNWQwj1xIn7+K8xZikr6T22KVx28jPLJtIizUngsGW&#10;NobK2/7XJm5B31fvJ13PoTzvrrQuzKlT6n3Yr+cgIvXxFX62f7SCr9kM/s+kI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PA1QwQAAANwAAAAPAAAAAAAAAAAAAAAA&#10;AKECAABkcnMvZG93bnJldi54bWxQSwUGAAAAAAQABAD5AAAAjwMAAAAA&#10;" strokeweight="1pt">
                    <v:stroke dashstyle="dash"/>
                  </v:line>
                  <v:line id="Line 606" o:spid="_x0000_s1105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lQNr8AAADcAAAADwAAAGRycy9kb3ducmV2LnhtbERPTWvCQBC9F/oflin0pht7CCW6igjS&#10;3kqs4HXMjtlodjbsbk367zsHocfH+15tJt+rO8XUBTawmBegiJtgO24NHL/3s3dQKSNb7AOTgV9K&#10;sFk/P62wsmHkmu6H3CoJ4VShAZfzUGmdGkce0zwMxMJdQvSYBcZW24ijhPtevxVFqT12LA0OB9o5&#10;am6HHy+9NX1cYyzHiVNz/rrStnan0ZjXl2m7BJVpyv/ih/vTGigLmS9n5Ajo9R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ylQNr8AAADcAAAADwAAAAAAAAAAAAAAAACh&#10;AgAAZHJzL2Rvd25yZXYueG1sUEsFBgAAAAAEAAQA+QAAAI0DAAAAAA==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name w:val="WW8Num23"/>
    <w:styleLink w:val="29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/>
      </w:rPr>
    </w:lvl>
  </w:abstractNum>
  <w:abstractNum w:abstractNumId="1">
    <w:nsid w:val="059F526E"/>
    <w:multiLevelType w:val="multilevel"/>
    <w:tmpl w:val="6A3E560C"/>
    <w:lvl w:ilvl="0">
      <w:start w:val="1"/>
      <w:numFmt w:val="bullet"/>
      <w:pStyle w:val="a"/>
      <w:lvlText w:val=""/>
      <w:lvlJc w:val="left"/>
      <w:pPr>
        <w:ind w:left="992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5858EF"/>
    <w:multiLevelType w:val="hybridMultilevel"/>
    <w:tmpl w:val="0D66746A"/>
    <w:lvl w:ilvl="0" w:tplc="3D3222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A01347"/>
    <w:multiLevelType w:val="hybridMultilevel"/>
    <w:tmpl w:val="28BAC7B2"/>
    <w:lvl w:ilvl="0" w:tplc="A7201BBE">
      <w:start w:val="1"/>
      <w:numFmt w:val="russianLower"/>
      <w:lvlText w:val="%1)"/>
      <w:lvlJc w:val="left"/>
      <w:pPr>
        <w:tabs>
          <w:tab w:val="num" w:pos="964"/>
        </w:tabs>
        <w:ind w:firstLine="709"/>
      </w:pPr>
      <w:rPr>
        <w:rFonts w:cs="Times New Roman" w:hint="default"/>
      </w:rPr>
    </w:lvl>
    <w:lvl w:ilvl="1" w:tplc="9D7C18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F54EB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03E59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98C66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D229B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0DAD0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3E0E3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2602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2F4DB6"/>
    <w:multiLevelType w:val="hybridMultilevel"/>
    <w:tmpl w:val="1364398A"/>
    <w:lvl w:ilvl="0" w:tplc="6380B1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FC77F58"/>
    <w:multiLevelType w:val="multilevel"/>
    <w:tmpl w:val="9996A9A2"/>
    <w:lvl w:ilvl="0">
      <w:start w:val="1"/>
      <w:numFmt w:val="decimal"/>
      <w:pStyle w:val="1"/>
      <w:lvlText w:val="%1"/>
      <w:lvlJc w:val="left"/>
      <w:pPr>
        <w:ind w:left="1140" w:hanging="431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4548" w:hanging="578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277" w:hanging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1571" w:hanging="862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712" w:hanging="1003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860" w:hanging="1151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2002" w:hanging="1293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2143" w:hanging="1434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2285" w:hanging="1576"/>
      </w:pPr>
      <w:rPr>
        <w:rFonts w:hint="default"/>
      </w:rPr>
    </w:lvl>
  </w:abstractNum>
  <w:abstractNum w:abstractNumId="6">
    <w:nsid w:val="11B57CA6"/>
    <w:multiLevelType w:val="hybridMultilevel"/>
    <w:tmpl w:val="72129676"/>
    <w:lvl w:ilvl="0" w:tplc="B85C1B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662519B"/>
    <w:multiLevelType w:val="multilevel"/>
    <w:tmpl w:val="68249D96"/>
    <w:lvl w:ilvl="0">
      <w:start w:val="1"/>
      <w:numFmt w:val="decimal"/>
      <w:suff w:val="nothing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18B6259D"/>
    <w:multiLevelType w:val="multilevel"/>
    <w:tmpl w:val="6FA223C0"/>
    <w:lvl w:ilvl="0">
      <w:start w:val="1"/>
      <w:numFmt w:val="russianLower"/>
      <w:pStyle w:val="a0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a1"/>
      <w:lvlText w:val="%2)"/>
      <w:lvlJc w:val="left"/>
      <w:pPr>
        <w:ind w:left="0" w:firstLine="99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9">
    <w:nsid w:val="18C314F5"/>
    <w:multiLevelType w:val="singleLevel"/>
    <w:tmpl w:val="5066D326"/>
    <w:lvl w:ilvl="0">
      <w:numFmt w:val="bullet"/>
      <w:lvlText w:val="-"/>
      <w:lvlJc w:val="left"/>
      <w:pPr>
        <w:tabs>
          <w:tab w:val="num" w:pos="390"/>
        </w:tabs>
        <w:ind w:left="390" w:hanging="390"/>
      </w:pPr>
    </w:lvl>
  </w:abstractNum>
  <w:abstractNum w:abstractNumId="10">
    <w:nsid w:val="26831802"/>
    <w:multiLevelType w:val="hybridMultilevel"/>
    <w:tmpl w:val="81EA6850"/>
    <w:lvl w:ilvl="0" w:tplc="FFFFFFFF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91554E3"/>
    <w:multiLevelType w:val="hybridMultilevel"/>
    <w:tmpl w:val="9368A548"/>
    <w:lvl w:ilvl="0" w:tplc="D50CD0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7D7760D"/>
    <w:multiLevelType w:val="multilevel"/>
    <w:tmpl w:val="28CA1996"/>
    <w:styleLink w:val="10"/>
    <w:lvl w:ilvl="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AA0439D"/>
    <w:multiLevelType w:val="singleLevel"/>
    <w:tmpl w:val="16DE924C"/>
    <w:lvl w:ilvl="0">
      <w:numFmt w:val="bullet"/>
      <w:pStyle w:val="11"/>
      <w:lvlText w:val=""/>
      <w:lvlJc w:val="left"/>
      <w:pPr>
        <w:tabs>
          <w:tab w:val="num" w:pos="624"/>
        </w:tabs>
        <w:ind w:left="624" w:hanging="511"/>
      </w:pPr>
      <w:rPr>
        <w:rFonts w:ascii="Symbol" w:hAnsi="Symbol" w:hint="default"/>
      </w:rPr>
    </w:lvl>
  </w:abstractNum>
  <w:abstractNum w:abstractNumId="14">
    <w:nsid w:val="3FC7003C"/>
    <w:multiLevelType w:val="hybridMultilevel"/>
    <w:tmpl w:val="6CAC655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5C1CEB"/>
    <w:multiLevelType w:val="singleLevel"/>
    <w:tmpl w:val="033A2574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>
    <w:nsid w:val="42306F89"/>
    <w:multiLevelType w:val="hybridMultilevel"/>
    <w:tmpl w:val="3216F0B2"/>
    <w:lvl w:ilvl="0" w:tplc="CECE4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3694690"/>
    <w:multiLevelType w:val="hybridMultilevel"/>
    <w:tmpl w:val="8654A3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7B54083"/>
    <w:multiLevelType w:val="hybridMultilevel"/>
    <w:tmpl w:val="49E65E0E"/>
    <w:lvl w:ilvl="0" w:tplc="8F9A84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B638DE"/>
    <w:multiLevelType w:val="hybridMultilevel"/>
    <w:tmpl w:val="36DAD190"/>
    <w:lvl w:ilvl="0" w:tplc="FFFFFFFF">
      <w:start w:val="1"/>
      <w:numFmt w:val="decimal"/>
      <w:lvlText w:val="%1"/>
      <w:lvlJc w:val="left"/>
      <w:pPr>
        <w:tabs>
          <w:tab w:val="num" w:pos="939"/>
        </w:tabs>
        <w:ind w:left="939" w:hanging="371"/>
      </w:pPr>
      <w:rPr>
        <w:rFonts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/>
      </w:pPr>
      <w:rPr>
        <w:rFonts w:ascii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C761BCF"/>
    <w:multiLevelType w:val="hybridMultilevel"/>
    <w:tmpl w:val="0D586A12"/>
    <w:lvl w:ilvl="0" w:tplc="FFFFFFFF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55167C71"/>
    <w:multiLevelType w:val="hybridMultilevel"/>
    <w:tmpl w:val="A3FEE07A"/>
    <w:styleLink w:val="111111"/>
    <w:lvl w:ilvl="0" w:tplc="FFFFFFFF">
      <w:start w:val="1"/>
      <w:numFmt w:val="bullet"/>
      <w:lvlText w:val=""/>
      <w:lvlJc w:val="left"/>
      <w:pPr>
        <w:tabs>
          <w:tab w:val="num" w:pos="851"/>
        </w:tabs>
        <w:ind w:left="284" w:firstLine="709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6429"/>
        </w:tabs>
        <w:ind w:left="64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7149"/>
        </w:tabs>
        <w:ind w:left="71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7869"/>
        </w:tabs>
        <w:ind w:left="78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8589"/>
        </w:tabs>
        <w:ind w:left="85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9309"/>
        </w:tabs>
        <w:ind w:left="93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10029"/>
        </w:tabs>
        <w:ind w:left="100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10749"/>
        </w:tabs>
        <w:ind w:left="107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11469"/>
        </w:tabs>
        <w:ind w:left="11469" w:hanging="360"/>
      </w:pPr>
      <w:rPr>
        <w:rFonts w:ascii="Wingdings" w:hAnsi="Wingdings" w:hint="default"/>
      </w:rPr>
    </w:lvl>
  </w:abstractNum>
  <w:abstractNum w:abstractNumId="22">
    <w:nsid w:val="6A2853C9"/>
    <w:multiLevelType w:val="hybridMultilevel"/>
    <w:tmpl w:val="39D4E3E0"/>
    <w:lvl w:ilvl="0" w:tplc="D50CD0BC">
      <w:start w:val="1"/>
      <w:numFmt w:val="bullet"/>
      <w:lvlText w:val=""/>
      <w:lvlJc w:val="left"/>
      <w:pPr>
        <w:tabs>
          <w:tab w:val="num" w:pos="570"/>
        </w:tabs>
        <w:ind w:left="802" w:hanging="23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6CE606A1"/>
    <w:multiLevelType w:val="hybridMultilevel"/>
    <w:tmpl w:val="03FAD06C"/>
    <w:lvl w:ilvl="0" w:tplc="FFFFFFFF">
      <w:start w:val="1"/>
      <w:numFmt w:val="bullet"/>
      <w:lvlText w:val=""/>
      <w:lvlJc w:val="left"/>
      <w:pPr>
        <w:tabs>
          <w:tab w:val="num" w:pos="1647"/>
        </w:tabs>
        <w:ind w:left="1080" w:firstLine="709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11"/>
        </w:tabs>
        <w:ind w:left="181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31"/>
        </w:tabs>
        <w:ind w:left="253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51"/>
        </w:tabs>
        <w:ind w:left="325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71"/>
        </w:tabs>
        <w:ind w:left="397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91"/>
        </w:tabs>
        <w:ind w:left="469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11"/>
        </w:tabs>
        <w:ind w:left="541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31"/>
        </w:tabs>
        <w:ind w:left="613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51"/>
        </w:tabs>
        <w:ind w:left="6851" w:hanging="360"/>
      </w:pPr>
      <w:rPr>
        <w:rFonts w:ascii="Wingdings" w:hAnsi="Wingdings" w:hint="default"/>
      </w:rPr>
    </w:lvl>
  </w:abstractNum>
  <w:abstractNum w:abstractNumId="24">
    <w:nsid w:val="795C192B"/>
    <w:multiLevelType w:val="hybridMultilevel"/>
    <w:tmpl w:val="65BA1428"/>
    <w:lvl w:ilvl="0" w:tplc="A764335E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1"/>
  </w:num>
  <w:num w:numId="5">
    <w:abstractNumId w:val="22"/>
  </w:num>
  <w:num w:numId="6">
    <w:abstractNumId w:val="10"/>
  </w:num>
  <w:num w:numId="7">
    <w:abstractNumId w:val="21"/>
  </w:num>
  <w:num w:numId="8">
    <w:abstractNumId w:val="0"/>
  </w:num>
  <w:num w:numId="9">
    <w:abstractNumId w:val="13"/>
  </w:num>
  <w:num w:numId="10">
    <w:abstractNumId w:val="18"/>
  </w:num>
  <w:num w:numId="11">
    <w:abstractNumId w:val="9"/>
  </w:num>
  <w:num w:numId="12">
    <w:abstractNumId w:val="14"/>
  </w:num>
  <w:num w:numId="13">
    <w:abstractNumId w:val="20"/>
  </w:num>
  <w:num w:numId="14">
    <w:abstractNumId w:val="15"/>
  </w:num>
  <w:num w:numId="15">
    <w:abstractNumId w:val="19"/>
  </w:num>
  <w:num w:numId="16">
    <w:abstractNumId w:val="23"/>
  </w:num>
  <w:num w:numId="17">
    <w:abstractNumId w:val="7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4"/>
  </w:num>
  <w:num w:numId="22">
    <w:abstractNumId w:val="11"/>
  </w:num>
  <w:num w:numId="23">
    <w:abstractNumId w:val="17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  <w:num w:numId="30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176"/>
    <w:rsid w:val="0000097A"/>
    <w:rsid w:val="00004F43"/>
    <w:rsid w:val="0001213B"/>
    <w:rsid w:val="00013126"/>
    <w:rsid w:val="00021C41"/>
    <w:rsid w:val="0002251B"/>
    <w:rsid w:val="00023424"/>
    <w:rsid w:val="000251E5"/>
    <w:rsid w:val="00026279"/>
    <w:rsid w:val="00027827"/>
    <w:rsid w:val="00030BDC"/>
    <w:rsid w:val="0003129E"/>
    <w:rsid w:val="0003744E"/>
    <w:rsid w:val="00050A03"/>
    <w:rsid w:val="00054965"/>
    <w:rsid w:val="00055A16"/>
    <w:rsid w:val="00056C10"/>
    <w:rsid w:val="0006402D"/>
    <w:rsid w:val="00067778"/>
    <w:rsid w:val="000741B0"/>
    <w:rsid w:val="000779C4"/>
    <w:rsid w:val="00085402"/>
    <w:rsid w:val="00095681"/>
    <w:rsid w:val="000965F8"/>
    <w:rsid w:val="000A35CF"/>
    <w:rsid w:val="000A64E5"/>
    <w:rsid w:val="000B19C4"/>
    <w:rsid w:val="000B6291"/>
    <w:rsid w:val="000C4D4F"/>
    <w:rsid w:val="000C7019"/>
    <w:rsid w:val="000D032C"/>
    <w:rsid w:val="000D0830"/>
    <w:rsid w:val="000F0311"/>
    <w:rsid w:val="000F175C"/>
    <w:rsid w:val="000F3A21"/>
    <w:rsid w:val="000F56A5"/>
    <w:rsid w:val="00100C0E"/>
    <w:rsid w:val="00103236"/>
    <w:rsid w:val="001046F8"/>
    <w:rsid w:val="00104794"/>
    <w:rsid w:val="00105E73"/>
    <w:rsid w:val="001125E6"/>
    <w:rsid w:val="00113257"/>
    <w:rsid w:val="00113924"/>
    <w:rsid w:val="00117ACA"/>
    <w:rsid w:val="00117B4E"/>
    <w:rsid w:val="00120E4C"/>
    <w:rsid w:val="0012674A"/>
    <w:rsid w:val="00132F25"/>
    <w:rsid w:val="00133871"/>
    <w:rsid w:val="00134288"/>
    <w:rsid w:val="001360CB"/>
    <w:rsid w:val="00146312"/>
    <w:rsid w:val="00147061"/>
    <w:rsid w:val="00154175"/>
    <w:rsid w:val="0015545B"/>
    <w:rsid w:val="00155F96"/>
    <w:rsid w:val="0015723E"/>
    <w:rsid w:val="00157B36"/>
    <w:rsid w:val="001610C3"/>
    <w:rsid w:val="001614B8"/>
    <w:rsid w:val="0016460A"/>
    <w:rsid w:val="00177200"/>
    <w:rsid w:val="001814BD"/>
    <w:rsid w:val="001819AD"/>
    <w:rsid w:val="00193082"/>
    <w:rsid w:val="00195A6D"/>
    <w:rsid w:val="001960AE"/>
    <w:rsid w:val="00197040"/>
    <w:rsid w:val="0019773F"/>
    <w:rsid w:val="001B0769"/>
    <w:rsid w:val="001B378E"/>
    <w:rsid w:val="001C2BAC"/>
    <w:rsid w:val="001D43BA"/>
    <w:rsid w:val="001D651F"/>
    <w:rsid w:val="001D6916"/>
    <w:rsid w:val="001D6AC8"/>
    <w:rsid w:val="001E2F79"/>
    <w:rsid w:val="001F1B03"/>
    <w:rsid w:val="00201D26"/>
    <w:rsid w:val="00202527"/>
    <w:rsid w:val="00207D67"/>
    <w:rsid w:val="0021711F"/>
    <w:rsid w:val="00220315"/>
    <w:rsid w:val="0022126A"/>
    <w:rsid w:val="002304E7"/>
    <w:rsid w:val="002319C6"/>
    <w:rsid w:val="002353F0"/>
    <w:rsid w:val="0023560E"/>
    <w:rsid w:val="00240CDE"/>
    <w:rsid w:val="00243630"/>
    <w:rsid w:val="00245002"/>
    <w:rsid w:val="0024620E"/>
    <w:rsid w:val="00254B41"/>
    <w:rsid w:val="00256D2B"/>
    <w:rsid w:val="0026246A"/>
    <w:rsid w:val="002635C3"/>
    <w:rsid w:val="00264685"/>
    <w:rsid w:val="0026549C"/>
    <w:rsid w:val="002656EB"/>
    <w:rsid w:val="002679D9"/>
    <w:rsid w:val="0027725E"/>
    <w:rsid w:val="002774A2"/>
    <w:rsid w:val="00281EBD"/>
    <w:rsid w:val="002846A5"/>
    <w:rsid w:val="002924A1"/>
    <w:rsid w:val="00293A49"/>
    <w:rsid w:val="0029439B"/>
    <w:rsid w:val="002A2996"/>
    <w:rsid w:val="002C04AB"/>
    <w:rsid w:val="002C1A23"/>
    <w:rsid w:val="002C22C4"/>
    <w:rsid w:val="002D0A36"/>
    <w:rsid w:val="002D0BC9"/>
    <w:rsid w:val="002D21E8"/>
    <w:rsid w:val="002D21EA"/>
    <w:rsid w:val="002F1F99"/>
    <w:rsid w:val="002F5041"/>
    <w:rsid w:val="002F58D7"/>
    <w:rsid w:val="002F662B"/>
    <w:rsid w:val="0030017A"/>
    <w:rsid w:val="00300D11"/>
    <w:rsid w:val="003025D1"/>
    <w:rsid w:val="003102E9"/>
    <w:rsid w:val="00311801"/>
    <w:rsid w:val="003145D7"/>
    <w:rsid w:val="003178FD"/>
    <w:rsid w:val="0033038A"/>
    <w:rsid w:val="00330615"/>
    <w:rsid w:val="00330939"/>
    <w:rsid w:val="00333B54"/>
    <w:rsid w:val="00341A3B"/>
    <w:rsid w:val="0034229C"/>
    <w:rsid w:val="00342545"/>
    <w:rsid w:val="0035027A"/>
    <w:rsid w:val="003517FF"/>
    <w:rsid w:val="00361580"/>
    <w:rsid w:val="0037533B"/>
    <w:rsid w:val="003850D3"/>
    <w:rsid w:val="00392B9C"/>
    <w:rsid w:val="003932A5"/>
    <w:rsid w:val="00395E68"/>
    <w:rsid w:val="003A4CA2"/>
    <w:rsid w:val="003A6A69"/>
    <w:rsid w:val="003A7DFC"/>
    <w:rsid w:val="003B0302"/>
    <w:rsid w:val="003C24B0"/>
    <w:rsid w:val="003C57D7"/>
    <w:rsid w:val="003C7957"/>
    <w:rsid w:val="003C7F2C"/>
    <w:rsid w:val="003D2645"/>
    <w:rsid w:val="003D405F"/>
    <w:rsid w:val="003D471F"/>
    <w:rsid w:val="003D660A"/>
    <w:rsid w:val="003E1AF6"/>
    <w:rsid w:val="003F0101"/>
    <w:rsid w:val="003F1DBF"/>
    <w:rsid w:val="003F3520"/>
    <w:rsid w:val="003F379C"/>
    <w:rsid w:val="003F4592"/>
    <w:rsid w:val="00401722"/>
    <w:rsid w:val="00402BF3"/>
    <w:rsid w:val="00407BE5"/>
    <w:rsid w:val="00410030"/>
    <w:rsid w:val="00410F3B"/>
    <w:rsid w:val="00415269"/>
    <w:rsid w:val="00423471"/>
    <w:rsid w:val="00433108"/>
    <w:rsid w:val="00433663"/>
    <w:rsid w:val="0043379D"/>
    <w:rsid w:val="004347E9"/>
    <w:rsid w:val="00436608"/>
    <w:rsid w:val="00440CFB"/>
    <w:rsid w:val="004415A2"/>
    <w:rsid w:val="004417B2"/>
    <w:rsid w:val="00444402"/>
    <w:rsid w:val="00445148"/>
    <w:rsid w:val="00453B16"/>
    <w:rsid w:val="004630CF"/>
    <w:rsid w:val="0046371C"/>
    <w:rsid w:val="00466641"/>
    <w:rsid w:val="0047683F"/>
    <w:rsid w:val="00476FD3"/>
    <w:rsid w:val="00477885"/>
    <w:rsid w:val="00482D67"/>
    <w:rsid w:val="00492BF2"/>
    <w:rsid w:val="004967C7"/>
    <w:rsid w:val="004976B1"/>
    <w:rsid w:val="004A596B"/>
    <w:rsid w:val="004A632C"/>
    <w:rsid w:val="004B0A7A"/>
    <w:rsid w:val="004B5684"/>
    <w:rsid w:val="004B59E6"/>
    <w:rsid w:val="004B76DC"/>
    <w:rsid w:val="004C1995"/>
    <w:rsid w:val="004C21AA"/>
    <w:rsid w:val="004C378A"/>
    <w:rsid w:val="004C7D1D"/>
    <w:rsid w:val="004D0063"/>
    <w:rsid w:val="004D4CE4"/>
    <w:rsid w:val="004E4D5D"/>
    <w:rsid w:val="004E4F80"/>
    <w:rsid w:val="004E5188"/>
    <w:rsid w:val="004E5BAA"/>
    <w:rsid w:val="004E65D1"/>
    <w:rsid w:val="004E7E91"/>
    <w:rsid w:val="004F5486"/>
    <w:rsid w:val="004F7C92"/>
    <w:rsid w:val="005016B0"/>
    <w:rsid w:val="005123B0"/>
    <w:rsid w:val="0052039A"/>
    <w:rsid w:val="00520A99"/>
    <w:rsid w:val="0052283F"/>
    <w:rsid w:val="00522C20"/>
    <w:rsid w:val="00523E4F"/>
    <w:rsid w:val="005247A0"/>
    <w:rsid w:val="00532FBC"/>
    <w:rsid w:val="00535699"/>
    <w:rsid w:val="0053637E"/>
    <w:rsid w:val="005370FA"/>
    <w:rsid w:val="00550871"/>
    <w:rsid w:val="00552CD0"/>
    <w:rsid w:val="00555808"/>
    <w:rsid w:val="005577FD"/>
    <w:rsid w:val="005622CF"/>
    <w:rsid w:val="005623F0"/>
    <w:rsid w:val="005656F2"/>
    <w:rsid w:val="00566AF9"/>
    <w:rsid w:val="005672CF"/>
    <w:rsid w:val="00570208"/>
    <w:rsid w:val="005850D7"/>
    <w:rsid w:val="00586374"/>
    <w:rsid w:val="005A1149"/>
    <w:rsid w:val="005A5ABD"/>
    <w:rsid w:val="005B56E2"/>
    <w:rsid w:val="005C4680"/>
    <w:rsid w:val="005E116B"/>
    <w:rsid w:val="005E126D"/>
    <w:rsid w:val="005E3131"/>
    <w:rsid w:val="005E5075"/>
    <w:rsid w:val="005E54CB"/>
    <w:rsid w:val="005E54E3"/>
    <w:rsid w:val="005E5A6E"/>
    <w:rsid w:val="005F13BF"/>
    <w:rsid w:val="005F24F5"/>
    <w:rsid w:val="005F28A6"/>
    <w:rsid w:val="005F7136"/>
    <w:rsid w:val="0060657D"/>
    <w:rsid w:val="006077B8"/>
    <w:rsid w:val="006206D3"/>
    <w:rsid w:val="00621FEE"/>
    <w:rsid w:val="006227AE"/>
    <w:rsid w:val="00624111"/>
    <w:rsid w:val="006328BD"/>
    <w:rsid w:val="00636F2C"/>
    <w:rsid w:val="00642D64"/>
    <w:rsid w:val="00643905"/>
    <w:rsid w:val="006600D5"/>
    <w:rsid w:val="00662913"/>
    <w:rsid w:val="00665FA5"/>
    <w:rsid w:val="00670312"/>
    <w:rsid w:val="00677BC6"/>
    <w:rsid w:val="00687BAA"/>
    <w:rsid w:val="00693C40"/>
    <w:rsid w:val="0069575D"/>
    <w:rsid w:val="006971D6"/>
    <w:rsid w:val="006A19C7"/>
    <w:rsid w:val="006B33EB"/>
    <w:rsid w:val="006B4562"/>
    <w:rsid w:val="006B5091"/>
    <w:rsid w:val="006B5492"/>
    <w:rsid w:val="006B7C3C"/>
    <w:rsid w:val="006C5084"/>
    <w:rsid w:val="006C7918"/>
    <w:rsid w:val="006D04BD"/>
    <w:rsid w:val="006D7D13"/>
    <w:rsid w:val="006E0319"/>
    <w:rsid w:val="006E1225"/>
    <w:rsid w:val="006E4802"/>
    <w:rsid w:val="006F00A0"/>
    <w:rsid w:val="006F0369"/>
    <w:rsid w:val="006F537A"/>
    <w:rsid w:val="006F5BC9"/>
    <w:rsid w:val="006F60D5"/>
    <w:rsid w:val="006F7B31"/>
    <w:rsid w:val="00710E72"/>
    <w:rsid w:val="00712963"/>
    <w:rsid w:val="00717B14"/>
    <w:rsid w:val="00726374"/>
    <w:rsid w:val="00727AB1"/>
    <w:rsid w:val="00727EB3"/>
    <w:rsid w:val="0073593F"/>
    <w:rsid w:val="007404F9"/>
    <w:rsid w:val="00743154"/>
    <w:rsid w:val="0074319E"/>
    <w:rsid w:val="007448D7"/>
    <w:rsid w:val="007455CB"/>
    <w:rsid w:val="007520DB"/>
    <w:rsid w:val="00756EE6"/>
    <w:rsid w:val="00757D44"/>
    <w:rsid w:val="00760C1B"/>
    <w:rsid w:val="00762ECE"/>
    <w:rsid w:val="007707D1"/>
    <w:rsid w:val="00774008"/>
    <w:rsid w:val="00775963"/>
    <w:rsid w:val="007766E2"/>
    <w:rsid w:val="00782B41"/>
    <w:rsid w:val="00786667"/>
    <w:rsid w:val="00786A42"/>
    <w:rsid w:val="00790B93"/>
    <w:rsid w:val="0079175C"/>
    <w:rsid w:val="00791F06"/>
    <w:rsid w:val="00792FDB"/>
    <w:rsid w:val="007A00DB"/>
    <w:rsid w:val="007A37D8"/>
    <w:rsid w:val="007A7584"/>
    <w:rsid w:val="007B60F8"/>
    <w:rsid w:val="007B78BA"/>
    <w:rsid w:val="007C0615"/>
    <w:rsid w:val="007C240D"/>
    <w:rsid w:val="007C2612"/>
    <w:rsid w:val="007C2AA9"/>
    <w:rsid w:val="007C423C"/>
    <w:rsid w:val="007C429A"/>
    <w:rsid w:val="007D0AD2"/>
    <w:rsid w:val="007D3A8E"/>
    <w:rsid w:val="007D3DD2"/>
    <w:rsid w:val="007D5F89"/>
    <w:rsid w:val="007E31C2"/>
    <w:rsid w:val="007E4944"/>
    <w:rsid w:val="007E4BA8"/>
    <w:rsid w:val="007F16A5"/>
    <w:rsid w:val="007F1987"/>
    <w:rsid w:val="008030AD"/>
    <w:rsid w:val="00803CDD"/>
    <w:rsid w:val="008041CC"/>
    <w:rsid w:val="00813941"/>
    <w:rsid w:val="00815006"/>
    <w:rsid w:val="008429B4"/>
    <w:rsid w:val="00847292"/>
    <w:rsid w:val="008504BC"/>
    <w:rsid w:val="00853169"/>
    <w:rsid w:val="008544D5"/>
    <w:rsid w:val="00854AE9"/>
    <w:rsid w:val="0086084A"/>
    <w:rsid w:val="00861C40"/>
    <w:rsid w:val="00863C44"/>
    <w:rsid w:val="008661A4"/>
    <w:rsid w:val="008765C0"/>
    <w:rsid w:val="00880BDE"/>
    <w:rsid w:val="008838C3"/>
    <w:rsid w:val="008842FF"/>
    <w:rsid w:val="00884820"/>
    <w:rsid w:val="00890718"/>
    <w:rsid w:val="00890C6C"/>
    <w:rsid w:val="008924A3"/>
    <w:rsid w:val="008A0A2C"/>
    <w:rsid w:val="008A3113"/>
    <w:rsid w:val="008A44D6"/>
    <w:rsid w:val="008A6C61"/>
    <w:rsid w:val="008B18EA"/>
    <w:rsid w:val="008B53B1"/>
    <w:rsid w:val="008B63F8"/>
    <w:rsid w:val="008C08E8"/>
    <w:rsid w:val="008D3E04"/>
    <w:rsid w:val="008E50AF"/>
    <w:rsid w:val="008E5D6E"/>
    <w:rsid w:val="008E6BD5"/>
    <w:rsid w:val="008F044A"/>
    <w:rsid w:val="008F1E5D"/>
    <w:rsid w:val="008F3BF6"/>
    <w:rsid w:val="008F44A4"/>
    <w:rsid w:val="008F66FD"/>
    <w:rsid w:val="00904AFF"/>
    <w:rsid w:val="00904C3B"/>
    <w:rsid w:val="00907A48"/>
    <w:rsid w:val="009100E4"/>
    <w:rsid w:val="00911298"/>
    <w:rsid w:val="0091500C"/>
    <w:rsid w:val="00915521"/>
    <w:rsid w:val="00920F87"/>
    <w:rsid w:val="00921579"/>
    <w:rsid w:val="00922A38"/>
    <w:rsid w:val="00923F0E"/>
    <w:rsid w:val="0093033A"/>
    <w:rsid w:val="00937E09"/>
    <w:rsid w:val="00941E6D"/>
    <w:rsid w:val="0094203C"/>
    <w:rsid w:val="00952B40"/>
    <w:rsid w:val="00953CC5"/>
    <w:rsid w:val="0095513E"/>
    <w:rsid w:val="009571DD"/>
    <w:rsid w:val="00962661"/>
    <w:rsid w:val="00964CF5"/>
    <w:rsid w:val="00967C0B"/>
    <w:rsid w:val="00973FD3"/>
    <w:rsid w:val="00983F2C"/>
    <w:rsid w:val="00984581"/>
    <w:rsid w:val="0098504A"/>
    <w:rsid w:val="009A0440"/>
    <w:rsid w:val="009A1D3C"/>
    <w:rsid w:val="009A2744"/>
    <w:rsid w:val="009B0BC1"/>
    <w:rsid w:val="009B1C86"/>
    <w:rsid w:val="009B34A8"/>
    <w:rsid w:val="009B3CAB"/>
    <w:rsid w:val="009B7A02"/>
    <w:rsid w:val="009C35D2"/>
    <w:rsid w:val="009C6B9C"/>
    <w:rsid w:val="009D12D6"/>
    <w:rsid w:val="009F57B1"/>
    <w:rsid w:val="00A07E9C"/>
    <w:rsid w:val="00A2306B"/>
    <w:rsid w:val="00A2341C"/>
    <w:rsid w:val="00A23EDD"/>
    <w:rsid w:val="00A27223"/>
    <w:rsid w:val="00A30897"/>
    <w:rsid w:val="00A32FB4"/>
    <w:rsid w:val="00A34584"/>
    <w:rsid w:val="00A3648E"/>
    <w:rsid w:val="00A43182"/>
    <w:rsid w:val="00A452CF"/>
    <w:rsid w:val="00A52CDD"/>
    <w:rsid w:val="00A53F39"/>
    <w:rsid w:val="00A6040E"/>
    <w:rsid w:val="00A62086"/>
    <w:rsid w:val="00A62AEA"/>
    <w:rsid w:val="00A64F7D"/>
    <w:rsid w:val="00A65307"/>
    <w:rsid w:val="00A72B4D"/>
    <w:rsid w:val="00A74164"/>
    <w:rsid w:val="00A766DF"/>
    <w:rsid w:val="00A863CD"/>
    <w:rsid w:val="00A907E0"/>
    <w:rsid w:val="00A93D8C"/>
    <w:rsid w:val="00A95158"/>
    <w:rsid w:val="00A965B6"/>
    <w:rsid w:val="00AA13FA"/>
    <w:rsid w:val="00AA4E6E"/>
    <w:rsid w:val="00AB6644"/>
    <w:rsid w:val="00AC2570"/>
    <w:rsid w:val="00AC25E7"/>
    <w:rsid w:val="00AC2BB5"/>
    <w:rsid w:val="00AC3449"/>
    <w:rsid w:val="00AC6776"/>
    <w:rsid w:val="00AC6B26"/>
    <w:rsid w:val="00AC6E88"/>
    <w:rsid w:val="00AE439E"/>
    <w:rsid w:val="00AE4874"/>
    <w:rsid w:val="00AE54B5"/>
    <w:rsid w:val="00AE5AFC"/>
    <w:rsid w:val="00AF22D2"/>
    <w:rsid w:val="00B11BB6"/>
    <w:rsid w:val="00B22FDA"/>
    <w:rsid w:val="00B25741"/>
    <w:rsid w:val="00B31340"/>
    <w:rsid w:val="00B3278A"/>
    <w:rsid w:val="00B32A69"/>
    <w:rsid w:val="00B415F2"/>
    <w:rsid w:val="00B4420E"/>
    <w:rsid w:val="00B52238"/>
    <w:rsid w:val="00B551EB"/>
    <w:rsid w:val="00B60770"/>
    <w:rsid w:val="00B649BD"/>
    <w:rsid w:val="00B73465"/>
    <w:rsid w:val="00B73C59"/>
    <w:rsid w:val="00B74063"/>
    <w:rsid w:val="00B765D6"/>
    <w:rsid w:val="00B816B4"/>
    <w:rsid w:val="00B84284"/>
    <w:rsid w:val="00B9094D"/>
    <w:rsid w:val="00B92997"/>
    <w:rsid w:val="00B95602"/>
    <w:rsid w:val="00BA219A"/>
    <w:rsid w:val="00BA33AE"/>
    <w:rsid w:val="00BA6459"/>
    <w:rsid w:val="00BB0A53"/>
    <w:rsid w:val="00BB0F4C"/>
    <w:rsid w:val="00BB68E6"/>
    <w:rsid w:val="00BC2B96"/>
    <w:rsid w:val="00BC3EB9"/>
    <w:rsid w:val="00BC7072"/>
    <w:rsid w:val="00BD781A"/>
    <w:rsid w:val="00BE1B8E"/>
    <w:rsid w:val="00BE260E"/>
    <w:rsid w:val="00BE603C"/>
    <w:rsid w:val="00BF03DF"/>
    <w:rsid w:val="00BF31D9"/>
    <w:rsid w:val="00BF7F50"/>
    <w:rsid w:val="00C00B56"/>
    <w:rsid w:val="00C0318B"/>
    <w:rsid w:val="00C101E1"/>
    <w:rsid w:val="00C129D6"/>
    <w:rsid w:val="00C2234B"/>
    <w:rsid w:val="00C25509"/>
    <w:rsid w:val="00C3031A"/>
    <w:rsid w:val="00C31DE1"/>
    <w:rsid w:val="00C40C0C"/>
    <w:rsid w:val="00C41AA5"/>
    <w:rsid w:val="00C43572"/>
    <w:rsid w:val="00C457A3"/>
    <w:rsid w:val="00C50428"/>
    <w:rsid w:val="00C506B6"/>
    <w:rsid w:val="00C50B5F"/>
    <w:rsid w:val="00C55817"/>
    <w:rsid w:val="00C57D01"/>
    <w:rsid w:val="00C633EB"/>
    <w:rsid w:val="00C65873"/>
    <w:rsid w:val="00C70980"/>
    <w:rsid w:val="00C70FD7"/>
    <w:rsid w:val="00C734C0"/>
    <w:rsid w:val="00C74661"/>
    <w:rsid w:val="00C83237"/>
    <w:rsid w:val="00C838DD"/>
    <w:rsid w:val="00C8530A"/>
    <w:rsid w:val="00C94FAA"/>
    <w:rsid w:val="00CA1224"/>
    <w:rsid w:val="00CA3B43"/>
    <w:rsid w:val="00CA5176"/>
    <w:rsid w:val="00CA5F68"/>
    <w:rsid w:val="00CB25E6"/>
    <w:rsid w:val="00CB5460"/>
    <w:rsid w:val="00CC66BA"/>
    <w:rsid w:val="00CC775E"/>
    <w:rsid w:val="00CD07F9"/>
    <w:rsid w:val="00CD1C91"/>
    <w:rsid w:val="00CE2531"/>
    <w:rsid w:val="00CE2795"/>
    <w:rsid w:val="00D0261D"/>
    <w:rsid w:val="00D056E1"/>
    <w:rsid w:val="00D06885"/>
    <w:rsid w:val="00D211BC"/>
    <w:rsid w:val="00D2617F"/>
    <w:rsid w:val="00D32353"/>
    <w:rsid w:val="00D32C65"/>
    <w:rsid w:val="00D3634F"/>
    <w:rsid w:val="00D41938"/>
    <w:rsid w:val="00D43EC8"/>
    <w:rsid w:val="00D45D67"/>
    <w:rsid w:val="00D474D0"/>
    <w:rsid w:val="00D54A30"/>
    <w:rsid w:val="00D570B9"/>
    <w:rsid w:val="00D70641"/>
    <w:rsid w:val="00D73A94"/>
    <w:rsid w:val="00D73CFB"/>
    <w:rsid w:val="00D76097"/>
    <w:rsid w:val="00D76A73"/>
    <w:rsid w:val="00D77BCB"/>
    <w:rsid w:val="00D81857"/>
    <w:rsid w:val="00D83E24"/>
    <w:rsid w:val="00D86562"/>
    <w:rsid w:val="00D874CF"/>
    <w:rsid w:val="00D90072"/>
    <w:rsid w:val="00D90AAB"/>
    <w:rsid w:val="00D93D17"/>
    <w:rsid w:val="00D96486"/>
    <w:rsid w:val="00D971CE"/>
    <w:rsid w:val="00DA39D0"/>
    <w:rsid w:val="00DB29D6"/>
    <w:rsid w:val="00DB2D5C"/>
    <w:rsid w:val="00DB6308"/>
    <w:rsid w:val="00DB7B9C"/>
    <w:rsid w:val="00DC3D40"/>
    <w:rsid w:val="00DC718C"/>
    <w:rsid w:val="00DC7521"/>
    <w:rsid w:val="00DD268B"/>
    <w:rsid w:val="00DD66D9"/>
    <w:rsid w:val="00DD7920"/>
    <w:rsid w:val="00DE5556"/>
    <w:rsid w:val="00DF2288"/>
    <w:rsid w:val="00DF26C0"/>
    <w:rsid w:val="00DF37FB"/>
    <w:rsid w:val="00DF6CFE"/>
    <w:rsid w:val="00DF7021"/>
    <w:rsid w:val="00E104B8"/>
    <w:rsid w:val="00E151C7"/>
    <w:rsid w:val="00E15FB4"/>
    <w:rsid w:val="00E16F11"/>
    <w:rsid w:val="00E27CEF"/>
    <w:rsid w:val="00E31A27"/>
    <w:rsid w:val="00E32CF7"/>
    <w:rsid w:val="00E36A6E"/>
    <w:rsid w:val="00E458DB"/>
    <w:rsid w:val="00E472D1"/>
    <w:rsid w:val="00E50FCC"/>
    <w:rsid w:val="00E52F43"/>
    <w:rsid w:val="00E552EB"/>
    <w:rsid w:val="00E57A9D"/>
    <w:rsid w:val="00E631DA"/>
    <w:rsid w:val="00E65747"/>
    <w:rsid w:val="00E66224"/>
    <w:rsid w:val="00E71827"/>
    <w:rsid w:val="00E75344"/>
    <w:rsid w:val="00E7541E"/>
    <w:rsid w:val="00E77F1E"/>
    <w:rsid w:val="00E93BA2"/>
    <w:rsid w:val="00E96785"/>
    <w:rsid w:val="00EB0C2A"/>
    <w:rsid w:val="00EB1DC8"/>
    <w:rsid w:val="00EB2D92"/>
    <w:rsid w:val="00EC2CA4"/>
    <w:rsid w:val="00ED24D0"/>
    <w:rsid w:val="00ED3EF6"/>
    <w:rsid w:val="00ED5EEB"/>
    <w:rsid w:val="00EE199F"/>
    <w:rsid w:val="00EE3F1F"/>
    <w:rsid w:val="00EE53A5"/>
    <w:rsid w:val="00EE6531"/>
    <w:rsid w:val="00EF0247"/>
    <w:rsid w:val="00EF35E8"/>
    <w:rsid w:val="00F0244A"/>
    <w:rsid w:val="00F03578"/>
    <w:rsid w:val="00F10F94"/>
    <w:rsid w:val="00F20CF6"/>
    <w:rsid w:val="00F217E4"/>
    <w:rsid w:val="00F21808"/>
    <w:rsid w:val="00F41788"/>
    <w:rsid w:val="00F4199F"/>
    <w:rsid w:val="00F46B78"/>
    <w:rsid w:val="00F513AF"/>
    <w:rsid w:val="00F521D3"/>
    <w:rsid w:val="00F52CCD"/>
    <w:rsid w:val="00F609A2"/>
    <w:rsid w:val="00F70984"/>
    <w:rsid w:val="00F70F63"/>
    <w:rsid w:val="00F84947"/>
    <w:rsid w:val="00F861AB"/>
    <w:rsid w:val="00F865C1"/>
    <w:rsid w:val="00F916D5"/>
    <w:rsid w:val="00F966D8"/>
    <w:rsid w:val="00F96884"/>
    <w:rsid w:val="00FA01DD"/>
    <w:rsid w:val="00FA1375"/>
    <w:rsid w:val="00FA71BF"/>
    <w:rsid w:val="00FB45F4"/>
    <w:rsid w:val="00FC7FF6"/>
    <w:rsid w:val="00FD0885"/>
    <w:rsid w:val="00FD63B8"/>
    <w:rsid w:val="00FE08E3"/>
    <w:rsid w:val="00FE0BA5"/>
    <w:rsid w:val="00FE6CC1"/>
    <w:rsid w:val="00FF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C56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a2">
    <w:name w:val="Normal"/>
    <w:qFormat/>
    <w:rsid w:val="00B74063"/>
    <w:pPr>
      <w:spacing w:line="360" w:lineRule="auto"/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aliases w:val="новая страница,раздел,Заголовок 01, раздел,раздел Знак, раздел Знак,раздел Знак Знак,iiaay no?aieoa,?acaae,OG Heading 1,Заголовок 1 Знак1,Заголовок 1 Знак2,Заголовок 1 Знак1 Знак2,новая страница Знак1,Заголовок 1 Знак1 Знак Знак2,H1,Раздел"/>
    <w:next w:val="a2"/>
    <w:link w:val="12"/>
    <w:uiPriority w:val="9"/>
    <w:qFormat/>
    <w:rsid w:val="00A93D8C"/>
    <w:pPr>
      <w:keepNext/>
      <w:keepLines/>
      <w:pageBreakBefore/>
      <w:numPr>
        <w:numId w:val="1"/>
      </w:numPr>
      <w:tabs>
        <w:tab w:val="left" w:pos="1140"/>
        <w:tab w:val="left" w:pos="1418"/>
      </w:tabs>
      <w:suppressAutoHyphens/>
      <w:spacing w:after="220" w:line="276" w:lineRule="auto"/>
      <w:ind w:right="709"/>
      <w:jc w:val="both"/>
      <w:outlineLvl w:val="0"/>
    </w:pPr>
    <w:rPr>
      <w:rFonts w:eastAsia="Times New Roman"/>
      <w:b/>
      <w:bCs/>
      <w:caps/>
      <w:sz w:val="22"/>
      <w:szCs w:val="28"/>
      <w:lang w:eastAsia="en-US"/>
    </w:rPr>
  </w:style>
  <w:style w:type="paragraph" w:styleId="2">
    <w:name w:val="heading 2"/>
    <w:aliases w:val="Знак2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Зн,заголовок"/>
    <w:next w:val="a2"/>
    <w:link w:val="20"/>
    <w:uiPriority w:val="9"/>
    <w:unhideWhenUsed/>
    <w:qFormat/>
    <w:rsid w:val="00FD63B8"/>
    <w:pPr>
      <w:keepNext/>
      <w:keepLines/>
      <w:numPr>
        <w:ilvl w:val="1"/>
        <w:numId w:val="1"/>
      </w:numPr>
      <w:tabs>
        <w:tab w:val="left" w:pos="1287"/>
        <w:tab w:val="left" w:pos="1418"/>
      </w:tabs>
      <w:suppressAutoHyphens/>
      <w:spacing w:before="220" w:after="220" w:line="276" w:lineRule="auto"/>
      <w:ind w:right="709"/>
      <w:jc w:val="both"/>
      <w:outlineLvl w:val="1"/>
    </w:pPr>
    <w:rPr>
      <w:rFonts w:eastAsia="Times New Roman"/>
      <w:b/>
      <w:bCs/>
      <w:sz w:val="22"/>
      <w:szCs w:val="26"/>
      <w:lang w:eastAsia="en-US"/>
    </w:rPr>
  </w:style>
  <w:style w:type="paragraph" w:styleId="3">
    <w:name w:val="heading 3"/>
    <w:aliases w:val="H3,1.1.1.,Заголовок 3 Знак + 12 пт,не курсив,Междустр.интервал:  полуторн...,Engineer Z 1.1.1,@Заголовок 3,- 1.1.1,Пункт,- 1.1.11,- 1.1.12,- 1.1.13,- 1.1.14,RNGP3,Заголовок 3 Знак1 Знак1,Заголовок 3 Знак Знак Знак,- 1.1,- 1.1.1 Знак, 1.1.1."/>
    <w:next w:val="a2"/>
    <w:link w:val="30"/>
    <w:uiPriority w:val="9"/>
    <w:unhideWhenUsed/>
    <w:qFormat/>
    <w:rsid w:val="00FD63B8"/>
    <w:pPr>
      <w:keepNext/>
      <w:keepLines/>
      <w:numPr>
        <w:ilvl w:val="2"/>
        <w:numId w:val="1"/>
      </w:numPr>
      <w:tabs>
        <w:tab w:val="left" w:pos="1429"/>
      </w:tabs>
      <w:suppressAutoHyphens/>
      <w:spacing w:before="220" w:after="220" w:line="276" w:lineRule="auto"/>
      <w:ind w:left="1418" w:right="709"/>
      <w:jc w:val="both"/>
      <w:outlineLvl w:val="2"/>
    </w:pPr>
    <w:rPr>
      <w:rFonts w:eastAsia="Times New Roman"/>
      <w:b/>
      <w:bCs/>
      <w:i/>
      <w:sz w:val="22"/>
      <w:szCs w:val="22"/>
      <w:lang w:eastAsia="en-US"/>
    </w:rPr>
  </w:style>
  <w:style w:type="paragraph" w:styleId="4">
    <w:name w:val="heading 4"/>
    <w:aliases w:val=" Знак8,Знак8,H4,@Заголовок 4,Подпункт,. (A.),OG Heading 4,RNGP4,Подпункт Знак,§1.1.1.1.,§1.1.1.1,- 1.1.1.1,RSKH4,- 11,11,- 13,13,- 14,14,EIA H4,heading 8,carter ecological heading 4,Level 4,D&amp;M4,D&amp;M 4,RSK-H4,Heading 4-DO NOT USE"/>
    <w:next w:val="a2"/>
    <w:link w:val="40"/>
    <w:uiPriority w:val="9"/>
    <w:unhideWhenUsed/>
    <w:qFormat/>
    <w:rsid w:val="00FD63B8"/>
    <w:pPr>
      <w:keepNext/>
      <w:keepLines/>
      <w:numPr>
        <w:ilvl w:val="3"/>
        <w:numId w:val="1"/>
      </w:numPr>
      <w:tabs>
        <w:tab w:val="left" w:pos="1571"/>
        <w:tab w:val="left" w:pos="1701"/>
      </w:tabs>
      <w:suppressAutoHyphens/>
      <w:spacing w:before="220" w:after="220" w:line="276" w:lineRule="auto"/>
      <w:ind w:right="709"/>
      <w:jc w:val="both"/>
      <w:outlineLvl w:val="3"/>
    </w:pPr>
    <w:rPr>
      <w:rFonts w:eastAsia="Times New Roman"/>
      <w:bCs/>
      <w:i/>
      <w:iCs/>
      <w:sz w:val="22"/>
      <w:szCs w:val="22"/>
      <w:lang w:eastAsia="en-US"/>
    </w:rPr>
  </w:style>
  <w:style w:type="paragraph" w:styleId="5">
    <w:name w:val="heading 5"/>
    <w:aliases w:val="H5,@Заголовок 5,Block Label,Underline,Block Label1,Block Label2,Block Label3,Block Label11,Block Label21,Block Label4,Block Label12,Block Label22,Block Label5,Block Label13,Block Label23,Block Label6,Block Label7,Block Label8,RNGP5, Знак7"/>
    <w:basedOn w:val="a2"/>
    <w:next w:val="a2"/>
    <w:link w:val="50"/>
    <w:uiPriority w:val="9"/>
    <w:unhideWhenUsed/>
    <w:qFormat/>
    <w:rsid w:val="00921579"/>
    <w:pPr>
      <w:keepNext/>
      <w:keepLines/>
      <w:numPr>
        <w:ilvl w:val="4"/>
        <w:numId w:val="1"/>
      </w:numPr>
      <w:spacing w:before="200"/>
      <w:outlineLvl w:val="4"/>
    </w:pPr>
    <w:rPr>
      <w:rFonts w:eastAsia="Times New Roman"/>
      <w:color w:val="243F60"/>
    </w:rPr>
  </w:style>
  <w:style w:type="paragraph" w:styleId="6">
    <w:name w:val="heading 6"/>
    <w:aliases w:val=" Знак6,Знак6,H6,@Заголовок 6,RNGP6,Таблица №,OG Distribution"/>
    <w:basedOn w:val="a2"/>
    <w:next w:val="a2"/>
    <w:link w:val="60"/>
    <w:uiPriority w:val="9"/>
    <w:unhideWhenUsed/>
    <w:qFormat/>
    <w:rsid w:val="00921579"/>
    <w:pPr>
      <w:keepNext/>
      <w:keepLines/>
      <w:numPr>
        <w:ilvl w:val="5"/>
        <w:numId w:val="1"/>
      </w:numPr>
      <w:spacing w:before="200"/>
      <w:outlineLvl w:val="5"/>
    </w:pPr>
    <w:rPr>
      <w:rFonts w:eastAsia="Times New Roman"/>
      <w:i/>
      <w:iCs/>
      <w:color w:val="243F60"/>
    </w:rPr>
  </w:style>
  <w:style w:type="paragraph" w:styleId="7">
    <w:name w:val="heading 7"/>
    <w:aliases w:val=" Знак5,Знак5,@Заголовок 7,RNGP7,Not in Use,Itallics,Italics"/>
    <w:basedOn w:val="a2"/>
    <w:next w:val="a2"/>
    <w:link w:val="70"/>
    <w:uiPriority w:val="9"/>
    <w:unhideWhenUsed/>
    <w:qFormat/>
    <w:rsid w:val="00921579"/>
    <w:pPr>
      <w:keepNext/>
      <w:keepLines/>
      <w:numPr>
        <w:ilvl w:val="6"/>
        <w:numId w:val="1"/>
      </w:numPr>
      <w:spacing w:before="200"/>
      <w:outlineLvl w:val="6"/>
    </w:pPr>
    <w:rPr>
      <w:rFonts w:eastAsia="Times New Roman"/>
      <w:i/>
      <w:iCs/>
      <w:color w:val="404040"/>
    </w:rPr>
  </w:style>
  <w:style w:type="paragraph" w:styleId="8">
    <w:name w:val="heading 8"/>
    <w:aliases w:val=" Знак4,Знак4,@Заголовок 8,RNGP8,Знак81,not In use,GFDSN H,Знак811"/>
    <w:basedOn w:val="a2"/>
    <w:next w:val="a2"/>
    <w:link w:val="80"/>
    <w:uiPriority w:val="9"/>
    <w:unhideWhenUsed/>
    <w:qFormat/>
    <w:rsid w:val="00921579"/>
    <w:pPr>
      <w:keepNext/>
      <w:keepLines/>
      <w:numPr>
        <w:ilvl w:val="7"/>
        <w:numId w:val="1"/>
      </w:numPr>
      <w:spacing w:before="200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aliases w:val=" Знак3,@Заголовок 9,Заголовок 90,RNGP9,Знак3, Heading 9 NOT IN USE,Not in use,Heading 9,Table 1,Bibliography,Список литературы1"/>
    <w:basedOn w:val="a2"/>
    <w:next w:val="a2"/>
    <w:link w:val="90"/>
    <w:uiPriority w:val="9"/>
    <w:unhideWhenUsed/>
    <w:qFormat/>
    <w:rsid w:val="00921579"/>
    <w:pPr>
      <w:keepNext/>
      <w:keepLines/>
      <w:numPr>
        <w:ilvl w:val="8"/>
        <w:numId w:val="1"/>
      </w:numPr>
      <w:spacing w:before="20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ВерхКолонтитул,header-first,HeaderPort,??????? ??????????,Верхний колонтитул1,h"/>
    <w:basedOn w:val="a7"/>
    <w:link w:val="a8"/>
    <w:unhideWhenUsed/>
    <w:qFormat/>
    <w:rsid w:val="0027725E"/>
    <w:pPr>
      <w:tabs>
        <w:tab w:val="center" w:pos="4677"/>
      </w:tabs>
    </w:pPr>
  </w:style>
  <w:style w:type="character" w:customStyle="1" w:styleId="a8">
    <w:name w:val="Верхний колонтитул Знак"/>
    <w:aliases w:val="ВерхКолонтитул Знак,header-first Знак,HeaderPort Знак,??????? ?????????? Знак,Верхний колонтитул1 Знак,h Знак"/>
    <w:link w:val="a6"/>
    <w:rsid w:val="0027725E"/>
    <w:rPr>
      <w:szCs w:val="22"/>
      <w:lang w:eastAsia="en-US"/>
    </w:rPr>
  </w:style>
  <w:style w:type="paragraph" w:styleId="a7">
    <w:name w:val="footer"/>
    <w:link w:val="a9"/>
    <w:unhideWhenUsed/>
    <w:qFormat/>
    <w:rsid w:val="00AC2BB5"/>
    <w:pPr>
      <w:tabs>
        <w:tab w:val="right" w:pos="9355"/>
      </w:tabs>
    </w:pPr>
    <w:rPr>
      <w:szCs w:val="22"/>
      <w:lang w:eastAsia="en-US"/>
    </w:rPr>
  </w:style>
  <w:style w:type="character" w:customStyle="1" w:styleId="a9">
    <w:name w:val="Нижний колонтитул Знак"/>
    <w:link w:val="a7"/>
    <w:rsid w:val="00AC2BB5"/>
    <w:rPr>
      <w:szCs w:val="22"/>
      <w:lang w:eastAsia="en-US"/>
    </w:rPr>
  </w:style>
  <w:style w:type="paragraph" w:customStyle="1" w:styleId="aa">
    <w:name w:val="Титул"/>
    <w:link w:val="ab"/>
    <w:qFormat/>
    <w:rsid w:val="00AC2BB5"/>
    <w:pPr>
      <w:suppressAutoHyphens/>
      <w:jc w:val="center"/>
    </w:pPr>
    <w:rPr>
      <w:rFonts w:eastAsia="Times New Roman"/>
      <w:b/>
      <w:bCs/>
      <w:sz w:val="32"/>
      <w:szCs w:val="22"/>
      <w:lang w:eastAsia="en-US"/>
    </w:rPr>
  </w:style>
  <w:style w:type="paragraph" w:customStyle="1" w:styleId="ac">
    <w:name w:val="Таблица"/>
    <w:link w:val="ad"/>
    <w:qFormat/>
    <w:rsid w:val="00AC2BB5"/>
    <w:pPr>
      <w:jc w:val="both"/>
    </w:pPr>
    <w:rPr>
      <w:rFonts w:eastAsia="Times New Roman"/>
      <w:sz w:val="22"/>
      <w:szCs w:val="22"/>
      <w:lang w:eastAsia="en-US"/>
    </w:rPr>
  </w:style>
  <w:style w:type="character" w:customStyle="1" w:styleId="ab">
    <w:name w:val="Титул Знак"/>
    <w:link w:val="aa"/>
    <w:rsid w:val="00AC2BB5"/>
    <w:rPr>
      <w:rFonts w:eastAsia="Times New Roman"/>
      <w:b/>
      <w:bCs/>
      <w:sz w:val="32"/>
      <w:szCs w:val="22"/>
      <w:lang w:eastAsia="en-US"/>
    </w:rPr>
  </w:style>
  <w:style w:type="character" w:customStyle="1" w:styleId="12">
    <w:name w:val="Заголовок 1 Знак"/>
    <w:aliases w:val="новая страница Знак,раздел Знак1,Заголовок 01 Знак, раздел Знак1,раздел Знак Знак1, раздел Знак Знак,раздел Знак Знак Знак,iiaay no?aieoa Знак,?acaae Знак,OG Heading 1 Знак,Заголовок 1 Знак1 Знак,Заголовок 1 Знак2 Знак,H1 Знак"/>
    <w:link w:val="1"/>
    <w:uiPriority w:val="9"/>
    <w:rsid w:val="00A93D8C"/>
    <w:rPr>
      <w:rFonts w:eastAsia="Times New Roman"/>
      <w:b/>
      <w:bCs/>
      <w:caps/>
      <w:sz w:val="22"/>
      <w:szCs w:val="28"/>
      <w:lang w:eastAsia="en-US"/>
    </w:rPr>
  </w:style>
  <w:style w:type="character" w:customStyle="1" w:styleId="ad">
    <w:name w:val="Таблица Знак"/>
    <w:link w:val="ac"/>
    <w:rsid w:val="00AC2BB5"/>
    <w:rPr>
      <w:rFonts w:eastAsia="Times New Roman"/>
      <w:sz w:val="22"/>
      <w:szCs w:val="22"/>
      <w:lang w:eastAsia="en-US"/>
    </w:rPr>
  </w:style>
  <w:style w:type="character" w:customStyle="1" w:styleId="20">
    <w:name w:val="Заголовок 2 Знак"/>
    <w:aliases w:val="Знак2 Знак1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нак Знак1 Знак1 Знак"/>
    <w:link w:val="2"/>
    <w:uiPriority w:val="9"/>
    <w:rsid w:val="00FD63B8"/>
    <w:rPr>
      <w:rFonts w:eastAsia="Times New Roman"/>
      <w:b/>
      <w:bCs/>
      <w:sz w:val="22"/>
      <w:szCs w:val="26"/>
      <w:lang w:eastAsia="en-US"/>
    </w:rPr>
  </w:style>
  <w:style w:type="character" w:customStyle="1" w:styleId="30">
    <w:name w:val="Заголовок 3 Знак"/>
    <w:aliases w:val="H3 Знак,1.1.1. Знак,Заголовок 3 Знак + 12 пт Знак,не курсив Знак,Междустр.интервал:  полуторн... Знак,Engineer Z 1.1.1 Знак,@Заголовок 3 Знак,- 1.1.1 Знак1,Пункт Знак,- 1.1.11 Знак,- 1.1.12 Знак,- 1.1.13 Знак,- 1.1.14 Знак,RNGP3 Знак"/>
    <w:link w:val="3"/>
    <w:uiPriority w:val="9"/>
    <w:rsid w:val="00FD63B8"/>
    <w:rPr>
      <w:rFonts w:eastAsia="Times New Roman"/>
      <w:b/>
      <w:bCs/>
      <w:i/>
      <w:sz w:val="22"/>
      <w:szCs w:val="22"/>
      <w:lang w:eastAsia="en-US"/>
    </w:rPr>
  </w:style>
  <w:style w:type="character" w:customStyle="1" w:styleId="40">
    <w:name w:val="Заголовок 4 Знак"/>
    <w:aliases w:val=" Знак8 Знак,Знак8 Знак,H4 Знак,@Заголовок 4 Знак,Подпункт Знак1,. (A.) Знак,OG Heading 4 Знак,RNGP4 Знак,Подпункт Знак Знак,§1.1.1.1. Знак,§1.1.1.1 Знак,- 1.1.1.1 Знак,RSKH4 Знак,- 11 Знак,11 Знак,- 13 Знак,13 Знак,- 14 Знак,14 Знак"/>
    <w:link w:val="4"/>
    <w:uiPriority w:val="9"/>
    <w:rsid w:val="00FD63B8"/>
    <w:rPr>
      <w:rFonts w:eastAsia="Times New Roman"/>
      <w:bCs/>
      <w:i/>
      <w:iCs/>
      <w:sz w:val="22"/>
      <w:szCs w:val="22"/>
      <w:lang w:eastAsia="en-US"/>
    </w:rPr>
  </w:style>
  <w:style w:type="character" w:customStyle="1" w:styleId="50">
    <w:name w:val="Заголовок 5 Знак"/>
    <w:aliases w:val="H5 Знак,@Заголовок 5 Знак,Block Label Знак,Underline Знак,Block Label1 Знак,Block Label2 Знак,Block Label3 Знак,Block Label11 Знак,Block Label21 Знак,Block Label4 Знак,Block Label12 Знак,Block Label22 Знак,Block Label5 Знак,RNGP5 Знак"/>
    <w:link w:val="5"/>
    <w:uiPriority w:val="9"/>
    <w:rsid w:val="00921579"/>
    <w:rPr>
      <w:rFonts w:eastAsia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aliases w:val=" Знак6 Знак,Знак6 Знак,H6 Знак,@Заголовок 6 Знак,RNGP6 Знак,Таблица № Знак,OG Distribution Знак"/>
    <w:link w:val="6"/>
    <w:uiPriority w:val="9"/>
    <w:rsid w:val="00921579"/>
    <w:rPr>
      <w:rFonts w:eastAsia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aliases w:val=" Знак5 Знак,Знак5 Знак,@Заголовок 7 Знак,RNGP7 Знак,Not in Use Знак,Itallics Знак,Italics Знак"/>
    <w:link w:val="7"/>
    <w:uiPriority w:val="9"/>
    <w:rsid w:val="00921579"/>
    <w:rPr>
      <w:rFonts w:eastAsia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aliases w:val=" Знак4 Знак,Знак4 Знак,@Заголовок 8 Знак,RNGP8 Знак,Знак81 Знак,not In use Знак,GFDSN H Знак,Знак811 Знак"/>
    <w:link w:val="8"/>
    <w:uiPriority w:val="9"/>
    <w:rsid w:val="00921579"/>
    <w:rPr>
      <w:rFonts w:eastAsia="Times New Roman"/>
      <w:color w:val="404040"/>
      <w:lang w:eastAsia="en-US"/>
    </w:rPr>
  </w:style>
  <w:style w:type="character" w:customStyle="1" w:styleId="90">
    <w:name w:val="Заголовок 9 Знак"/>
    <w:aliases w:val=" Знак3 Знак,@Заголовок 9 Знак,Заголовок 90 Знак,RNGP9 Знак,Знак3 Знак, Heading 9 NOT IN USE Знак,Not in use Знак,Heading 9 Знак,Table 1 Знак,Bibliography Знак,Список литературы1 Знак"/>
    <w:link w:val="9"/>
    <w:uiPriority w:val="9"/>
    <w:rsid w:val="00921579"/>
    <w:rPr>
      <w:rFonts w:eastAsia="Times New Roman"/>
      <w:i/>
      <w:iCs/>
      <w:color w:val="404040"/>
      <w:lang w:eastAsia="en-US"/>
    </w:rPr>
  </w:style>
  <w:style w:type="paragraph" w:customStyle="1" w:styleId="a0">
    <w:name w:val="Абзац буквенного списка"/>
    <w:qFormat/>
    <w:rsid w:val="00727EB3"/>
    <w:pPr>
      <w:numPr>
        <w:numId w:val="2"/>
      </w:numPr>
      <w:tabs>
        <w:tab w:val="left" w:pos="992"/>
      </w:tabs>
      <w:spacing w:line="360" w:lineRule="auto"/>
      <w:jc w:val="both"/>
    </w:pPr>
    <w:rPr>
      <w:sz w:val="22"/>
      <w:szCs w:val="22"/>
      <w:lang w:eastAsia="en-US"/>
    </w:rPr>
  </w:style>
  <w:style w:type="paragraph" w:customStyle="1" w:styleId="a1">
    <w:name w:val="Абзац нумерованного списка"/>
    <w:qFormat/>
    <w:rsid w:val="00727EB3"/>
    <w:pPr>
      <w:numPr>
        <w:ilvl w:val="1"/>
        <w:numId w:val="2"/>
      </w:numPr>
      <w:tabs>
        <w:tab w:val="left" w:pos="1276"/>
      </w:tabs>
      <w:spacing w:line="360" w:lineRule="auto"/>
      <w:jc w:val="both"/>
    </w:pPr>
    <w:rPr>
      <w:sz w:val="22"/>
      <w:szCs w:val="22"/>
      <w:lang w:eastAsia="en-US"/>
    </w:rPr>
  </w:style>
  <w:style w:type="paragraph" w:styleId="a">
    <w:name w:val="List Paragraph"/>
    <w:aliases w:val="List Paragraph,Нумерованные списки,Абзац2,Абзац 2,Bullet_IRAO,Мой Список,Маркированный,ИГИ_Литера,основной диплом"/>
    <w:link w:val="ae"/>
    <w:uiPriority w:val="34"/>
    <w:qFormat/>
    <w:rsid w:val="00AC2BB5"/>
    <w:pPr>
      <w:numPr>
        <w:numId w:val="4"/>
      </w:numPr>
      <w:spacing w:line="360" w:lineRule="auto"/>
      <w:contextualSpacing/>
      <w:jc w:val="both"/>
    </w:pPr>
    <w:rPr>
      <w:sz w:val="22"/>
      <w:szCs w:val="22"/>
      <w:lang w:eastAsia="en-US"/>
    </w:rPr>
  </w:style>
  <w:style w:type="paragraph" w:customStyle="1" w:styleId="af">
    <w:name w:val="Таблица + по центру"/>
    <w:basedOn w:val="ac"/>
    <w:rsid w:val="00DF6CFE"/>
    <w:pPr>
      <w:jc w:val="center"/>
    </w:pPr>
  </w:style>
  <w:style w:type="numbering" w:customStyle="1" w:styleId="10">
    <w:name w:val="а)1)"/>
    <w:uiPriority w:val="99"/>
    <w:rsid w:val="00DF6CFE"/>
    <w:pPr>
      <w:numPr>
        <w:numId w:val="3"/>
      </w:numPr>
    </w:pPr>
  </w:style>
  <w:style w:type="paragraph" w:styleId="af0">
    <w:name w:val="caption"/>
    <w:next w:val="a2"/>
    <w:link w:val="af1"/>
    <w:uiPriority w:val="35"/>
    <w:qFormat/>
    <w:rsid w:val="002679D9"/>
    <w:pPr>
      <w:spacing w:before="220" w:line="360" w:lineRule="auto"/>
      <w:ind w:left="1588" w:hanging="1588"/>
      <w:jc w:val="both"/>
    </w:pPr>
    <w:rPr>
      <w:rFonts w:eastAsia="Calibri"/>
      <w:b/>
      <w:bCs/>
      <w:lang w:eastAsia="en-US"/>
    </w:rPr>
  </w:style>
  <w:style w:type="paragraph" w:styleId="af2">
    <w:name w:val="Balloon Text"/>
    <w:basedOn w:val="a2"/>
    <w:link w:val="af3"/>
    <w:uiPriority w:val="99"/>
    <w:semiHidden/>
    <w:unhideWhenUsed/>
    <w:rsid w:val="00DF6C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DF6CFE"/>
    <w:rPr>
      <w:rFonts w:ascii="Tahoma" w:hAnsi="Tahoma" w:cs="Tahoma"/>
      <w:sz w:val="16"/>
      <w:szCs w:val="16"/>
    </w:rPr>
  </w:style>
  <w:style w:type="paragraph" w:customStyle="1" w:styleId="100">
    <w:name w:val="Стиль Заголовок 1 + По центру Слева:  0 см Первая строка:  0 см"/>
    <w:basedOn w:val="1"/>
    <w:next w:val="a2"/>
    <w:rsid w:val="00F84947"/>
    <w:pPr>
      <w:tabs>
        <w:tab w:val="clear" w:pos="1140"/>
        <w:tab w:val="num" w:pos="1141"/>
      </w:tabs>
      <w:ind w:left="0" w:firstLine="0"/>
      <w:jc w:val="center"/>
    </w:pPr>
    <w:rPr>
      <w:szCs w:val="20"/>
    </w:rPr>
  </w:style>
  <w:style w:type="paragraph" w:styleId="af4">
    <w:name w:val="Title"/>
    <w:next w:val="a2"/>
    <w:link w:val="af5"/>
    <w:uiPriority w:val="10"/>
    <w:qFormat/>
    <w:rsid w:val="00AC2BB5"/>
    <w:pPr>
      <w:spacing w:before="220" w:after="220"/>
      <w:jc w:val="center"/>
    </w:pPr>
    <w:rPr>
      <w:rFonts w:eastAsia="Times New Roman"/>
      <w:bCs/>
      <w:sz w:val="22"/>
      <w:szCs w:val="32"/>
      <w:lang w:eastAsia="en-US"/>
    </w:rPr>
  </w:style>
  <w:style w:type="character" w:customStyle="1" w:styleId="af5">
    <w:name w:val="Название Знак"/>
    <w:link w:val="af4"/>
    <w:uiPriority w:val="10"/>
    <w:rsid w:val="00AC2BB5"/>
    <w:rPr>
      <w:rFonts w:eastAsia="Times New Roman"/>
      <w:bCs/>
      <w:sz w:val="22"/>
      <w:szCs w:val="32"/>
      <w:lang w:eastAsia="en-US"/>
    </w:rPr>
  </w:style>
  <w:style w:type="paragraph" w:customStyle="1" w:styleId="af6">
    <w:name w:val="Обозначение"/>
    <w:basedOn w:val="af4"/>
    <w:next w:val="af7"/>
    <w:qFormat/>
    <w:rsid w:val="00146312"/>
    <w:pPr>
      <w:pageBreakBefore/>
      <w:suppressAutoHyphens/>
      <w:spacing w:before="0" w:line="276" w:lineRule="auto"/>
      <w:ind w:left="709" w:right="709"/>
      <w:outlineLvl w:val="0"/>
    </w:pPr>
    <w:rPr>
      <w:b/>
    </w:rPr>
  </w:style>
  <w:style w:type="paragraph" w:customStyle="1" w:styleId="af7">
    <w:name w:val="Курсив"/>
    <w:basedOn w:val="af4"/>
    <w:next w:val="af4"/>
    <w:qFormat/>
    <w:rsid w:val="00146312"/>
    <w:pPr>
      <w:spacing w:before="0" w:after="0"/>
    </w:pPr>
    <w:rPr>
      <w:i/>
    </w:rPr>
  </w:style>
  <w:style w:type="paragraph" w:styleId="af8">
    <w:name w:val="TOC Heading"/>
    <w:basedOn w:val="1"/>
    <w:next w:val="a2"/>
    <w:uiPriority w:val="39"/>
    <w:unhideWhenUsed/>
    <w:rsid w:val="00A30897"/>
    <w:pPr>
      <w:pageBreakBefore w:val="0"/>
      <w:numPr>
        <w:numId w:val="0"/>
      </w:numPr>
      <w:tabs>
        <w:tab w:val="clear" w:pos="1418"/>
      </w:tabs>
      <w:suppressAutoHyphens w:val="0"/>
      <w:spacing w:before="480" w:after="0"/>
      <w:jc w:val="left"/>
      <w:outlineLvl w:val="9"/>
    </w:pPr>
    <w:rPr>
      <w:caps w:val="0"/>
      <w:color w:val="365F91"/>
      <w:sz w:val="28"/>
      <w:lang w:eastAsia="ru-RU"/>
    </w:rPr>
  </w:style>
  <w:style w:type="paragraph" w:styleId="13">
    <w:name w:val="toc 1"/>
    <w:next w:val="a2"/>
    <w:autoRedefine/>
    <w:uiPriority w:val="39"/>
    <w:unhideWhenUsed/>
    <w:rsid w:val="000D0830"/>
    <w:pPr>
      <w:keepLines/>
      <w:tabs>
        <w:tab w:val="left" w:pos="454"/>
        <w:tab w:val="center" w:pos="9072"/>
      </w:tabs>
      <w:spacing w:before="120" w:after="120"/>
      <w:ind w:left="454" w:right="851" w:hanging="454"/>
    </w:pPr>
    <w:rPr>
      <w:sz w:val="22"/>
      <w:szCs w:val="22"/>
      <w:lang w:eastAsia="en-US"/>
    </w:rPr>
  </w:style>
  <w:style w:type="paragraph" w:styleId="21">
    <w:name w:val="toc 2"/>
    <w:next w:val="a2"/>
    <w:autoRedefine/>
    <w:uiPriority w:val="39"/>
    <w:unhideWhenUsed/>
    <w:rsid w:val="009A1D3C"/>
    <w:pPr>
      <w:keepLines/>
      <w:tabs>
        <w:tab w:val="left" w:pos="1021"/>
        <w:tab w:val="center" w:pos="9072"/>
      </w:tabs>
      <w:spacing w:before="120" w:after="120"/>
      <w:ind w:left="1021" w:right="851" w:hanging="567"/>
    </w:pPr>
    <w:rPr>
      <w:sz w:val="22"/>
      <w:szCs w:val="22"/>
      <w:lang w:eastAsia="en-US"/>
    </w:rPr>
  </w:style>
  <w:style w:type="paragraph" w:styleId="31">
    <w:name w:val="toc 3"/>
    <w:next w:val="a2"/>
    <w:autoRedefine/>
    <w:uiPriority w:val="39"/>
    <w:unhideWhenUsed/>
    <w:rsid w:val="009A1D3C"/>
    <w:pPr>
      <w:keepLines/>
      <w:tabs>
        <w:tab w:val="left" w:pos="1588"/>
        <w:tab w:val="center" w:pos="9072"/>
      </w:tabs>
      <w:spacing w:before="120" w:after="120"/>
      <w:ind w:left="1588" w:right="851" w:hanging="794"/>
    </w:pPr>
    <w:rPr>
      <w:sz w:val="22"/>
      <w:szCs w:val="22"/>
      <w:lang w:eastAsia="en-US"/>
    </w:rPr>
  </w:style>
  <w:style w:type="character" w:styleId="af9">
    <w:name w:val="Hyperlink"/>
    <w:uiPriority w:val="99"/>
    <w:unhideWhenUsed/>
    <w:qFormat/>
    <w:rsid w:val="00C0318B"/>
    <w:rPr>
      <w:color w:val="0000FF"/>
      <w:u w:val="none"/>
    </w:rPr>
  </w:style>
  <w:style w:type="paragraph" w:styleId="41">
    <w:name w:val="toc 4"/>
    <w:next w:val="a2"/>
    <w:autoRedefine/>
    <w:uiPriority w:val="39"/>
    <w:unhideWhenUsed/>
    <w:rsid w:val="009A1D3C"/>
    <w:pPr>
      <w:keepLines/>
      <w:tabs>
        <w:tab w:val="left" w:pos="2155"/>
        <w:tab w:val="center" w:pos="9072"/>
      </w:tabs>
      <w:spacing w:before="120" w:after="120"/>
      <w:ind w:left="2155" w:right="851" w:hanging="1021"/>
    </w:pPr>
    <w:rPr>
      <w:sz w:val="22"/>
      <w:szCs w:val="22"/>
      <w:lang w:eastAsia="en-US"/>
    </w:rPr>
  </w:style>
  <w:style w:type="paragraph" w:customStyle="1" w:styleId="14">
    <w:name w:val="Заголовок 1 По центру Без номера"/>
    <w:basedOn w:val="1"/>
    <w:next w:val="a2"/>
    <w:link w:val="15"/>
    <w:qFormat/>
    <w:rsid w:val="00E16F11"/>
    <w:pPr>
      <w:numPr>
        <w:numId w:val="0"/>
      </w:numPr>
      <w:jc w:val="center"/>
    </w:pPr>
  </w:style>
  <w:style w:type="character" w:customStyle="1" w:styleId="15">
    <w:name w:val="Заголовок 1 По центру Без номера Знак"/>
    <w:basedOn w:val="12"/>
    <w:link w:val="14"/>
    <w:rsid w:val="00E16F11"/>
    <w:rPr>
      <w:rFonts w:eastAsia="Times New Roman"/>
      <w:b/>
      <w:bCs/>
      <w:caps/>
      <w:sz w:val="22"/>
      <w:szCs w:val="28"/>
      <w:lang w:eastAsia="en-US"/>
    </w:rPr>
  </w:style>
  <w:style w:type="table" w:styleId="afa">
    <w:name w:val="Table Grid"/>
    <w:basedOn w:val="a4"/>
    <w:uiPriority w:val="99"/>
    <w:rsid w:val="005370FA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character" w:customStyle="1" w:styleId="ae">
    <w:name w:val="Абзац списка Знак"/>
    <w:aliases w:val="List Paragraph Знак,Нумерованные списки Знак,Абзац2 Знак,Абзац 2 Знак,Bullet_IRAO Знак,Мой Список Знак,Маркированный Знак,ИГИ_Литера Знак,основной диплом Знак"/>
    <w:link w:val="a"/>
    <w:uiPriority w:val="34"/>
    <w:rsid w:val="004F7C92"/>
    <w:rPr>
      <w:sz w:val="22"/>
      <w:szCs w:val="22"/>
      <w:lang w:eastAsia="en-US"/>
    </w:rPr>
  </w:style>
  <w:style w:type="paragraph" w:customStyle="1" w:styleId="RNGP">
    <w:name w:val="Обычный_RNGP"/>
    <w:basedOn w:val="a2"/>
    <w:link w:val="RNGP0"/>
    <w:rsid w:val="0026246A"/>
    <w:pPr>
      <w:spacing w:line="240" w:lineRule="auto"/>
    </w:pPr>
    <w:rPr>
      <w:rFonts w:ascii="Times New Roman" w:eastAsia="Calibri" w:hAnsi="Times New Roman"/>
      <w:sz w:val="24"/>
      <w:szCs w:val="28"/>
      <w:lang w:eastAsia="ru-RU"/>
    </w:rPr>
  </w:style>
  <w:style w:type="character" w:customStyle="1" w:styleId="RNGP0">
    <w:name w:val="Обычный_RNGP Знак"/>
    <w:link w:val="RNGP"/>
    <w:locked/>
    <w:rsid w:val="0026246A"/>
    <w:rPr>
      <w:rFonts w:ascii="Times New Roman" w:eastAsia="Calibri" w:hAnsi="Times New Roman"/>
      <w:sz w:val="24"/>
      <w:szCs w:val="28"/>
    </w:rPr>
  </w:style>
  <w:style w:type="paragraph" w:customStyle="1" w:styleId="afb">
    <w:name w:val="Просто абзац"/>
    <w:basedOn w:val="a2"/>
    <w:qFormat/>
    <w:rsid w:val="00847292"/>
    <w:rPr>
      <w:rFonts w:eastAsia="Times New Roman"/>
      <w:szCs w:val="24"/>
      <w:lang w:eastAsia="ru-RU"/>
    </w:rPr>
  </w:style>
  <w:style w:type="numbering" w:styleId="111111">
    <w:name w:val="Outline List 2"/>
    <w:basedOn w:val="a5"/>
    <w:uiPriority w:val="99"/>
    <w:semiHidden/>
    <w:unhideWhenUsed/>
    <w:rsid w:val="00847292"/>
    <w:pPr>
      <w:numPr>
        <w:numId w:val="7"/>
      </w:numPr>
    </w:pPr>
  </w:style>
  <w:style w:type="numbering" w:customStyle="1" w:styleId="1111114">
    <w:name w:val="1 / 1.1 / 1.1.14"/>
    <w:basedOn w:val="a5"/>
    <w:next w:val="111111"/>
    <w:rsid w:val="00C838DD"/>
  </w:style>
  <w:style w:type="paragraph" w:customStyle="1" w:styleId="afc">
    <w:name w:val="Стиль Осн.стиль абз. + по ширине"/>
    <w:basedOn w:val="a2"/>
    <w:rsid w:val="00D570B9"/>
    <w:pPr>
      <w:widowControl w:val="0"/>
      <w:spacing w:line="240" w:lineRule="auto"/>
      <w:ind w:hanging="720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afd">
    <w:name w:val="БЕЗ НУМЕРАЦИИ"/>
    <w:basedOn w:val="a2"/>
    <w:link w:val="16"/>
    <w:rsid w:val="00D570B9"/>
    <w:pPr>
      <w:widowControl w:val="0"/>
      <w:suppressAutoHyphens/>
      <w:spacing w:line="240" w:lineRule="auto"/>
      <w:ind w:firstLine="680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character" w:customStyle="1" w:styleId="16">
    <w:name w:val="БЕЗ НУМЕРАЦИИ Знак1"/>
    <w:link w:val="afd"/>
    <w:rsid w:val="00D570B9"/>
    <w:rPr>
      <w:rFonts w:ascii="Times New Roman" w:eastAsia="Times New Roman" w:hAnsi="Times New Roman"/>
      <w:snapToGrid w:val="0"/>
    </w:rPr>
  </w:style>
  <w:style w:type="numbering" w:customStyle="1" w:styleId="29">
    <w:name w:val="перечисление29"/>
    <w:rsid w:val="00D570B9"/>
    <w:pPr>
      <w:numPr>
        <w:numId w:val="8"/>
      </w:numPr>
    </w:pPr>
  </w:style>
  <w:style w:type="character" w:styleId="afe">
    <w:name w:val="FollowedHyperlink"/>
    <w:basedOn w:val="a3"/>
    <w:uiPriority w:val="99"/>
    <w:semiHidden/>
    <w:unhideWhenUsed/>
    <w:rsid w:val="00520A99"/>
    <w:rPr>
      <w:color w:val="800080" w:themeColor="followedHyperlink"/>
      <w:u w:val="single"/>
    </w:rPr>
  </w:style>
  <w:style w:type="character" w:customStyle="1" w:styleId="af1">
    <w:name w:val="Название объекта Знак"/>
    <w:link w:val="af0"/>
    <w:uiPriority w:val="35"/>
    <w:rsid w:val="00967C0B"/>
    <w:rPr>
      <w:rFonts w:eastAsia="Calibri"/>
      <w:b/>
      <w:bCs/>
      <w:lang w:eastAsia="en-US"/>
    </w:rPr>
  </w:style>
  <w:style w:type="paragraph" w:styleId="aff">
    <w:name w:val="Body Text Indent"/>
    <w:aliases w:val="Основной текст 1,Основной текст с отступом Знак1,Основной текст с отступом Знак Знак,Основной текст с отступом Знак1 Знак Знак"/>
    <w:basedOn w:val="a2"/>
    <w:link w:val="22"/>
    <w:rsid w:val="007404F9"/>
    <w:pPr>
      <w:spacing w:after="120"/>
      <w:ind w:left="283"/>
    </w:pPr>
    <w:rPr>
      <w:rFonts w:eastAsia="Calibri"/>
      <w:szCs w:val="24"/>
    </w:rPr>
  </w:style>
  <w:style w:type="character" w:customStyle="1" w:styleId="aff0">
    <w:name w:val="Основной текст с отступом Знак"/>
    <w:basedOn w:val="a3"/>
    <w:uiPriority w:val="99"/>
    <w:semiHidden/>
    <w:rsid w:val="007404F9"/>
    <w:rPr>
      <w:sz w:val="22"/>
      <w:szCs w:val="22"/>
      <w:lang w:eastAsia="en-US"/>
    </w:rPr>
  </w:style>
  <w:style w:type="character" w:customStyle="1" w:styleId="22">
    <w:name w:val="Основной текст с отступом Знак2"/>
    <w:aliases w:val="Основной текст 1 Знак,Основной текст с отступом Знак1 Знак,Основной текст с отступом Знак Знак Знак,Основной текст с отступом Знак1 Знак Знак Знак"/>
    <w:link w:val="aff"/>
    <w:rsid w:val="007404F9"/>
    <w:rPr>
      <w:rFonts w:eastAsia="Calibri"/>
      <w:sz w:val="22"/>
      <w:szCs w:val="24"/>
      <w:lang w:eastAsia="en-US"/>
    </w:rPr>
  </w:style>
  <w:style w:type="paragraph" w:customStyle="1" w:styleId="IG">
    <w:name w:val="Обычный_IG"/>
    <w:basedOn w:val="a2"/>
    <w:link w:val="IG0"/>
    <w:rsid w:val="00DB6308"/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IG0">
    <w:name w:val="Обычный_IG Знак"/>
    <w:link w:val="IG"/>
    <w:rsid w:val="00DB6308"/>
    <w:rPr>
      <w:rFonts w:ascii="Times New Roman" w:eastAsia="Times New Roman" w:hAnsi="Times New Roman"/>
      <w:sz w:val="28"/>
      <w:szCs w:val="28"/>
    </w:rPr>
  </w:style>
  <w:style w:type="paragraph" w:customStyle="1" w:styleId="11">
    <w:name w:val="Основной текст1"/>
    <w:basedOn w:val="aff1"/>
    <w:rsid w:val="00103236"/>
    <w:pPr>
      <w:numPr>
        <w:numId w:val="9"/>
      </w:numPr>
      <w:tabs>
        <w:tab w:val="clear" w:pos="624"/>
      </w:tabs>
      <w:spacing w:after="0" w:line="240" w:lineRule="auto"/>
      <w:ind w:left="992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1">
    <w:name w:val="Body Text"/>
    <w:basedOn w:val="a2"/>
    <w:link w:val="aff2"/>
    <w:uiPriority w:val="99"/>
    <w:unhideWhenUsed/>
    <w:rsid w:val="00103236"/>
    <w:pPr>
      <w:spacing w:after="120"/>
    </w:pPr>
  </w:style>
  <w:style w:type="character" w:customStyle="1" w:styleId="aff2">
    <w:name w:val="Основной текст Знак"/>
    <w:basedOn w:val="a3"/>
    <w:link w:val="aff1"/>
    <w:uiPriority w:val="99"/>
    <w:rsid w:val="00103236"/>
    <w:rPr>
      <w:sz w:val="22"/>
      <w:szCs w:val="22"/>
      <w:lang w:eastAsia="en-US"/>
    </w:rPr>
  </w:style>
  <w:style w:type="paragraph" w:styleId="23">
    <w:name w:val="Body Text Indent 2"/>
    <w:basedOn w:val="a2"/>
    <w:link w:val="24"/>
    <w:uiPriority w:val="99"/>
    <w:semiHidden/>
    <w:unhideWhenUsed/>
    <w:rsid w:val="0010323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3"/>
    <w:uiPriority w:val="99"/>
    <w:semiHidden/>
    <w:rsid w:val="00103236"/>
    <w:rPr>
      <w:sz w:val="22"/>
      <w:szCs w:val="22"/>
      <w:lang w:eastAsia="en-US"/>
    </w:rPr>
  </w:style>
  <w:style w:type="paragraph" w:customStyle="1" w:styleId="aff3">
    <w:name w:val="Обычный текст"/>
    <w:basedOn w:val="a2"/>
    <w:link w:val="aff4"/>
    <w:qFormat/>
    <w:rsid w:val="00C65873"/>
    <w:pPr>
      <w:spacing w:line="240" w:lineRule="auto"/>
      <w:ind w:left="284" w:right="142" w:firstLine="567"/>
    </w:pPr>
    <w:rPr>
      <w:rFonts w:eastAsia="Times New Roman" w:cs="Arial"/>
      <w:kern w:val="24"/>
      <w:sz w:val="24"/>
      <w:szCs w:val="20"/>
      <w:lang w:eastAsia="ru-RU"/>
    </w:rPr>
  </w:style>
  <w:style w:type="character" w:customStyle="1" w:styleId="aff4">
    <w:name w:val="Обычный текст Знак"/>
    <w:link w:val="aff3"/>
    <w:rsid w:val="00C65873"/>
    <w:rPr>
      <w:rFonts w:eastAsia="Times New Roman" w:cs="Arial"/>
      <w:kern w:val="24"/>
      <w:sz w:val="24"/>
    </w:rPr>
  </w:style>
  <w:style w:type="paragraph" w:styleId="aff5">
    <w:name w:val="Normal (Web)"/>
    <w:basedOn w:val="a2"/>
    <w:uiPriority w:val="99"/>
    <w:semiHidden/>
    <w:unhideWhenUsed/>
    <w:rsid w:val="0021711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8924A3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ff6">
    <w:name w:val="Основной текст_"/>
    <w:link w:val="42"/>
    <w:rsid w:val="008924A3"/>
    <w:rPr>
      <w:sz w:val="23"/>
      <w:szCs w:val="23"/>
      <w:shd w:val="clear" w:color="auto" w:fill="FFFFFF"/>
    </w:rPr>
  </w:style>
  <w:style w:type="paragraph" w:customStyle="1" w:styleId="42">
    <w:name w:val="Основной текст4"/>
    <w:basedOn w:val="a2"/>
    <w:link w:val="aff6"/>
    <w:rsid w:val="008924A3"/>
    <w:pPr>
      <w:shd w:val="clear" w:color="auto" w:fill="FFFFFF"/>
      <w:spacing w:before="780" w:after="1680" w:line="0" w:lineRule="atLeast"/>
      <w:ind w:hanging="720"/>
      <w:jc w:val="left"/>
    </w:pPr>
    <w:rPr>
      <w:sz w:val="23"/>
      <w:szCs w:val="23"/>
      <w:lang w:eastAsia="ru-RU"/>
    </w:rPr>
  </w:style>
  <w:style w:type="paragraph" w:styleId="aff7">
    <w:name w:val="No Spacing"/>
    <w:uiPriority w:val="1"/>
    <w:qFormat/>
    <w:rsid w:val="0085316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8">
    <w:name w:val="без нумер"/>
    <w:basedOn w:val="aff1"/>
    <w:rsid w:val="007E4944"/>
    <w:pPr>
      <w:spacing w:after="0"/>
      <w:ind w:firstLine="680"/>
    </w:pPr>
    <w:rPr>
      <w:rFonts w:eastAsia="Times New Roman" w:cs="Arial"/>
      <w:snapToGrid w:val="0"/>
      <w:lang w:eastAsia="ru-RU"/>
    </w:rPr>
  </w:style>
  <w:style w:type="table" w:customStyle="1" w:styleId="17">
    <w:name w:val="Сетка таблицы1"/>
    <w:basedOn w:val="a4"/>
    <w:next w:val="afa"/>
    <w:uiPriority w:val="59"/>
    <w:rsid w:val="007E4944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paragraph" w:customStyle="1" w:styleId="aff9">
    <w:name w:val="Маркированный_а"/>
    <w:basedOn w:val="a2"/>
    <w:rsid w:val="00C50B5F"/>
    <w:pPr>
      <w:widowControl w:val="0"/>
      <w:tabs>
        <w:tab w:val="num" w:pos="964"/>
      </w:tabs>
    </w:pPr>
    <w:rPr>
      <w:rFonts w:ascii="Times New Roman" w:eastAsia="Times New Roman" w:hAnsi="Times New Roman"/>
      <w:sz w:val="24"/>
      <w:lang w:eastAsia="ru-RU"/>
    </w:rPr>
  </w:style>
  <w:style w:type="character" w:styleId="affa">
    <w:name w:val="annotation reference"/>
    <w:basedOn w:val="a3"/>
    <w:uiPriority w:val="99"/>
    <w:semiHidden/>
    <w:unhideWhenUsed/>
    <w:rsid w:val="00AC6776"/>
    <w:rPr>
      <w:sz w:val="16"/>
      <w:szCs w:val="16"/>
    </w:rPr>
  </w:style>
  <w:style w:type="paragraph" w:styleId="affb">
    <w:name w:val="annotation text"/>
    <w:basedOn w:val="a2"/>
    <w:link w:val="affc"/>
    <w:uiPriority w:val="99"/>
    <w:semiHidden/>
    <w:unhideWhenUsed/>
    <w:rsid w:val="00AC6776"/>
    <w:pPr>
      <w:spacing w:line="240" w:lineRule="auto"/>
    </w:pPr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semiHidden/>
    <w:rsid w:val="00AC6776"/>
    <w:rPr>
      <w:lang w:eastAsia="en-US"/>
    </w:rPr>
  </w:style>
  <w:style w:type="paragraph" w:styleId="affd">
    <w:name w:val="annotation subject"/>
    <w:basedOn w:val="affb"/>
    <w:next w:val="affb"/>
    <w:link w:val="affe"/>
    <w:uiPriority w:val="99"/>
    <w:semiHidden/>
    <w:unhideWhenUsed/>
    <w:rsid w:val="00AC6776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rsid w:val="00AC6776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a2">
    <w:name w:val="Normal"/>
    <w:qFormat/>
    <w:rsid w:val="00B74063"/>
    <w:pPr>
      <w:spacing w:line="360" w:lineRule="auto"/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aliases w:val="новая страница,раздел,Заголовок 01, раздел,раздел Знак, раздел Знак,раздел Знак Знак,iiaay no?aieoa,?acaae,OG Heading 1,Заголовок 1 Знак1,Заголовок 1 Знак2,Заголовок 1 Знак1 Знак2,новая страница Знак1,Заголовок 1 Знак1 Знак Знак2,H1,Раздел"/>
    <w:next w:val="a2"/>
    <w:link w:val="12"/>
    <w:uiPriority w:val="9"/>
    <w:qFormat/>
    <w:rsid w:val="00A93D8C"/>
    <w:pPr>
      <w:keepNext/>
      <w:keepLines/>
      <w:pageBreakBefore/>
      <w:numPr>
        <w:numId w:val="1"/>
      </w:numPr>
      <w:tabs>
        <w:tab w:val="left" w:pos="1140"/>
        <w:tab w:val="left" w:pos="1418"/>
      </w:tabs>
      <w:suppressAutoHyphens/>
      <w:spacing w:after="220" w:line="276" w:lineRule="auto"/>
      <w:ind w:right="709"/>
      <w:jc w:val="both"/>
      <w:outlineLvl w:val="0"/>
    </w:pPr>
    <w:rPr>
      <w:rFonts w:eastAsia="Times New Roman"/>
      <w:b/>
      <w:bCs/>
      <w:caps/>
      <w:sz w:val="22"/>
      <w:szCs w:val="28"/>
      <w:lang w:eastAsia="en-US"/>
    </w:rPr>
  </w:style>
  <w:style w:type="paragraph" w:styleId="2">
    <w:name w:val="heading 2"/>
    <w:aliases w:val="Знак2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Зн,заголовок"/>
    <w:next w:val="a2"/>
    <w:link w:val="20"/>
    <w:uiPriority w:val="9"/>
    <w:unhideWhenUsed/>
    <w:qFormat/>
    <w:rsid w:val="00FD63B8"/>
    <w:pPr>
      <w:keepNext/>
      <w:keepLines/>
      <w:numPr>
        <w:ilvl w:val="1"/>
        <w:numId w:val="1"/>
      </w:numPr>
      <w:tabs>
        <w:tab w:val="left" w:pos="1287"/>
        <w:tab w:val="left" w:pos="1418"/>
      </w:tabs>
      <w:suppressAutoHyphens/>
      <w:spacing w:before="220" w:after="220" w:line="276" w:lineRule="auto"/>
      <w:ind w:right="709"/>
      <w:jc w:val="both"/>
      <w:outlineLvl w:val="1"/>
    </w:pPr>
    <w:rPr>
      <w:rFonts w:eastAsia="Times New Roman"/>
      <w:b/>
      <w:bCs/>
      <w:sz w:val="22"/>
      <w:szCs w:val="26"/>
      <w:lang w:eastAsia="en-US"/>
    </w:rPr>
  </w:style>
  <w:style w:type="paragraph" w:styleId="3">
    <w:name w:val="heading 3"/>
    <w:aliases w:val="H3,1.1.1.,Заголовок 3 Знак + 12 пт,не курсив,Междустр.интервал:  полуторн...,Engineer Z 1.1.1,@Заголовок 3,- 1.1.1,Пункт,- 1.1.11,- 1.1.12,- 1.1.13,- 1.1.14,RNGP3,Заголовок 3 Знак1 Знак1,Заголовок 3 Знак Знак Знак,- 1.1,- 1.1.1 Знак, 1.1.1."/>
    <w:next w:val="a2"/>
    <w:link w:val="30"/>
    <w:uiPriority w:val="9"/>
    <w:unhideWhenUsed/>
    <w:qFormat/>
    <w:rsid w:val="00FD63B8"/>
    <w:pPr>
      <w:keepNext/>
      <w:keepLines/>
      <w:numPr>
        <w:ilvl w:val="2"/>
        <w:numId w:val="1"/>
      </w:numPr>
      <w:tabs>
        <w:tab w:val="left" w:pos="1429"/>
      </w:tabs>
      <w:suppressAutoHyphens/>
      <w:spacing w:before="220" w:after="220" w:line="276" w:lineRule="auto"/>
      <w:ind w:left="1418" w:right="709"/>
      <w:jc w:val="both"/>
      <w:outlineLvl w:val="2"/>
    </w:pPr>
    <w:rPr>
      <w:rFonts w:eastAsia="Times New Roman"/>
      <w:b/>
      <w:bCs/>
      <w:i/>
      <w:sz w:val="22"/>
      <w:szCs w:val="22"/>
      <w:lang w:eastAsia="en-US"/>
    </w:rPr>
  </w:style>
  <w:style w:type="paragraph" w:styleId="4">
    <w:name w:val="heading 4"/>
    <w:aliases w:val=" Знак8,Знак8,H4,@Заголовок 4,Подпункт,. (A.),OG Heading 4,RNGP4,Подпункт Знак,§1.1.1.1.,§1.1.1.1,- 1.1.1.1,RSKH4,- 11,11,- 13,13,- 14,14,EIA H4,heading 8,carter ecological heading 4,Level 4,D&amp;M4,D&amp;M 4,RSK-H4,Heading 4-DO NOT USE"/>
    <w:next w:val="a2"/>
    <w:link w:val="40"/>
    <w:uiPriority w:val="9"/>
    <w:unhideWhenUsed/>
    <w:qFormat/>
    <w:rsid w:val="00FD63B8"/>
    <w:pPr>
      <w:keepNext/>
      <w:keepLines/>
      <w:numPr>
        <w:ilvl w:val="3"/>
        <w:numId w:val="1"/>
      </w:numPr>
      <w:tabs>
        <w:tab w:val="left" w:pos="1571"/>
        <w:tab w:val="left" w:pos="1701"/>
      </w:tabs>
      <w:suppressAutoHyphens/>
      <w:spacing w:before="220" w:after="220" w:line="276" w:lineRule="auto"/>
      <w:ind w:right="709"/>
      <w:jc w:val="both"/>
      <w:outlineLvl w:val="3"/>
    </w:pPr>
    <w:rPr>
      <w:rFonts w:eastAsia="Times New Roman"/>
      <w:bCs/>
      <w:i/>
      <w:iCs/>
      <w:sz w:val="22"/>
      <w:szCs w:val="22"/>
      <w:lang w:eastAsia="en-US"/>
    </w:rPr>
  </w:style>
  <w:style w:type="paragraph" w:styleId="5">
    <w:name w:val="heading 5"/>
    <w:aliases w:val="H5,@Заголовок 5,Block Label,Underline,Block Label1,Block Label2,Block Label3,Block Label11,Block Label21,Block Label4,Block Label12,Block Label22,Block Label5,Block Label13,Block Label23,Block Label6,Block Label7,Block Label8,RNGP5, Знак7"/>
    <w:basedOn w:val="a2"/>
    <w:next w:val="a2"/>
    <w:link w:val="50"/>
    <w:uiPriority w:val="9"/>
    <w:unhideWhenUsed/>
    <w:qFormat/>
    <w:rsid w:val="00921579"/>
    <w:pPr>
      <w:keepNext/>
      <w:keepLines/>
      <w:numPr>
        <w:ilvl w:val="4"/>
        <w:numId w:val="1"/>
      </w:numPr>
      <w:spacing w:before="200"/>
      <w:outlineLvl w:val="4"/>
    </w:pPr>
    <w:rPr>
      <w:rFonts w:eastAsia="Times New Roman"/>
      <w:color w:val="243F60"/>
    </w:rPr>
  </w:style>
  <w:style w:type="paragraph" w:styleId="6">
    <w:name w:val="heading 6"/>
    <w:aliases w:val=" Знак6,Знак6,H6,@Заголовок 6,RNGP6,Таблица №,OG Distribution"/>
    <w:basedOn w:val="a2"/>
    <w:next w:val="a2"/>
    <w:link w:val="60"/>
    <w:uiPriority w:val="9"/>
    <w:unhideWhenUsed/>
    <w:qFormat/>
    <w:rsid w:val="00921579"/>
    <w:pPr>
      <w:keepNext/>
      <w:keepLines/>
      <w:numPr>
        <w:ilvl w:val="5"/>
        <w:numId w:val="1"/>
      </w:numPr>
      <w:spacing w:before="200"/>
      <w:outlineLvl w:val="5"/>
    </w:pPr>
    <w:rPr>
      <w:rFonts w:eastAsia="Times New Roman"/>
      <w:i/>
      <w:iCs/>
      <w:color w:val="243F60"/>
    </w:rPr>
  </w:style>
  <w:style w:type="paragraph" w:styleId="7">
    <w:name w:val="heading 7"/>
    <w:aliases w:val=" Знак5,Знак5,@Заголовок 7,RNGP7,Not in Use,Itallics,Italics"/>
    <w:basedOn w:val="a2"/>
    <w:next w:val="a2"/>
    <w:link w:val="70"/>
    <w:uiPriority w:val="9"/>
    <w:unhideWhenUsed/>
    <w:qFormat/>
    <w:rsid w:val="00921579"/>
    <w:pPr>
      <w:keepNext/>
      <w:keepLines/>
      <w:numPr>
        <w:ilvl w:val="6"/>
        <w:numId w:val="1"/>
      </w:numPr>
      <w:spacing w:before="200"/>
      <w:outlineLvl w:val="6"/>
    </w:pPr>
    <w:rPr>
      <w:rFonts w:eastAsia="Times New Roman"/>
      <w:i/>
      <w:iCs/>
      <w:color w:val="404040"/>
    </w:rPr>
  </w:style>
  <w:style w:type="paragraph" w:styleId="8">
    <w:name w:val="heading 8"/>
    <w:aliases w:val=" Знак4,Знак4,@Заголовок 8,RNGP8,Знак81,not In use,GFDSN H,Знак811"/>
    <w:basedOn w:val="a2"/>
    <w:next w:val="a2"/>
    <w:link w:val="80"/>
    <w:uiPriority w:val="9"/>
    <w:unhideWhenUsed/>
    <w:qFormat/>
    <w:rsid w:val="00921579"/>
    <w:pPr>
      <w:keepNext/>
      <w:keepLines/>
      <w:numPr>
        <w:ilvl w:val="7"/>
        <w:numId w:val="1"/>
      </w:numPr>
      <w:spacing w:before="200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aliases w:val=" Знак3,@Заголовок 9,Заголовок 90,RNGP9,Знак3, Heading 9 NOT IN USE,Not in use,Heading 9,Table 1,Bibliography,Список литературы1"/>
    <w:basedOn w:val="a2"/>
    <w:next w:val="a2"/>
    <w:link w:val="90"/>
    <w:uiPriority w:val="9"/>
    <w:unhideWhenUsed/>
    <w:qFormat/>
    <w:rsid w:val="00921579"/>
    <w:pPr>
      <w:keepNext/>
      <w:keepLines/>
      <w:numPr>
        <w:ilvl w:val="8"/>
        <w:numId w:val="1"/>
      </w:numPr>
      <w:spacing w:before="20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ВерхКолонтитул,header-first,HeaderPort,??????? ??????????,Верхний колонтитул1,h"/>
    <w:basedOn w:val="a7"/>
    <w:link w:val="a8"/>
    <w:unhideWhenUsed/>
    <w:qFormat/>
    <w:rsid w:val="0027725E"/>
    <w:pPr>
      <w:tabs>
        <w:tab w:val="center" w:pos="4677"/>
      </w:tabs>
    </w:pPr>
  </w:style>
  <w:style w:type="character" w:customStyle="1" w:styleId="a8">
    <w:name w:val="Верхний колонтитул Знак"/>
    <w:aliases w:val="ВерхКолонтитул Знак,header-first Знак,HeaderPort Знак,??????? ?????????? Знак,Верхний колонтитул1 Знак,h Знак"/>
    <w:link w:val="a6"/>
    <w:rsid w:val="0027725E"/>
    <w:rPr>
      <w:szCs w:val="22"/>
      <w:lang w:eastAsia="en-US"/>
    </w:rPr>
  </w:style>
  <w:style w:type="paragraph" w:styleId="a7">
    <w:name w:val="footer"/>
    <w:link w:val="a9"/>
    <w:unhideWhenUsed/>
    <w:qFormat/>
    <w:rsid w:val="00AC2BB5"/>
    <w:pPr>
      <w:tabs>
        <w:tab w:val="right" w:pos="9355"/>
      </w:tabs>
    </w:pPr>
    <w:rPr>
      <w:szCs w:val="22"/>
      <w:lang w:eastAsia="en-US"/>
    </w:rPr>
  </w:style>
  <w:style w:type="character" w:customStyle="1" w:styleId="a9">
    <w:name w:val="Нижний колонтитул Знак"/>
    <w:link w:val="a7"/>
    <w:rsid w:val="00AC2BB5"/>
    <w:rPr>
      <w:szCs w:val="22"/>
      <w:lang w:eastAsia="en-US"/>
    </w:rPr>
  </w:style>
  <w:style w:type="paragraph" w:customStyle="1" w:styleId="aa">
    <w:name w:val="Титул"/>
    <w:link w:val="ab"/>
    <w:qFormat/>
    <w:rsid w:val="00AC2BB5"/>
    <w:pPr>
      <w:suppressAutoHyphens/>
      <w:jc w:val="center"/>
    </w:pPr>
    <w:rPr>
      <w:rFonts w:eastAsia="Times New Roman"/>
      <w:b/>
      <w:bCs/>
      <w:sz w:val="32"/>
      <w:szCs w:val="22"/>
      <w:lang w:eastAsia="en-US"/>
    </w:rPr>
  </w:style>
  <w:style w:type="paragraph" w:customStyle="1" w:styleId="ac">
    <w:name w:val="Таблица"/>
    <w:link w:val="ad"/>
    <w:qFormat/>
    <w:rsid w:val="00AC2BB5"/>
    <w:pPr>
      <w:jc w:val="both"/>
    </w:pPr>
    <w:rPr>
      <w:rFonts w:eastAsia="Times New Roman"/>
      <w:sz w:val="22"/>
      <w:szCs w:val="22"/>
      <w:lang w:eastAsia="en-US"/>
    </w:rPr>
  </w:style>
  <w:style w:type="character" w:customStyle="1" w:styleId="ab">
    <w:name w:val="Титул Знак"/>
    <w:link w:val="aa"/>
    <w:rsid w:val="00AC2BB5"/>
    <w:rPr>
      <w:rFonts w:eastAsia="Times New Roman"/>
      <w:b/>
      <w:bCs/>
      <w:sz w:val="32"/>
      <w:szCs w:val="22"/>
      <w:lang w:eastAsia="en-US"/>
    </w:rPr>
  </w:style>
  <w:style w:type="character" w:customStyle="1" w:styleId="12">
    <w:name w:val="Заголовок 1 Знак"/>
    <w:aliases w:val="новая страница Знак,раздел Знак1,Заголовок 01 Знак, раздел Знак1,раздел Знак Знак1, раздел Знак Знак,раздел Знак Знак Знак,iiaay no?aieoa Знак,?acaae Знак,OG Heading 1 Знак,Заголовок 1 Знак1 Знак,Заголовок 1 Знак2 Знак,H1 Знак"/>
    <w:link w:val="1"/>
    <w:uiPriority w:val="9"/>
    <w:rsid w:val="00A93D8C"/>
    <w:rPr>
      <w:rFonts w:eastAsia="Times New Roman"/>
      <w:b/>
      <w:bCs/>
      <w:caps/>
      <w:sz w:val="22"/>
      <w:szCs w:val="28"/>
      <w:lang w:eastAsia="en-US"/>
    </w:rPr>
  </w:style>
  <w:style w:type="character" w:customStyle="1" w:styleId="ad">
    <w:name w:val="Таблица Знак"/>
    <w:link w:val="ac"/>
    <w:rsid w:val="00AC2BB5"/>
    <w:rPr>
      <w:rFonts w:eastAsia="Times New Roman"/>
      <w:sz w:val="22"/>
      <w:szCs w:val="22"/>
      <w:lang w:eastAsia="en-US"/>
    </w:rPr>
  </w:style>
  <w:style w:type="character" w:customStyle="1" w:styleId="20">
    <w:name w:val="Заголовок 2 Знак"/>
    <w:aliases w:val="Знак2 Знак1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нак Знак1 Знак1 Знак"/>
    <w:link w:val="2"/>
    <w:uiPriority w:val="9"/>
    <w:rsid w:val="00FD63B8"/>
    <w:rPr>
      <w:rFonts w:eastAsia="Times New Roman"/>
      <w:b/>
      <w:bCs/>
      <w:sz w:val="22"/>
      <w:szCs w:val="26"/>
      <w:lang w:eastAsia="en-US"/>
    </w:rPr>
  </w:style>
  <w:style w:type="character" w:customStyle="1" w:styleId="30">
    <w:name w:val="Заголовок 3 Знак"/>
    <w:aliases w:val="H3 Знак,1.1.1. Знак,Заголовок 3 Знак + 12 пт Знак,не курсив Знак,Междустр.интервал:  полуторн... Знак,Engineer Z 1.1.1 Знак,@Заголовок 3 Знак,- 1.1.1 Знак1,Пункт Знак,- 1.1.11 Знак,- 1.1.12 Знак,- 1.1.13 Знак,- 1.1.14 Знак,RNGP3 Знак"/>
    <w:link w:val="3"/>
    <w:uiPriority w:val="9"/>
    <w:rsid w:val="00FD63B8"/>
    <w:rPr>
      <w:rFonts w:eastAsia="Times New Roman"/>
      <w:b/>
      <w:bCs/>
      <w:i/>
      <w:sz w:val="22"/>
      <w:szCs w:val="22"/>
      <w:lang w:eastAsia="en-US"/>
    </w:rPr>
  </w:style>
  <w:style w:type="character" w:customStyle="1" w:styleId="40">
    <w:name w:val="Заголовок 4 Знак"/>
    <w:aliases w:val=" Знак8 Знак,Знак8 Знак,H4 Знак,@Заголовок 4 Знак,Подпункт Знак1,. (A.) Знак,OG Heading 4 Знак,RNGP4 Знак,Подпункт Знак Знак,§1.1.1.1. Знак,§1.1.1.1 Знак,- 1.1.1.1 Знак,RSKH4 Знак,- 11 Знак,11 Знак,- 13 Знак,13 Знак,- 14 Знак,14 Знак"/>
    <w:link w:val="4"/>
    <w:uiPriority w:val="9"/>
    <w:rsid w:val="00FD63B8"/>
    <w:rPr>
      <w:rFonts w:eastAsia="Times New Roman"/>
      <w:bCs/>
      <w:i/>
      <w:iCs/>
      <w:sz w:val="22"/>
      <w:szCs w:val="22"/>
      <w:lang w:eastAsia="en-US"/>
    </w:rPr>
  </w:style>
  <w:style w:type="character" w:customStyle="1" w:styleId="50">
    <w:name w:val="Заголовок 5 Знак"/>
    <w:aliases w:val="H5 Знак,@Заголовок 5 Знак,Block Label Знак,Underline Знак,Block Label1 Знак,Block Label2 Знак,Block Label3 Знак,Block Label11 Знак,Block Label21 Знак,Block Label4 Знак,Block Label12 Знак,Block Label22 Знак,Block Label5 Знак,RNGP5 Знак"/>
    <w:link w:val="5"/>
    <w:uiPriority w:val="9"/>
    <w:rsid w:val="00921579"/>
    <w:rPr>
      <w:rFonts w:eastAsia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aliases w:val=" Знак6 Знак,Знак6 Знак,H6 Знак,@Заголовок 6 Знак,RNGP6 Знак,Таблица № Знак,OG Distribution Знак"/>
    <w:link w:val="6"/>
    <w:uiPriority w:val="9"/>
    <w:rsid w:val="00921579"/>
    <w:rPr>
      <w:rFonts w:eastAsia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aliases w:val=" Знак5 Знак,Знак5 Знак,@Заголовок 7 Знак,RNGP7 Знак,Not in Use Знак,Itallics Знак,Italics Знак"/>
    <w:link w:val="7"/>
    <w:uiPriority w:val="9"/>
    <w:rsid w:val="00921579"/>
    <w:rPr>
      <w:rFonts w:eastAsia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aliases w:val=" Знак4 Знак,Знак4 Знак,@Заголовок 8 Знак,RNGP8 Знак,Знак81 Знак,not In use Знак,GFDSN H Знак,Знак811 Знак"/>
    <w:link w:val="8"/>
    <w:uiPriority w:val="9"/>
    <w:rsid w:val="00921579"/>
    <w:rPr>
      <w:rFonts w:eastAsia="Times New Roman"/>
      <w:color w:val="404040"/>
      <w:lang w:eastAsia="en-US"/>
    </w:rPr>
  </w:style>
  <w:style w:type="character" w:customStyle="1" w:styleId="90">
    <w:name w:val="Заголовок 9 Знак"/>
    <w:aliases w:val=" Знак3 Знак,@Заголовок 9 Знак,Заголовок 90 Знак,RNGP9 Знак,Знак3 Знак, Heading 9 NOT IN USE Знак,Not in use Знак,Heading 9 Знак,Table 1 Знак,Bibliography Знак,Список литературы1 Знак"/>
    <w:link w:val="9"/>
    <w:uiPriority w:val="9"/>
    <w:rsid w:val="00921579"/>
    <w:rPr>
      <w:rFonts w:eastAsia="Times New Roman"/>
      <w:i/>
      <w:iCs/>
      <w:color w:val="404040"/>
      <w:lang w:eastAsia="en-US"/>
    </w:rPr>
  </w:style>
  <w:style w:type="paragraph" w:customStyle="1" w:styleId="a0">
    <w:name w:val="Абзац буквенного списка"/>
    <w:qFormat/>
    <w:rsid w:val="00727EB3"/>
    <w:pPr>
      <w:numPr>
        <w:numId w:val="2"/>
      </w:numPr>
      <w:tabs>
        <w:tab w:val="left" w:pos="992"/>
      </w:tabs>
      <w:spacing w:line="360" w:lineRule="auto"/>
      <w:jc w:val="both"/>
    </w:pPr>
    <w:rPr>
      <w:sz w:val="22"/>
      <w:szCs w:val="22"/>
      <w:lang w:eastAsia="en-US"/>
    </w:rPr>
  </w:style>
  <w:style w:type="paragraph" w:customStyle="1" w:styleId="a1">
    <w:name w:val="Абзац нумерованного списка"/>
    <w:qFormat/>
    <w:rsid w:val="00727EB3"/>
    <w:pPr>
      <w:numPr>
        <w:ilvl w:val="1"/>
        <w:numId w:val="2"/>
      </w:numPr>
      <w:tabs>
        <w:tab w:val="left" w:pos="1276"/>
      </w:tabs>
      <w:spacing w:line="360" w:lineRule="auto"/>
      <w:jc w:val="both"/>
    </w:pPr>
    <w:rPr>
      <w:sz w:val="22"/>
      <w:szCs w:val="22"/>
      <w:lang w:eastAsia="en-US"/>
    </w:rPr>
  </w:style>
  <w:style w:type="paragraph" w:styleId="a">
    <w:name w:val="List Paragraph"/>
    <w:aliases w:val="List Paragraph,Нумерованные списки,Абзац2,Абзац 2,Bullet_IRAO,Мой Список,Маркированный,ИГИ_Литера,основной диплом"/>
    <w:link w:val="ae"/>
    <w:uiPriority w:val="34"/>
    <w:qFormat/>
    <w:rsid w:val="00AC2BB5"/>
    <w:pPr>
      <w:numPr>
        <w:numId w:val="4"/>
      </w:numPr>
      <w:spacing w:line="360" w:lineRule="auto"/>
      <w:contextualSpacing/>
      <w:jc w:val="both"/>
    </w:pPr>
    <w:rPr>
      <w:sz w:val="22"/>
      <w:szCs w:val="22"/>
      <w:lang w:eastAsia="en-US"/>
    </w:rPr>
  </w:style>
  <w:style w:type="paragraph" w:customStyle="1" w:styleId="af">
    <w:name w:val="Таблица + по центру"/>
    <w:basedOn w:val="ac"/>
    <w:rsid w:val="00DF6CFE"/>
    <w:pPr>
      <w:jc w:val="center"/>
    </w:pPr>
  </w:style>
  <w:style w:type="numbering" w:customStyle="1" w:styleId="10">
    <w:name w:val="а)1)"/>
    <w:uiPriority w:val="99"/>
    <w:rsid w:val="00DF6CFE"/>
    <w:pPr>
      <w:numPr>
        <w:numId w:val="3"/>
      </w:numPr>
    </w:pPr>
  </w:style>
  <w:style w:type="paragraph" w:styleId="af0">
    <w:name w:val="caption"/>
    <w:next w:val="a2"/>
    <w:link w:val="af1"/>
    <w:uiPriority w:val="35"/>
    <w:qFormat/>
    <w:rsid w:val="002679D9"/>
    <w:pPr>
      <w:spacing w:before="220" w:line="360" w:lineRule="auto"/>
      <w:ind w:left="1588" w:hanging="1588"/>
      <w:jc w:val="both"/>
    </w:pPr>
    <w:rPr>
      <w:rFonts w:eastAsia="Calibri"/>
      <w:b/>
      <w:bCs/>
      <w:lang w:eastAsia="en-US"/>
    </w:rPr>
  </w:style>
  <w:style w:type="paragraph" w:styleId="af2">
    <w:name w:val="Balloon Text"/>
    <w:basedOn w:val="a2"/>
    <w:link w:val="af3"/>
    <w:uiPriority w:val="99"/>
    <w:semiHidden/>
    <w:unhideWhenUsed/>
    <w:rsid w:val="00DF6C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DF6CFE"/>
    <w:rPr>
      <w:rFonts w:ascii="Tahoma" w:hAnsi="Tahoma" w:cs="Tahoma"/>
      <w:sz w:val="16"/>
      <w:szCs w:val="16"/>
    </w:rPr>
  </w:style>
  <w:style w:type="paragraph" w:customStyle="1" w:styleId="100">
    <w:name w:val="Стиль Заголовок 1 + По центру Слева:  0 см Первая строка:  0 см"/>
    <w:basedOn w:val="1"/>
    <w:next w:val="a2"/>
    <w:rsid w:val="00F84947"/>
    <w:pPr>
      <w:tabs>
        <w:tab w:val="clear" w:pos="1140"/>
        <w:tab w:val="num" w:pos="1141"/>
      </w:tabs>
      <w:ind w:left="0" w:firstLine="0"/>
      <w:jc w:val="center"/>
    </w:pPr>
    <w:rPr>
      <w:szCs w:val="20"/>
    </w:rPr>
  </w:style>
  <w:style w:type="paragraph" w:styleId="af4">
    <w:name w:val="Title"/>
    <w:next w:val="a2"/>
    <w:link w:val="af5"/>
    <w:uiPriority w:val="10"/>
    <w:qFormat/>
    <w:rsid w:val="00AC2BB5"/>
    <w:pPr>
      <w:spacing w:before="220" w:after="220"/>
      <w:jc w:val="center"/>
    </w:pPr>
    <w:rPr>
      <w:rFonts w:eastAsia="Times New Roman"/>
      <w:bCs/>
      <w:sz w:val="22"/>
      <w:szCs w:val="32"/>
      <w:lang w:eastAsia="en-US"/>
    </w:rPr>
  </w:style>
  <w:style w:type="character" w:customStyle="1" w:styleId="af5">
    <w:name w:val="Название Знак"/>
    <w:link w:val="af4"/>
    <w:uiPriority w:val="10"/>
    <w:rsid w:val="00AC2BB5"/>
    <w:rPr>
      <w:rFonts w:eastAsia="Times New Roman"/>
      <w:bCs/>
      <w:sz w:val="22"/>
      <w:szCs w:val="32"/>
      <w:lang w:eastAsia="en-US"/>
    </w:rPr>
  </w:style>
  <w:style w:type="paragraph" w:customStyle="1" w:styleId="af6">
    <w:name w:val="Обозначение"/>
    <w:basedOn w:val="af4"/>
    <w:next w:val="af7"/>
    <w:qFormat/>
    <w:rsid w:val="00146312"/>
    <w:pPr>
      <w:pageBreakBefore/>
      <w:suppressAutoHyphens/>
      <w:spacing w:before="0" w:line="276" w:lineRule="auto"/>
      <w:ind w:left="709" w:right="709"/>
      <w:outlineLvl w:val="0"/>
    </w:pPr>
    <w:rPr>
      <w:b/>
    </w:rPr>
  </w:style>
  <w:style w:type="paragraph" w:customStyle="1" w:styleId="af7">
    <w:name w:val="Курсив"/>
    <w:basedOn w:val="af4"/>
    <w:next w:val="af4"/>
    <w:qFormat/>
    <w:rsid w:val="00146312"/>
    <w:pPr>
      <w:spacing w:before="0" w:after="0"/>
    </w:pPr>
    <w:rPr>
      <w:i/>
    </w:rPr>
  </w:style>
  <w:style w:type="paragraph" w:styleId="af8">
    <w:name w:val="TOC Heading"/>
    <w:basedOn w:val="1"/>
    <w:next w:val="a2"/>
    <w:uiPriority w:val="39"/>
    <w:unhideWhenUsed/>
    <w:rsid w:val="00A30897"/>
    <w:pPr>
      <w:pageBreakBefore w:val="0"/>
      <w:numPr>
        <w:numId w:val="0"/>
      </w:numPr>
      <w:tabs>
        <w:tab w:val="clear" w:pos="1418"/>
      </w:tabs>
      <w:suppressAutoHyphens w:val="0"/>
      <w:spacing w:before="480" w:after="0"/>
      <w:jc w:val="left"/>
      <w:outlineLvl w:val="9"/>
    </w:pPr>
    <w:rPr>
      <w:caps w:val="0"/>
      <w:color w:val="365F91"/>
      <w:sz w:val="28"/>
      <w:lang w:eastAsia="ru-RU"/>
    </w:rPr>
  </w:style>
  <w:style w:type="paragraph" w:styleId="13">
    <w:name w:val="toc 1"/>
    <w:next w:val="a2"/>
    <w:autoRedefine/>
    <w:uiPriority w:val="39"/>
    <w:unhideWhenUsed/>
    <w:rsid w:val="000D0830"/>
    <w:pPr>
      <w:keepLines/>
      <w:tabs>
        <w:tab w:val="left" w:pos="454"/>
        <w:tab w:val="center" w:pos="9072"/>
      </w:tabs>
      <w:spacing w:before="120" w:after="120"/>
      <w:ind w:left="454" w:right="851" w:hanging="454"/>
    </w:pPr>
    <w:rPr>
      <w:sz w:val="22"/>
      <w:szCs w:val="22"/>
      <w:lang w:eastAsia="en-US"/>
    </w:rPr>
  </w:style>
  <w:style w:type="paragraph" w:styleId="21">
    <w:name w:val="toc 2"/>
    <w:next w:val="a2"/>
    <w:autoRedefine/>
    <w:uiPriority w:val="39"/>
    <w:unhideWhenUsed/>
    <w:rsid w:val="009A1D3C"/>
    <w:pPr>
      <w:keepLines/>
      <w:tabs>
        <w:tab w:val="left" w:pos="1021"/>
        <w:tab w:val="center" w:pos="9072"/>
      </w:tabs>
      <w:spacing w:before="120" w:after="120"/>
      <w:ind w:left="1021" w:right="851" w:hanging="567"/>
    </w:pPr>
    <w:rPr>
      <w:sz w:val="22"/>
      <w:szCs w:val="22"/>
      <w:lang w:eastAsia="en-US"/>
    </w:rPr>
  </w:style>
  <w:style w:type="paragraph" w:styleId="31">
    <w:name w:val="toc 3"/>
    <w:next w:val="a2"/>
    <w:autoRedefine/>
    <w:uiPriority w:val="39"/>
    <w:unhideWhenUsed/>
    <w:rsid w:val="009A1D3C"/>
    <w:pPr>
      <w:keepLines/>
      <w:tabs>
        <w:tab w:val="left" w:pos="1588"/>
        <w:tab w:val="center" w:pos="9072"/>
      </w:tabs>
      <w:spacing w:before="120" w:after="120"/>
      <w:ind w:left="1588" w:right="851" w:hanging="794"/>
    </w:pPr>
    <w:rPr>
      <w:sz w:val="22"/>
      <w:szCs w:val="22"/>
      <w:lang w:eastAsia="en-US"/>
    </w:rPr>
  </w:style>
  <w:style w:type="character" w:styleId="af9">
    <w:name w:val="Hyperlink"/>
    <w:uiPriority w:val="99"/>
    <w:unhideWhenUsed/>
    <w:qFormat/>
    <w:rsid w:val="00C0318B"/>
    <w:rPr>
      <w:color w:val="0000FF"/>
      <w:u w:val="none"/>
    </w:rPr>
  </w:style>
  <w:style w:type="paragraph" w:styleId="41">
    <w:name w:val="toc 4"/>
    <w:next w:val="a2"/>
    <w:autoRedefine/>
    <w:uiPriority w:val="39"/>
    <w:unhideWhenUsed/>
    <w:rsid w:val="009A1D3C"/>
    <w:pPr>
      <w:keepLines/>
      <w:tabs>
        <w:tab w:val="left" w:pos="2155"/>
        <w:tab w:val="center" w:pos="9072"/>
      </w:tabs>
      <w:spacing w:before="120" w:after="120"/>
      <w:ind w:left="2155" w:right="851" w:hanging="1021"/>
    </w:pPr>
    <w:rPr>
      <w:sz w:val="22"/>
      <w:szCs w:val="22"/>
      <w:lang w:eastAsia="en-US"/>
    </w:rPr>
  </w:style>
  <w:style w:type="paragraph" w:customStyle="1" w:styleId="14">
    <w:name w:val="Заголовок 1 По центру Без номера"/>
    <w:basedOn w:val="1"/>
    <w:next w:val="a2"/>
    <w:link w:val="15"/>
    <w:qFormat/>
    <w:rsid w:val="00E16F11"/>
    <w:pPr>
      <w:numPr>
        <w:numId w:val="0"/>
      </w:numPr>
      <w:jc w:val="center"/>
    </w:pPr>
  </w:style>
  <w:style w:type="character" w:customStyle="1" w:styleId="15">
    <w:name w:val="Заголовок 1 По центру Без номера Знак"/>
    <w:basedOn w:val="12"/>
    <w:link w:val="14"/>
    <w:rsid w:val="00E16F11"/>
    <w:rPr>
      <w:rFonts w:eastAsia="Times New Roman"/>
      <w:b/>
      <w:bCs/>
      <w:caps/>
      <w:sz w:val="22"/>
      <w:szCs w:val="28"/>
      <w:lang w:eastAsia="en-US"/>
    </w:rPr>
  </w:style>
  <w:style w:type="table" w:styleId="afa">
    <w:name w:val="Table Grid"/>
    <w:basedOn w:val="a4"/>
    <w:uiPriority w:val="99"/>
    <w:rsid w:val="005370FA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character" w:customStyle="1" w:styleId="ae">
    <w:name w:val="Абзац списка Знак"/>
    <w:aliases w:val="List Paragraph Знак,Нумерованные списки Знак,Абзац2 Знак,Абзац 2 Знак,Bullet_IRAO Знак,Мой Список Знак,Маркированный Знак,ИГИ_Литера Знак,основной диплом Знак"/>
    <w:link w:val="a"/>
    <w:uiPriority w:val="34"/>
    <w:rsid w:val="004F7C92"/>
    <w:rPr>
      <w:sz w:val="22"/>
      <w:szCs w:val="22"/>
      <w:lang w:eastAsia="en-US"/>
    </w:rPr>
  </w:style>
  <w:style w:type="paragraph" w:customStyle="1" w:styleId="RNGP">
    <w:name w:val="Обычный_RNGP"/>
    <w:basedOn w:val="a2"/>
    <w:link w:val="RNGP0"/>
    <w:rsid w:val="0026246A"/>
    <w:pPr>
      <w:spacing w:line="240" w:lineRule="auto"/>
    </w:pPr>
    <w:rPr>
      <w:rFonts w:ascii="Times New Roman" w:eastAsia="Calibri" w:hAnsi="Times New Roman"/>
      <w:sz w:val="24"/>
      <w:szCs w:val="28"/>
      <w:lang w:eastAsia="ru-RU"/>
    </w:rPr>
  </w:style>
  <w:style w:type="character" w:customStyle="1" w:styleId="RNGP0">
    <w:name w:val="Обычный_RNGP Знак"/>
    <w:link w:val="RNGP"/>
    <w:locked/>
    <w:rsid w:val="0026246A"/>
    <w:rPr>
      <w:rFonts w:ascii="Times New Roman" w:eastAsia="Calibri" w:hAnsi="Times New Roman"/>
      <w:sz w:val="24"/>
      <w:szCs w:val="28"/>
    </w:rPr>
  </w:style>
  <w:style w:type="paragraph" w:customStyle="1" w:styleId="afb">
    <w:name w:val="Просто абзац"/>
    <w:basedOn w:val="a2"/>
    <w:qFormat/>
    <w:rsid w:val="00847292"/>
    <w:rPr>
      <w:rFonts w:eastAsia="Times New Roman"/>
      <w:szCs w:val="24"/>
      <w:lang w:eastAsia="ru-RU"/>
    </w:rPr>
  </w:style>
  <w:style w:type="numbering" w:styleId="111111">
    <w:name w:val="Outline List 2"/>
    <w:basedOn w:val="a5"/>
    <w:uiPriority w:val="99"/>
    <w:semiHidden/>
    <w:unhideWhenUsed/>
    <w:rsid w:val="00847292"/>
    <w:pPr>
      <w:numPr>
        <w:numId w:val="7"/>
      </w:numPr>
    </w:pPr>
  </w:style>
  <w:style w:type="numbering" w:customStyle="1" w:styleId="1111114">
    <w:name w:val="1 / 1.1 / 1.1.14"/>
    <w:basedOn w:val="a5"/>
    <w:next w:val="111111"/>
    <w:rsid w:val="00C838DD"/>
  </w:style>
  <w:style w:type="paragraph" w:customStyle="1" w:styleId="afc">
    <w:name w:val="Стиль Осн.стиль абз. + по ширине"/>
    <w:basedOn w:val="a2"/>
    <w:rsid w:val="00D570B9"/>
    <w:pPr>
      <w:widowControl w:val="0"/>
      <w:spacing w:line="240" w:lineRule="auto"/>
      <w:ind w:hanging="720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afd">
    <w:name w:val="БЕЗ НУМЕРАЦИИ"/>
    <w:basedOn w:val="a2"/>
    <w:link w:val="16"/>
    <w:rsid w:val="00D570B9"/>
    <w:pPr>
      <w:widowControl w:val="0"/>
      <w:suppressAutoHyphens/>
      <w:spacing w:line="240" w:lineRule="auto"/>
      <w:ind w:firstLine="680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character" w:customStyle="1" w:styleId="16">
    <w:name w:val="БЕЗ НУМЕРАЦИИ Знак1"/>
    <w:link w:val="afd"/>
    <w:rsid w:val="00D570B9"/>
    <w:rPr>
      <w:rFonts w:ascii="Times New Roman" w:eastAsia="Times New Roman" w:hAnsi="Times New Roman"/>
      <w:snapToGrid w:val="0"/>
    </w:rPr>
  </w:style>
  <w:style w:type="numbering" w:customStyle="1" w:styleId="29">
    <w:name w:val="перечисление29"/>
    <w:rsid w:val="00D570B9"/>
    <w:pPr>
      <w:numPr>
        <w:numId w:val="8"/>
      </w:numPr>
    </w:pPr>
  </w:style>
  <w:style w:type="character" w:styleId="afe">
    <w:name w:val="FollowedHyperlink"/>
    <w:basedOn w:val="a3"/>
    <w:uiPriority w:val="99"/>
    <w:semiHidden/>
    <w:unhideWhenUsed/>
    <w:rsid w:val="00520A99"/>
    <w:rPr>
      <w:color w:val="800080" w:themeColor="followedHyperlink"/>
      <w:u w:val="single"/>
    </w:rPr>
  </w:style>
  <w:style w:type="character" w:customStyle="1" w:styleId="af1">
    <w:name w:val="Название объекта Знак"/>
    <w:link w:val="af0"/>
    <w:uiPriority w:val="35"/>
    <w:rsid w:val="00967C0B"/>
    <w:rPr>
      <w:rFonts w:eastAsia="Calibri"/>
      <w:b/>
      <w:bCs/>
      <w:lang w:eastAsia="en-US"/>
    </w:rPr>
  </w:style>
  <w:style w:type="paragraph" w:styleId="aff">
    <w:name w:val="Body Text Indent"/>
    <w:aliases w:val="Основной текст 1,Основной текст с отступом Знак1,Основной текст с отступом Знак Знак,Основной текст с отступом Знак1 Знак Знак"/>
    <w:basedOn w:val="a2"/>
    <w:link w:val="22"/>
    <w:rsid w:val="007404F9"/>
    <w:pPr>
      <w:spacing w:after="120"/>
      <w:ind w:left="283"/>
    </w:pPr>
    <w:rPr>
      <w:rFonts w:eastAsia="Calibri"/>
      <w:szCs w:val="24"/>
    </w:rPr>
  </w:style>
  <w:style w:type="character" w:customStyle="1" w:styleId="aff0">
    <w:name w:val="Основной текст с отступом Знак"/>
    <w:basedOn w:val="a3"/>
    <w:uiPriority w:val="99"/>
    <w:semiHidden/>
    <w:rsid w:val="007404F9"/>
    <w:rPr>
      <w:sz w:val="22"/>
      <w:szCs w:val="22"/>
      <w:lang w:eastAsia="en-US"/>
    </w:rPr>
  </w:style>
  <w:style w:type="character" w:customStyle="1" w:styleId="22">
    <w:name w:val="Основной текст с отступом Знак2"/>
    <w:aliases w:val="Основной текст 1 Знак,Основной текст с отступом Знак1 Знак,Основной текст с отступом Знак Знак Знак,Основной текст с отступом Знак1 Знак Знак Знак"/>
    <w:link w:val="aff"/>
    <w:rsid w:val="007404F9"/>
    <w:rPr>
      <w:rFonts w:eastAsia="Calibri"/>
      <w:sz w:val="22"/>
      <w:szCs w:val="24"/>
      <w:lang w:eastAsia="en-US"/>
    </w:rPr>
  </w:style>
  <w:style w:type="paragraph" w:customStyle="1" w:styleId="IG">
    <w:name w:val="Обычный_IG"/>
    <w:basedOn w:val="a2"/>
    <w:link w:val="IG0"/>
    <w:rsid w:val="00DB6308"/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IG0">
    <w:name w:val="Обычный_IG Знак"/>
    <w:link w:val="IG"/>
    <w:rsid w:val="00DB6308"/>
    <w:rPr>
      <w:rFonts w:ascii="Times New Roman" w:eastAsia="Times New Roman" w:hAnsi="Times New Roman"/>
      <w:sz w:val="28"/>
      <w:szCs w:val="28"/>
    </w:rPr>
  </w:style>
  <w:style w:type="paragraph" w:customStyle="1" w:styleId="11">
    <w:name w:val="Основной текст1"/>
    <w:basedOn w:val="aff1"/>
    <w:rsid w:val="00103236"/>
    <w:pPr>
      <w:numPr>
        <w:numId w:val="9"/>
      </w:numPr>
      <w:tabs>
        <w:tab w:val="clear" w:pos="624"/>
      </w:tabs>
      <w:spacing w:after="0" w:line="240" w:lineRule="auto"/>
      <w:ind w:left="992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1">
    <w:name w:val="Body Text"/>
    <w:basedOn w:val="a2"/>
    <w:link w:val="aff2"/>
    <w:uiPriority w:val="99"/>
    <w:unhideWhenUsed/>
    <w:rsid w:val="00103236"/>
    <w:pPr>
      <w:spacing w:after="120"/>
    </w:pPr>
  </w:style>
  <w:style w:type="character" w:customStyle="1" w:styleId="aff2">
    <w:name w:val="Основной текст Знак"/>
    <w:basedOn w:val="a3"/>
    <w:link w:val="aff1"/>
    <w:uiPriority w:val="99"/>
    <w:rsid w:val="00103236"/>
    <w:rPr>
      <w:sz w:val="22"/>
      <w:szCs w:val="22"/>
      <w:lang w:eastAsia="en-US"/>
    </w:rPr>
  </w:style>
  <w:style w:type="paragraph" w:styleId="23">
    <w:name w:val="Body Text Indent 2"/>
    <w:basedOn w:val="a2"/>
    <w:link w:val="24"/>
    <w:uiPriority w:val="99"/>
    <w:semiHidden/>
    <w:unhideWhenUsed/>
    <w:rsid w:val="0010323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3"/>
    <w:uiPriority w:val="99"/>
    <w:semiHidden/>
    <w:rsid w:val="00103236"/>
    <w:rPr>
      <w:sz w:val="22"/>
      <w:szCs w:val="22"/>
      <w:lang w:eastAsia="en-US"/>
    </w:rPr>
  </w:style>
  <w:style w:type="paragraph" w:customStyle="1" w:styleId="aff3">
    <w:name w:val="Обычный текст"/>
    <w:basedOn w:val="a2"/>
    <w:link w:val="aff4"/>
    <w:qFormat/>
    <w:rsid w:val="00C65873"/>
    <w:pPr>
      <w:spacing w:line="240" w:lineRule="auto"/>
      <w:ind w:left="284" w:right="142" w:firstLine="567"/>
    </w:pPr>
    <w:rPr>
      <w:rFonts w:eastAsia="Times New Roman" w:cs="Arial"/>
      <w:kern w:val="24"/>
      <w:sz w:val="24"/>
      <w:szCs w:val="20"/>
      <w:lang w:eastAsia="ru-RU"/>
    </w:rPr>
  </w:style>
  <w:style w:type="character" w:customStyle="1" w:styleId="aff4">
    <w:name w:val="Обычный текст Знак"/>
    <w:link w:val="aff3"/>
    <w:rsid w:val="00C65873"/>
    <w:rPr>
      <w:rFonts w:eastAsia="Times New Roman" w:cs="Arial"/>
      <w:kern w:val="24"/>
      <w:sz w:val="24"/>
    </w:rPr>
  </w:style>
  <w:style w:type="paragraph" w:styleId="aff5">
    <w:name w:val="Normal (Web)"/>
    <w:basedOn w:val="a2"/>
    <w:uiPriority w:val="99"/>
    <w:semiHidden/>
    <w:unhideWhenUsed/>
    <w:rsid w:val="0021711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8924A3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ff6">
    <w:name w:val="Основной текст_"/>
    <w:link w:val="42"/>
    <w:rsid w:val="008924A3"/>
    <w:rPr>
      <w:sz w:val="23"/>
      <w:szCs w:val="23"/>
      <w:shd w:val="clear" w:color="auto" w:fill="FFFFFF"/>
    </w:rPr>
  </w:style>
  <w:style w:type="paragraph" w:customStyle="1" w:styleId="42">
    <w:name w:val="Основной текст4"/>
    <w:basedOn w:val="a2"/>
    <w:link w:val="aff6"/>
    <w:rsid w:val="008924A3"/>
    <w:pPr>
      <w:shd w:val="clear" w:color="auto" w:fill="FFFFFF"/>
      <w:spacing w:before="780" w:after="1680" w:line="0" w:lineRule="atLeast"/>
      <w:ind w:hanging="720"/>
      <w:jc w:val="left"/>
    </w:pPr>
    <w:rPr>
      <w:sz w:val="23"/>
      <w:szCs w:val="23"/>
      <w:lang w:eastAsia="ru-RU"/>
    </w:rPr>
  </w:style>
  <w:style w:type="paragraph" w:styleId="aff7">
    <w:name w:val="No Spacing"/>
    <w:uiPriority w:val="1"/>
    <w:qFormat/>
    <w:rsid w:val="0085316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8">
    <w:name w:val="без нумер"/>
    <w:basedOn w:val="aff1"/>
    <w:rsid w:val="007E4944"/>
    <w:pPr>
      <w:spacing w:after="0"/>
      <w:ind w:firstLine="680"/>
    </w:pPr>
    <w:rPr>
      <w:rFonts w:eastAsia="Times New Roman" w:cs="Arial"/>
      <w:snapToGrid w:val="0"/>
      <w:lang w:eastAsia="ru-RU"/>
    </w:rPr>
  </w:style>
  <w:style w:type="table" w:customStyle="1" w:styleId="17">
    <w:name w:val="Сетка таблицы1"/>
    <w:basedOn w:val="a4"/>
    <w:next w:val="afa"/>
    <w:uiPriority w:val="59"/>
    <w:rsid w:val="007E4944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paragraph" w:customStyle="1" w:styleId="aff9">
    <w:name w:val="Маркированный_а"/>
    <w:basedOn w:val="a2"/>
    <w:rsid w:val="00C50B5F"/>
    <w:pPr>
      <w:widowControl w:val="0"/>
      <w:tabs>
        <w:tab w:val="num" w:pos="964"/>
      </w:tabs>
    </w:pPr>
    <w:rPr>
      <w:rFonts w:ascii="Times New Roman" w:eastAsia="Times New Roman" w:hAnsi="Times New Roman"/>
      <w:sz w:val="24"/>
      <w:lang w:eastAsia="ru-RU"/>
    </w:rPr>
  </w:style>
  <w:style w:type="character" w:styleId="affa">
    <w:name w:val="annotation reference"/>
    <w:basedOn w:val="a3"/>
    <w:uiPriority w:val="99"/>
    <w:semiHidden/>
    <w:unhideWhenUsed/>
    <w:rsid w:val="00AC6776"/>
    <w:rPr>
      <w:sz w:val="16"/>
      <w:szCs w:val="16"/>
    </w:rPr>
  </w:style>
  <w:style w:type="paragraph" w:styleId="affb">
    <w:name w:val="annotation text"/>
    <w:basedOn w:val="a2"/>
    <w:link w:val="affc"/>
    <w:uiPriority w:val="99"/>
    <w:semiHidden/>
    <w:unhideWhenUsed/>
    <w:rsid w:val="00AC6776"/>
    <w:pPr>
      <w:spacing w:line="240" w:lineRule="auto"/>
    </w:pPr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semiHidden/>
    <w:rsid w:val="00AC6776"/>
    <w:rPr>
      <w:lang w:eastAsia="en-US"/>
    </w:rPr>
  </w:style>
  <w:style w:type="paragraph" w:styleId="affd">
    <w:name w:val="annotation subject"/>
    <w:basedOn w:val="affb"/>
    <w:next w:val="affb"/>
    <w:link w:val="affe"/>
    <w:uiPriority w:val="99"/>
    <w:semiHidden/>
    <w:unhideWhenUsed/>
    <w:rsid w:val="00AC6776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rsid w:val="00AC677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header" Target="header8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5.xml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F\1_&#1064;&#1040;&#1041;&#1051;&#1054;&#1053;_&#1055;&#1047;\_&#1055;&#1047;\&#1064;&#1072;&#1073;&#1083;&#1086;&#1085;&#1099;_2014_02_17_&#1073;&#1072;&#1079;&#1086;&#1074;&#1072;&#1103;%20&#1074;&#1077;&#1088;&#1089;&#1080;&#1103;\7_&#1064;&#1072;&#1073;&#1083;&#1086;&#1085;%20&#1055;&#1047;%20&#1076;&#1083;&#1103;%20&#1086;&#1090;&#1076;&#1077;&#1083;&#1086;&#1074;\&#1064;&#1072;&#1073;&#1083;&#1086;&#1085;%20&#1055;&#1047;%20&#1076;&#1083;&#1103;%20&#1086;&#1090;&#1076;&#1077;&#1083;&#1086;&#1074;_base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379C07CEAC69844A57216F915427E44" ma:contentTypeVersion="5" ma:contentTypeDescription="Создание документа." ma:contentTypeScope="" ma:versionID="a4da7c475eb6ee1dd2831ea15b383b3e">
  <xsd:schema xmlns:xsd="http://www.w3.org/2001/XMLSchema" xmlns:p="http://schemas.microsoft.com/office/2006/metadata/properties" xmlns:ns2="f43e4b21-9602-4967-bcb1-19f7aa791f53" xmlns:ns3="http://schemas.microsoft.com/sharepoint/v3/fields" targetNamespace="http://schemas.microsoft.com/office/2006/metadata/properties" ma:root="true" ma:fieldsID="168243cc043b809cde5bfbb84cfd374a" ns2:_="" ns3:_="">
    <xsd:import namespace="f43e4b21-9602-4967-bcb1-19f7aa791f5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Link" minOccurs="0"/>
                <xsd:element ref="ns3:_Version" minOccurs="0"/>
                <xsd:element ref="ns2:NumDoc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3e4b21-9602-4967-bcb1-19f7aa791f53" elementFormDefault="qualified">
    <xsd:import namespace="http://schemas.microsoft.com/office/2006/documentManagement/types"/>
    <xsd:element name="docLink" ma:index="9" nillable="true" ma:displayName="Основание" ma:format="Hyperlink" ma:internalName="do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umDoc" ma:index="11" nillable="true" ma:displayName="Номер док-та" ma:internalName="NumDoc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Version" ma:index="10" nillable="true" ma:displayName="Версия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Version xmlns="http://schemas.microsoft.com/sharepoint/v3/fields" xsi:nil="true"/>
    <NumDoc xmlns="f43e4b21-9602-4967-bcb1-19f7aa791f53" xsi:nil="true"/>
    <docLink xmlns="f43e4b21-9602-4967-bcb1-19f7aa791f53">
      <Url>http://ntc-portal/RNTemplates/ОП5%20Проектирование%20обустройства%20месторождений%20(ОИ,%20ПД,%20РД)/Оформление%20проектной%20продукции/Шаблоны/Инструкция%20к%20ПЗ/Шаблон%20ПЗ%20инструкция_base.pdf</Url>
      <Description>Инструкция к ПЗ</Description>
    </docLink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3CA779D-E3F2-445A-ABE0-338F370254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501742-F19F-47D1-8E4B-B5B105D3F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3e4b21-9602-4967-bcb1-19f7aa791f5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18AC549-1EF7-47B5-AC8B-D9DCD72A2750}">
  <ds:schemaRefs>
    <ds:schemaRef ds:uri="http://schemas.microsoft.com/office/2006/metadata/properties"/>
    <ds:schemaRef ds:uri="http://schemas.microsoft.com/sharepoint/v3/fields"/>
    <ds:schemaRef ds:uri="f43e4b21-9602-4967-bcb1-19f7aa791f53"/>
  </ds:schemaRefs>
</ds:datastoreItem>
</file>

<file path=customXml/itemProps4.xml><?xml version="1.0" encoding="utf-8"?>
<ds:datastoreItem xmlns:ds="http://schemas.openxmlformats.org/officeDocument/2006/customXml" ds:itemID="{B6957158-FB18-45BE-BA88-5AFE6F8AD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ПЗ для отделов_base.dotx</Template>
  <TotalTime>1859</TotalTime>
  <Pages>26</Pages>
  <Words>5468</Words>
  <Characters>31170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ООО «НК «Роснефть» - НТЦ»</Company>
  <LinksUpToDate>false</LinksUpToDate>
  <CharactersWithSpaces>36565</CharactersWithSpaces>
  <SharedDoc>false</SharedDoc>
  <HLinks>
    <vt:vector size="192" baseType="variant">
      <vt:variant>
        <vt:i4>1769520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_Toc396904580</vt:lpwstr>
      </vt:variant>
      <vt:variant>
        <vt:i4>1310768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_Toc396904579</vt:lpwstr>
      </vt:variant>
      <vt:variant>
        <vt:i4>1310768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_Toc396904578</vt:lpwstr>
      </vt:variant>
      <vt:variant>
        <vt:i4>1310768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_Toc396904577</vt:lpwstr>
      </vt:variant>
      <vt:variant>
        <vt:i4>1310768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_Toc396904576</vt:lpwstr>
      </vt:variant>
      <vt:variant>
        <vt:i4>1310768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_Toc396904575</vt:lpwstr>
      </vt:variant>
      <vt:variant>
        <vt:i4>1310768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_Toc396904574</vt:lpwstr>
      </vt:variant>
      <vt:variant>
        <vt:i4>1310768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_Toc396904573</vt:lpwstr>
      </vt:variant>
      <vt:variant>
        <vt:i4>1310768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_Toc396904572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_Toc396904571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_Toc396904570</vt:lpwstr>
      </vt:variant>
      <vt:variant>
        <vt:i4>1376304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_Toc396904569</vt:lpwstr>
      </vt:variant>
      <vt:variant>
        <vt:i4>1376304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_Toc396904568</vt:lpwstr>
      </vt:variant>
      <vt:variant>
        <vt:i4>1376304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_Toc396904567</vt:lpwstr>
      </vt:variant>
      <vt:variant>
        <vt:i4>1376304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_Toc396904566</vt:lpwstr>
      </vt:variant>
      <vt:variant>
        <vt:i4>1376304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_Toc396904565</vt:lpwstr>
      </vt:variant>
      <vt:variant>
        <vt:i4>1376304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_Toc396904564</vt:lpwstr>
      </vt:variant>
      <vt:variant>
        <vt:i4>1376304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_Toc396904563</vt:lpwstr>
      </vt:variant>
      <vt:variant>
        <vt:i4>1376304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_Toc396904562</vt:lpwstr>
      </vt:variant>
      <vt:variant>
        <vt:i4>1376304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_Toc396904561</vt:lpwstr>
      </vt:variant>
      <vt:variant>
        <vt:i4>1376304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_Toc396904560</vt:lpwstr>
      </vt:variant>
      <vt:variant>
        <vt:i4>1441840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_Toc396904559</vt:lpwstr>
      </vt:variant>
      <vt:variant>
        <vt:i4>1441840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_Toc396904558</vt:lpwstr>
      </vt:variant>
      <vt:variant>
        <vt:i4>1441840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_Toc396904557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_Toc396904556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_Toc396904555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_Toc396904554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_Toc396904553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_Toc396904552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_Toc396904551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_Toc396904550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_Toc396904549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>Обустройство Сузунского месторождения. Кустовая площадка №3. Коридоры коммуникаций и подъездная дорога. Уплотнение</dc:subject>
  <dc:creator>САПР</dc:creator>
  <dc:description>См. Инструкцию к шаблону ПЗ</dc:description>
  <cp:lastModifiedBy>Юрченко Анастасия Матвеевна</cp:lastModifiedBy>
  <cp:revision>224</cp:revision>
  <cp:lastPrinted>2020-11-24T13:07:00Z</cp:lastPrinted>
  <dcterms:created xsi:type="dcterms:W3CDTF">2017-05-11T06:14:00Z</dcterms:created>
  <dcterms:modified xsi:type="dcterms:W3CDTF">2020-11-24T13:08:00Z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ШифрДокумента">
    <vt:lpwstr>1750619/1435Д-01-703000</vt:lpwstr>
  </property>
  <property fmtid="{D5CDD505-2E9C-101B-9397-08002B2CF9AE}" pid="3" name="КодДисциплины">
    <vt:lpwstr>ППТ2</vt:lpwstr>
  </property>
  <property fmtid="{D5CDD505-2E9C-101B-9397-08002B2CF9AE}" pid="4" name="Наим_Раздела">
    <vt:lpwstr> </vt:lpwstr>
  </property>
  <property fmtid="{D5CDD505-2E9C-101B-9397-08002B2CF9AE}" pid="5" name="Наим_Подраздела">
    <vt:lpwstr> </vt:lpwstr>
  </property>
  <property fmtid="{D5CDD505-2E9C-101B-9397-08002B2CF9AE}" pid="6" name="Наим_Части">
    <vt:lpwstr>Проект планировки территории. Материалы по обоснованию</vt:lpwstr>
  </property>
  <property fmtid="{D5CDD505-2E9C-101B-9397-08002B2CF9AE}" pid="7" name="Наим_Книги">
    <vt:lpwstr> </vt:lpwstr>
  </property>
  <property fmtid="{D5CDD505-2E9C-101B-9397-08002B2CF9AE}" pid="8" name="НомерТома">
    <vt:lpwstr> </vt:lpwstr>
  </property>
  <property fmtid="{D5CDD505-2E9C-101B-9397-08002B2CF9AE}" pid="9" name="НачОтд_Титул">
    <vt:lpwstr>В.А. Брезгун</vt:lpwstr>
  </property>
  <property fmtid="{D5CDD505-2E9C-101B-9397-08002B2CF9AE}" pid="10" name="ГИП_Титул">
    <vt:lpwstr>О.С. Дьяченко</vt:lpwstr>
  </property>
  <property fmtid="{D5CDD505-2E9C-101B-9397-08002B2CF9AE}" pid="11" name="ДиректорДепарт">
    <vt:lpwstr>Д.А. Кустов</vt:lpwstr>
  </property>
  <property fmtid="{D5CDD505-2E9C-101B-9397-08002B2CF9AE}" pid="12" name="Дата_Титул">
    <vt:lpwstr>2020</vt:lpwstr>
  </property>
  <property fmtid="{D5CDD505-2E9C-101B-9397-08002B2CF9AE}" pid="13" name="ИнвNo">
    <vt:lpwstr> </vt:lpwstr>
  </property>
  <property fmtid="{D5CDD505-2E9C-101B-9397-08002B2CF9AE}" pid="14" name="Разраб">
    <vt:lpwstr>Юрченко</vt:lpwstr>
  </property>
  <property fmtid="{D5CDD505-2E9C-101B-9397-08002B2CF9AE}" pid="15" name="Проверил">
    <vt:lpwstr>Берх</vt:lpwstr>
  </property>
  <property fmtid="{D5CDD505-2E9C-101B-9397-08002B2CF9AE}" pid="16" name="НачОтд">
    <vt:lpwstr>Брезгун</vt:lpwstr>
  </property>
  <property fmtid="{D5CDD505-2E9C-101B-9397-08002B2CF9AE}" pid="17" name="Н_контр">
    <vt:lpwstr>Кудря</vt:lpwstr>
  </property>
  <property fmtid="{D5CDD505-2E9C-101B-9397-08002B2CF9AE}" pid="18" name="ГИП">
    <vt:lpwstr>Дьяченко</vt:lpwstr>
  </property>
  <property fmtid="{D5CDD505-2E9C-101B-9397-08002B2CF9AE}" pid="19" name="Дата">
    <vt:lpwstr>03.07.20</vt:lpwstr>
  </property>
  <property fmtid="{D5CDD505-2E9C-101B-9397-08002B2CF9AE}" pid="20" name="ContentTypeId">
    <vt:lpwstr>0x0101008379C07CEAC69844A57216F915427E44</vt:lpwstr>
  </property>
</Properties>
</file>