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vertAnchor="page" w:horzAnchor="page" w:tblpX="1702" w:tblpY="1135"/>
        <w:tblW w:w="93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655"/>
      </w:tblGrid>
      <w:tr w:rsidR="00EB0C2A" w:rsidRPr="00EB0C2A" w14:paraId="63C5668B" w14:textId="77777777" w:rsidTr="00880BDE">
        <w:trPr>
          <w:cantSplit/>
          <w:trHeight w:hRule="exact" w:val="1849"/>
        </w:trPr>
        <w:tc>
          <w:tcPr>
            <w:tcW w:w="9356" w:type="dxa"/>
            <w:gridSpan w:val="2"/>
            <w:noWrap/>
          </w:tcPr>
          <w:p w14:paraId="63C56686" w14:textId="77777777" w:rsidR="003F4592" w:rsidRPr="003025D1" w:rsidRDefault="0074319E" w:rsidP="00880BDE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3025D1"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63C568DF" wp14:editId="63C568E0">
                  <wp:simplePos x="0" y="0"/>
                  <wp:positionH relativeFrom="page">
                    <wp:posOffset>323850</wp:posOffset>
                  </wp:positionH>
                  <wp:positionV relativeFrom="page">
                    <wp:posOffset>180340</wp:posOffset>
                  </wp:positionV>
                  <wp:extent cx="410400" cy="579600"/>
                  <wp:effectExtent l="0" t="0" r="8890" b="0"/>
                  <wp:wrapNone/>
                  <wp:docPr id="20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1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400" cy="57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F4592" w:rsidRPr="003025D1">
              <w:rPr>
                <w:rFonts w:ascii="EuropeCond" w:eastAsia="Calibri" w:hAnsi="EuropeCond" w:cs="Arial"/>
                <w:bCs/>
              </w:rPr>
              <w:t xml:space="preserve">Р О С </w:t>
            </w:r>
            <w:proofErr w:type="spellStart"/>
            <w:proofErr w:type="gramStart"/>
            <w:r w:rsidR="003F4592" w:rsidRPr="003025D1">
              <w:rPr>
                <w:rFonts w:ascii="EuropeCond" w:eastAsia="Calibri" w:hAnsi="EuropeCond" w:cs="Arial"/>
                <w:bCs/>
              </w:rPr>
              <w:t>С</w:t>
            </w:r>
            <w:proofErr w:type="spellEnd"/>
            <w:proofErr w:type="gramEnd"/>
            <w:r w:rsidR="003F4592" w:rsidRPr="003025D1">
              <w:rPr>
                <w:rFonts w:ascii="EuropeCond" w:eastAsia="Calibri" w:hAnsi="EuropeCond" w:cs="Arial"/>
                <w:bCs/>
              </w:rPr>
              <w:t xml:space="preserve"> И Я</w:t>
            </w:r>
          </w:p>
          <w:p w14:paraId="63C56687" w14:textId="77777777" w:rsidR="003F4592" w:rsidRPr="003025D1" w:rsidRDefault="003F4592" w:rsidP="00880BDE">
            <w:pPr>
              <w:tabs>
                <w:tab w:val="left" w:pos="1336"/>
                <w:tab w:val="center" w:pos="4918"/>
              </w:tabs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3025D1">
              <w:rPr>
                <w:rFonts w:ascii="EuropeCond" w:eastAsia="Calibri" w:hAnsi="EuropeCond" w:cs="Arial"/>
                <w:bCs/>
              </w:rPr>
              <w:t>Краснодарский край  г. Краснодар</w:t>
            </w:r>
          </w:p>
          <w:p w14:paraId="63C56688" w14:textId="77777777" w:rsidR="003F4592" w:rsidRPr="003025D1" w:rsidRDefault="003F4592" w:rsidP="00880BDE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3025D1">
              <w:rPr>
                <w:rFonts w:ascii="EuropeCond" w:eastAsia="Calibri" w:hAnsi="EuropeCond" w:cs="Arial"/>
                <w:bCs/>
              </w:rPr>
              <w:t>ОБЩЕСТВО С ОГРАНИЧЕННОЙ ОТВЕТСТВЕННОСТЬЮ</w:t>
            </w:r>
          </w:p>
          <w:p w14:paraId="63C56689" w14:textId="77777777" w:rsidR="003F4592" w:rsidRPr="003025D1" w:rsidRDefault="003F4592" w:rsidP="00880BDE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/>
                <w:sz w:val="32"/>
                <w:szCs w:val="32"/>
              </w:rPr>
            </w:pPr>
            <w:r w:rsidRPr="003025D1">
              <w:rPr>
                <w:rFonts w:ascii="EuropeCond" w:eastAsia="Calibri" w:hAnsi="EuropeCond" w:cs="Arial"/>
                <w:b/>
                <w:sz w:val="32"/>
                <w:szCs w:val="32"/>
              </w:rPr>
              <w:t>«НК «РОСНЕФТЬ» - НАУЧНО-ТЕХНИЧЕСКИЙ ЦЕНТР»</w:t>
            </w:r>
          </w:p>
          <w:p w14:paraId="63C5668A" w14:textId="1E1C6ED0" w:rsidR="003F4592" w:rsidRPr="003025D1" w:rsidRDefault="0012674A" w:rsidP="00880BDE">
            <w:pPr>
              <w:spacing w:before="240" w:line="240" w:lineRule="auto"/>
              <w:ind w:left="482" w:firstLine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025D1">
              <w:rPr>
                <w:rFonts w:ascii="EuropeCond" w:eastAsia="Calibri" w:hAnsi="EuropeCond" w:cs="Arial"/>
                <w:b/>
                <w:sz w:val="24"/>
                <w:szCs w:val="24"/>
              </w:rPr>
              <w:t xml:space="preserve">СРО Союз «РН-Проектирование»,  СРО-П-124-25012010, </w:t>
            </w:r>
            <w:proofErr w:type="spellStart"/>
            <w:r w:rsidRPr="003025D1">
              <w:rPr>
                <w:rFonts w:ascii="EuropeCond" w:eastAsia="Calibri" w:hAnsi="EuropeCond" w:cs="Arial"/>
                <w:b/>
                <w:sz w:val="24"/>
                <w:szCs w:val="24"/>
              </w:rPr>
              <w:t>р.н</w:t>
            </w:r>
            <w:proofErr w:type="spellEnd"/>
            <w:r w:rsidRPr="003025D1">
              <w:rPr>
                <w:rFonts w:ascii="EuropeCond" w:eastAsia="Calibri" w:hAnsi="EuropeCond" w:cs="Arial"/>
                <w:b/>
                <w:sz w:val="24"/>
                <w:szCs w:val="24"/>
              </w:rPr>
              <w:t>. 044-2009</w:t>
            </w:r>
          </w:p>
        </w:tc>
      </w:tr>
      <w:tr w:rsidR="00EB0C2A" w:rsidRPr="00EB0C2A" w14:paraId="63C5668D" w14:textId="77777777" w:rsidTr="00880BDE">
        <w:trPr>
          <w:cantSplit/>
          <w:trHeight w:hRule="exact" w:val="567"/>
        </w:trPr>
        <w:tc>
          <w:tcPr>
            <w:tcW w:w="9356" w:type="dxa"/>
            <w:gridSpan w:val="2"/>
            <w:noWrap/>
          </w:tcPr>
          <w:p w14:paraId="63C5668C" w14:textId="77777777" w:rsidR="003F4592" w:rsidRPr="003025D1" w:rsidRDefault="003F4592" w:rsidP="00880BDE">
            <w:pPr>
              <w:pStyle w:val="aa"/>
            </w:pPr>
          </w:p>
        </w:tc>
      </w:tr>
      <w:tr w:rsidR="003025D1" w:rsidRPr="003025D1" w14:paraId="63C56690" w14:textId="77777777" w:rsidTr="00880BDE">
        <w:trPr>
          <w:cantSplit/>
        </w:trPr>
        <w:tc>
          <w:tcPr>
            <w:tcW w:w="1701" w:type="dxa"/>
            <w:noWrap/>
            <w:tcMar>
              <w:left w:w="170" w:type="dxa"/>
              <w:bottom w:w="0" w:type="dxa"/>
            </w:tcMar>
            <w:vAlign w:val="center"/>
          </w:tcPr>
          <w:p w14:paraId="63C5668E" w14:textId="0D72A2BF" w:rsidR="003B0302" w:rsidRPr="003025D1" w:rsidRDefault="003B0302" w:rsidP="003B0302">
            <w:pPr>
              <w:pStyle w:val="aa"/>
              <w:jc w:val="left"/>
              <w:rPr>
                <w:rFonts w:cs="Arial"/>
                <w:sz w:val="28"/>
              </w:rPr>
            </w:pPr>
            <w:r w:rsidRPr="003025D1">
              <w:rPr>
                <w:rFonts w:cs="Arial"/>
                <w:sz w:val="28"/>
              </w:rPr>
              <w:t>Заказчик -</w:t>
            </w:r>
          </w:p>
        </w:tc>
        <w:tc>
          <w:tcPr>
            <w:tcW w:w="7655" w:type="dxa"/>
            <w:tcMar>
              <w:bottom w:w="0" w:type="dxa"/>
              <w:right w:w="170" w:type="dxa"/>
            </w:tcMar>
            <w:vAlign w:val="center"/>
          </w:tcPr>
          <w:p w14:paraId="63C5668F" w14:textId="2BF1D532" w:rsidR="003B0302" w:rsidRPr="003025D1" w:rsidRDefault="003B0302" w:rsidP="003B0302">
            <w:pPr>
              <w:pStyle w:val="aa"/>
              <w:jc w:val="left"/>
              <w:rPr>
                <w:rFonts w:cs="Arial"/>
                <w:sz w:val="28"/>
              </w:rPr>
            </w:pPr>
            <w:r w:rsidRPr="003025D1">
              <w:rPr>
                <w:rFonts w:cs="Arial"/>
                <w:sz w:val="28"/>
              </w:rPr>
              <w:t>АО «Сузун»</w:t>
            </w:r>
          </w:p>
        </w:tc>
      </w:tr>
      <w:tr w:rsidR="003025D1" w:rsidRPr="003025D1" w14:paraId="63C56692" w14:textId="77777777" w:rsidTr="00880BDE">
        <w:trPr>
          <w:cantSplit/>
          <w:trHeight w:hRule="exact" w:val="567"/>
        </w:trPr>
        <w:tc>
          <w:tcPr>
            <w:tcW w:w="9356" w:type="dxa"/>
            <w:gridSpan w:val="2"/>
            <w:noWrap/>
          </w:tcPr>
          <w:p w14:paraId="63C56691" w14:textId="77777777" w:rsidR="003F4592" w:rsidRPr="003025D1" w:rsidRDefault="003F4592" w:rsidP="00880BDE">
            <w:pPr>
              <w:pStyle w:val="aa"/>
              <w:rPr>
                <w:rFonts w:cs="Arial"/>
              </w:rPr>
            </w:pPr>
          </w:p>
        </w:tc>
      </w:tr>
      <w:tr w:rsidR="003025D1" w:rsidRPr="003025D1" w14:paraId="63C56694" w14:textId="77777777" w:rsidTr="00880BDE">
        <w:trPr>
          <w:cantSplit/>
        </w:trPr>
        <w:tc>
          <w:tcPr>
            <w:tcW w:w="9356" w:type="dxa"/>
            <w:gridSpan w:val="2"/>
            <w:noWrap/>
            <w:tcMar>
              <w:left w:w="28" w:type="dxa"/>
              <w:right w:w="28" w:type="dxa"/>
            </w:tcMar>
          </w:tcPr>
          <w:p w14:paraId="63C56693" w14:textId="63DDCEAE" w:rsidR="003F4592" w:rsidRPr="003025D1" w:rsidRDefault="00207D67" w:rsidP="00880BDE">
            <w:pPr>
              <w:pStyle w:val="aa"/>
            </w:pPr>
            <w:r w:rsidRPr="003025D1">
              <w:rPr>
                <w:lang w:val="en-US"/>
              </w:rPr>
              <w:fldChar w:fldCharType="begin"/>
            </w:r>
            <w:r w:rsidRPr="003025D1">
              <w:instrText xml:space="preserve"> </w:instrText>
            </w:r>
            <w:r w:rsidRPr="003025D1">
              <w:rPr>
                <w:lang w:val="en-US"/>
              </w:rPr>
              <w:instrText>DOCPROPERTY</w:instrText>
            </w:r>
            <w:r w:rsidRPr="003025D1">
              <w:instrText xml:space="preserve">  </w:instrText>
            </w:r>
            <w:r w:rsidRPr="003025D1">
              <w:rPr>
                <w:lang w:val="en-US"/>
              </w:rPr>
              <w:instrText>Subject</w:instrText>
            </w:r>
            <w:r w:rsidRPr="003025D1">
              <w:instrText xml:space="preserve">  \* </w:instrText>
            </w:r>
            <w:r w:rsidRPr="003025D1">
              <w:rPr>
                <w:lang w:val="en-US"/>
              </w:rPr>
              <w:instrText>Upper</w:instrText>
            </w:r>
            <w:r w:rsidRPr="003025D1">
              <w:instrText xml:space="preserve">  \* </w:instrText>
            </w:r>
            <w:r w:rsidRPr="003025D1">
              <w:rPr>
                <w:lang w:val="en-US"/>
              </w:rPr>
              <w:instrText>MERGEFORMAT</w:instrText>
            </w:r>
            <w:r w:rsidRPr="003025D1">
              <w:instrText xml:space="preserve"> </w:instrText>
            </w:r>
            <w:r w:rsidRPr="003025D1">
              <w:rPr>
                <w:lang w:val="en-US"/>
              </w:rPr>
              <w:fldChar w:fldCharType="separate"/>
            </w:r>
            <w:r w:rsidR="003025D1" w:rsidRPr="003025D1">
              <w:t xml:space="preserve">ОБУСТРОЙСТВО СУЗУНСКОГО МЕСТОРОЖДЕНИЯ. КУСТОВАЯ ПЛОЩАДКА №3. </w:t>
            </w:r>
            <w:r w:rsidR="003025D1" w:rsidRPr="003025D1">
              <w:rPr>
                <w:lang w:val="en-US"/>
              </w:rPr>
              <w:t>КОРИДОРЫ КОММУНИКАЦИЙ И ПОДЪЕЗДНАЯ ДОРОГА. УПЛОТНЕНИЕ</w:t>
            </w:r>
            <w:r w:rsidRPr="003025D1">
              <w:rPr>
                <w:lang w:val="en-US"/>
              </w:rPr>
              <w:fldChar w:fldCharType="end"/>
            </w:r>
          </w:p>
        </w:tc>
      </w:tr>
      <w:tr w:rsidR="003025D1" w:rsidRPr="003025D1" w14:paraId="63C56696" w14:textId="77777777" w:rsidTr="007707D1">
        <w:trPr>
          <w:cantSplit/>
          <w:trHeight w:hRule="exact" w:val="1217"/>
        </w:trPr>
        <w:tc>
          <w:tcPr>
            <w:tcW w:w="9356" w:type="dxa"/>
            <w:gridSpan w:val="2"/>
            <w:noWrap/>
          </w:tcPr>
          <w:p w14:paraId="4AF05625" w14:textId="77777777" w:rsidR="003F4592" w:rsidRPr="003025D1" w:rsidRDefault="003F4592" w:rsidP="00880BDE">
            <w:pPr>
              <w:pStyle w:val="aa"/>
              <w:rPr>
                <w:i/>
              </w:rPr>
            </w:pPr>
          </w:p>
          <w:p w14:paraId="0125A861" w14:textId="5A222198" w:rsidR="007707D1" w:rsidRPr="003025D1" w:rsidRDefault="007707D1" w:rsidP="007707D1">
            <w:pPr>
              <w:pStyle w:val="aa"/>
            </w:pPr>
          </w:p>
          <w:p w14:paraId="63C56695" w14:textId="6493E14C" w:rsidR="007707D1" w:rsidRPr="003025D1" w:rsidRDefault="007707D1" w:rsidP="003025D1">
            <w:pPr>
              <w:pStyle w:val="aa"/>
              <w:rPr>
                <w:i/>
              </w:rPr>
            </w:pPr>
            <w:r w:rsidRPr="003025D1">
              <w:t xml:space="preserve"> ПРОЕКТ </w:t>
            </w:r>
            <w:r w:rsidR="003025D1" w:rsidRPr="003025D1">
              <w:t>ПЛАНИРОВКИ</w:t>
            </w:r>
            <w:r w:rsidRPr="003025D1">
              <w:t xml:space="preserve"> ТЕРРИТОРИИ</w:t>
            </w:r>
          </w:p>
        </w:tc>
      </w:tr>
      <w:tr w:rsidR="003025D1" w:rsidRPr="003025D1" w14:paraId="63C56698" w14:textId="77777777" w:rsidTr="00880BDE">
        <w:trPr>
          <w:cantSplit/>
        </w:trPr>
        <w:tc>
          <w:tcPr>
            <w:tcW w:w="9356" w:type="dxa"/>
            <w:gridSpan w:val="2"/>
            <w:noWrap/>
          </w:tcPr>
          <w:p w14:paraId="63C56697" w14:textId="2596841F" w:rsidR="003F4592" w:rsidRPr="003025D1" w:rsidRDefault="003F4592" w:rsidP="00880BDE">
            <w:pPr>
              <w:pStyle w:val="aa"/>
              <w:rPr>
                <w:sz w:val="24"/>
                <w:szCs w:val="24"/>
              </w:rPr>
            </w:pPr>
          </w:p>
        </w:tc>
      </w:tr>
      <w:tr w:rsidR="003025D1" w:rsidRPr="003025D1" w14:paraId="63C5669C" w14:textId="77777777" w:rsidTr="00880BDE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63C5669B" w14:textId="0A6C6F76" w:rsidR="003F4592" w:rsidRPr="003025D1" w:rsidRDefault="003F4592" w:rsidP="00F70984">
            <w:pPr>
              <w:pStyle w:val="aa"/>
              <w:rPr>
                <w:sz w:val="24"/>
                <w:szCs w:val="24"/>
              </w:rPr>
            </w:pPr>
          </w:p>
        </w:tc>
      </w:tr>
      <w:tr w:rsidR="003025D1" w:rsidRPr="003025D1" w14:paraId="63C5669E" w14:textId="77777777" w:rsidTr="00880BDE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167BFD51" w14:textId="77777777" w:rsidR="003025D1" w:rsidRPr="003025D1" w:rsidRDefault="003025D1" w:rsidP="003025D1">
            <w:pPr>
              <w:pStyle w:val="aa"/>
              <w:rPr>
                <w:sz w:val="24"/>
                <w:szCs w:val="24"/>
              </w:rPr>
            </w:pPr>
            <w:r w:rsidRPr="003025D1">
              <w:rPr>
                <w:sz w:val="24"/>
                <w:szCs w:val="24"/>
              </w:rPr>
              <w:t>Часть 1</w:t>
            </w:r>
          </w:p>
          <w:p w14:paraId="63C5669D" w14:textId="5F0C87A5" w:rsidR="003025D1" w:rsidRPr="003025D1" w:rsidRDefault="003025D1" w:rsidP="003025D1">
            <w:pPr>
              <w:pStyle w:val="aa"/>
              <w:rPr>
                <w:sz w:val="24"/>
                <w:szCs w:val="24"/>
              </w:rPr>
            </w:pPr>
          </w:p>
        </w:tc>
      </w:tr>
      <w:tr w:rsidR="003025D1" w:rsidRPr="003025D1" w14:paraId="63C566A0" w14:textId="77777777" w:rsidTr="00880BDE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271579F5" w14:textId="77777777" w:rsidR="003025D1" w:rsidRPr="003025D1" w:rsidRDefault="003025D1" w:rsidP="003025D1">
            <w:pPr>
              <w:pStyle w:val="aa"/>
              <w:rPr>
                <w:sz w:val="24"/>
                <w:szCs w:val="24"/>
              </w:rPr>
            </w:pPr>
            <w:r w:rsidRPr="003025D1">
              <w:rPr>
                <w:sz w:val="24"/>
                <w:szCs w:val="24"/>
              </w:rPr>
              <w:fldChar w:fldCharType="begin"/>
            </w:r>
            <w:r w:rsidRPr="003025D1">
              <w:rPr>
                <w:sz w:val="24"/>
                <w:szCs w:val="24"/>
              </w:rPr>
              <w:instrText xml:space="preserve"> DOCPROPERTY  Наим_Раздела  \* MERGEFORMAT </w:instrText>
            </w:r>
            <w:r w:rsidRPr="003025D1">
              <w:rPr>
                <w:sz w:val="24"/>
                <w:szCs w:val="24"/>
              </w:rPr>
              <w:fldChar w:fldCharType="separate"/>
            </w:r>
            <w:r w:rsidRPr="003025D1">
              <w:rPr>
                <w:sz w:val="24"/>
                <w:szCs w:val="24"/>
              </w:rPr>
              <w:t>Проект планировки территории.</w:t>
            </w:r>
          </w:p>
          <w:p w14:paraId="63C5669F" w14:textId="7DF46F10" w:rsidR="003025D1" w:rsidRPr="003025D1" w:rsidRDefault="003025D1" w:rsidP="003025D1">
            <w:pPr>
              <w:pStyle w:val="aa"/>
              <w:rPr>
                <w:sz w:val="24"/>
                <w:szCs w:val="24"/>
              </w:rPr>
            </w:pPr>
            <w:r w:rsidRPr="003025D1">
              <w:rPr>
                <w:sz w:val="24"/>
                <w:szCs w:val="24"/>
              </w:rPr>
              <w:t>Основная часть</w:t>
            </w:r>
            <w:r w:rsidRPr="003025D1">
              <w:rPr>
                <w:sz w:val="24"/>
                <w:szCs w:val="24"/>
              </w:rPr>
              <w:fldChar w:fldCharType="end"/>
            </w:r>
          </w:p>
        </w:tc>
      </w:tr>
      <w:tr w:rsidR="003025D1" w:rsidRPr="003025D1" w14:paraId="63C566A2" w14:textId="77777777" w:rsidTr="00880BDE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63C566A1" w14:textId="61A5DC67" w:rsidR="007A00DB" w:rsidRPr="003025D1" w:rsidRDefault="007C2612" w:rsidP="007707D1">
            <w:pPr>
              <w:pStyle w:val="aa"/>
              <w:rPr>
                <w:sz w:val="24"/>
                <w:szCs w:val="24"/>
              </w:rPr>
            </w:pPr>
            <w:r w:rsidRPr="003025D1">
              <w:rPr>
                <w:sz w:val="24"/>
                <w:szCs w:val="24"/>
              </w:rPr>
              <w:fldChar w:fldCharType="begin"/>
            </w:r>
            <w:r w:rsidRPr="003025D1">
              <w:rPr>
                <w:sz w:val="24"/>
                <w:szCs w:val="24"/>
              </w:rPr>
              <w:instrText xml:space="preserve"> DOCPROPERTY  Наим_Книги  \* MERGEFORMAT </w:instrText>
            </w:r>
            <w:r w:rsidRPr="003025D1">
              <w:rPr>
                <w:sz w:val="24"/>
                <w:szCs w:val="24"/>
              </w:rPr>
              <w:fldChar w:fldCharType="end"/>
            </w:r>
          </w:p>
        </w:tc>
      </w:tr>
      <w:tr w:rsidR="003025D1" w:rsidRPr="003025D1" w14:paraId="63C566A4" w14:textId="77777777" w:rsidTr="00880BDE">
        <w:trPr>
          <w:cantSplit/>
          <w:trHeight w:hRule="exact" w:val="454"/>
        </w:trPr>
        <w:tc>
          <w:tcPr>
            <w:tcW w:w="9356" w:type="dxa"/>
            <w:gridSpan w:val="2"/>
            <w:noWrap/>
          </w:tcPr>
          <w:p w14:paraId="63C566A3" w14:textId="77777777" w:rsidR="007A00DB" w:rsidRPr="003025D1" w:rsidRDefault="007A00DB" w:rsidP="00880BDE">
            <w:pPr>
              <w:pStyle w:val="aa"/>
              <w:rPr>
                <w:sz w:val="20"/>
              </w:rPr>
            </w:pPr>
          </w:p>
        </w:tc>
      </w:tr>
      <w:tr w:rsidR="003025D1" w:rsidRPr="003025D1" w14:paraId="63C566A6" w14:textId="77777777" w:rsidTr="00880BDE">
        <w:trPr>
          <w:cantSplit/>
          <w:trHeight w:val="510"/>
        </w:trPr>
        <w:tc>
          <w:tcPr>
            <w:tcW w:w="9356" w:type="dxa"/>
            <w:gridSpan w:val="2"/>
            <w:noWrap/>
          </w:tcPr>
          <w:p w14:paraId="63C566A5" w14:textId="77777777" w:rsidR="003F4592" w:rsidRPr="003025D1" w:rsidRDefault="003F4592" w:rsidP="00880BDE">
            <w:pPr>
              <w:pStyle w:val="aa"/>
              <w:rPr>
                <w:sz w:val="40"/>
                <w:szCs w:val="40"/>
              </w:rPr>
            </w:pPr>
            <w:r w:rsidRPr="003025D1">
              <w:rPr>
                <w:sz w:val="40"/>
                <w:szCs w:val="40"/>
                <w:lang w:val="en-US"/>
              </w:rPr>
              <w:fldChar w:fldCharType="begin"/>
            </w:r>
            <w:r w:rsidRPr="003025D1">
              <w:rPr>
                <w:sz w:val="40"/>
                <w:szCs w:val="40"/>
              </w:rPr>
              <w:instrText xml:space="preserve"> </w:instrText>
            </w:r>
            <w:r w:rsidRPr="003025D1">
              <w:rPr>
                <w:sz w:val="40"/>
                <w:szCs w:val="40"/>
                <w:lang w:val="en-US"/>
              </w:rPr>
              <w:instrText>DOCPROPERTY</w:instrText>
            </w:r>
            <w:r w:rsidRPr="003025D1">
              <w:rPr>
                <w:sz w:val="40"/>
                <w:szCs w:val="40"/>
              </w:rPr>
              <w:instrText xml:space="preserve">  ШифрДокумента  \* </w:instrText>
            </w:r>
            <w:r w:rsidRPr="003025D1">
              <w:rPr>
                <w:sz w:val="40"/>
                <w:szCs w:val="40"/>
                <w:lang w:val="en-US"/>
              </w:rPr>
              <w:instrText>MERGEFORMAT</w:instrText>
            </w:r>
            <w:r w:rsidRPr="003025D1">
              <w:rPr>
                <w:sz w:val="40"/>
                <w:szCs w:val="40"/>
              </w:rPr>
              <w:instrText xml:space="preserve"> </w:instrText>
            </w:r>
            <w:r w:rsidRPr="003025D1">
              <w:rPr>
                <w:sz w:val="40"/>
                <w:szCs w:val="40"/>
                <w:lang w:val="en-US"/>
              </w:rPr>
              <w:fldChar w:fldCharType="separate"/>
            </w:r>
            <w:r w:rsidR="003025D1" w:rsidRPr="003025D1">
              <w:rPr>
                <w:sz w:val="40"/>
                <w:szCs w:val="40"/>
              </w:rPr>
              <w:t>1750619</w:t>
            </w:r>
            <w:r w:rsidR="003025D1" w:rsidRPr="003025D1">
              <w:rPr>
                <w:sz w:val="40"/>
                <w:szCs w:val="40"/>
                <w:lang w:val="en-US"/>
              </w:rPr>
              <w:t>/1435Д-01-703000</w:t>
            </w:r>
            <w:r w:rsidRPr="003025D1">
              <w:rPr>
                <w:sz w:val="40"/>
                <w:szCs w:val="40"/>
                <w:lang w:val="en-US"/>
              </w:rPr>
              <w:fldChar w:fldCharType="end"/>
            </w:r>
            <w:r w:rsidRPr="003025D1">
              <w:rPr>
                <w:sz w:val="40"/>
                <w:szCs w:val="40"/>
              </w:rPr>
              <w:t>-</w:t>
            </w:r>
            <w:r w:rsidRPr="003025D1">
              <w:rPr>
                <w:sz w:val="40"/>
                <w:szCs w:val="40"/>
              </w:rPr>
              <w:fldChar w:fldCharType="begin"/>
            </w:r>
            <w:r w:rsidRPr="003025D1">
              <w:rPr>
                <w:sz w:val="40"/>
                <w:szCs w:val="40"/>
              </w:rPr>
              <w:instrText xml:space="preserve"> DOCPROPERTY  КодДисциплины  \* MERGEFORMAT </w:instrText>
            </w:r>
            <w:r w:rsidRPr="003025D1">
              <w:rPr>
                <w:sz w:val="40"/>
                <w:szCs w:val="40"/>
              </w:rPr>
              <w:fldChar w:fldCharType="separate"/>
            </w:r>
            <w:r w:rsidR="003025D1" w:rsidRPr="003025D1">
              <w:rPr>
                <w:sz w:val="40"/>
                <w:szCs w:val="40"/>
              </w:rPr>
              <w:t>ППТ</w:t>
            </w:r>
            <w:proofErr w:type="gramStart"/>
            <w:r w:rsidR="003025D1" w:rsidRPr="003025D1">
              <w:rPr>
                <w:sz w:val="40"/>
                <w:szCs w:val="40"/>
              </w:rPr>
              <w:t>1</w:t>
            </w:r>
            <w:proofErr w:type="gramEnd"/>
            <w:r w:rsidRPr="003025D1">
              <w:rPr>
                <w:sz w:val="40"/>
                <w:szCs w:val="40"/>
              </w:rPr>
              <w:fldChar w:fldCharType="end"/>
            </w:r>
          </w:p>
        </w:tc>
      </w:tr>
      <w:tr w:rsidR="003025D1" w:rsidRPr="003025D1" w14:paraId="63C566A8" w14:textId="77777777" w:rsidTr="00880BDE">
        <w:trPr>
          <w:cantSplit/>
          <w:trHeight w:hRule="exact" w:val="397"/>
        </w:trPr>
        <w:tc>
          <w:tcPr>
            <w:tcW w:w="9356" w:type="dxa"/>
            <w:gridSpan w:val="2"/>
            <w:noWrap/>
          </w:tcPr>
          <w:p w14:paraId="63C566A7" w14:textId="77777777" w:rsidR="003F4592" w:rsidRPr="003025D1" w:rsidRDefault="003F4592" w:rsidP="00880BDE">
            <w:pPr>
              <w:pStyle w:val="aa"/>
              <w:rPr>
                <w:sz w:val="20"/>
              </w:rPr>
            </w:pPr>
          </w:p>
        </w:tc>
      </w:tr>
    </w:tbl>
    <w:p w14:paraId="63C566AB" w14:textId="77777777" w:rsidR="0022126A" w:rsidRPr="003025D1" w:rsidRDefault="0022126A" w:rsidP="00D77BCB"/>
    <w:p w14:paraId="63C566AC" w14:textId="77777777" w:rsidR="00586374" w:rsidRPr="003025D1" w:rsidRDefault="00586374" w:rsidP="00D77BCB">
      <w:pPr>
        <w:rPr>
          <w:lang w:val="en-US"/>
        </w:rPr>
      </w:pPr>
    </w:p>
    <w:p w14:paraId="63C566AD" w14:textId="77777777" w:rsidR="00532FBC" w:rsidRPr="00EB0C2A" w:rsidRDefault="00532FBC" w:rsidP="00D77BCB">
      <w:pPr>
        <w:rPr>
          <w:color w:val="FF0000"/>
          <w:lang w:val="en-US"/>
        </w:rPr>
      </w:pPr>
    </w:p>
    <w:p w14:paraId="63C566AE" w14:textId="77777777" w:rsidR="00586374" w:rsidRPr="00EB0C2A" w:rsidRDefault="00586374" w:rsidP="00D77BCB">
      <w:pPr>
        <w:rPr>
          <w:color w:val="FF0000"/>
          <w:lang w:val="en-US"/>
        </w:rPr>
        <w:sectPr w:rsidR="00586374" w:rsidRPr="00EB0C2A" w:rsidSect="00532FBC">
          <w:headerReference w:type="default" r:id="rId13"/>
          <w:footerReference w:type="default" r:id="rId14"/>
          <w:footerReference w:type="first" r:id="rId15"/>
          <w:pgSz w:w="11906" w:h="16838"/>
          <w:pgMar w:top="737" w:right="851" w:bottom="1985" w:left="1701" w:header="284" w:footer="284" w:gutter="0"/>
          <w:pgNumType w:start="0"/>
          <w:cols w:space="708"/>
          <w:titlePg/>
          <w:docGrid w:linePitch="360"/>
        </w:sectPr>
      </w:pPr>
    </w:p>
    <w:tbl>
      <w:tblPr>
        <w:tblpPr w:vertAnchor="page" w:horzAnchor="page" w:tblpX="1702" w:tblpY="1135"/>
        <w:tblW w:w="93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655"/>
      </w:tblGrid>
      <w:tr w:rsidR="00EB0C2A" w:rsidRPr="00EB0C2A" w14:paraId="63C566B4" w14:textId="77777777" w:rsidTr="00DB29D6">
        <w:trPr>
          <w:cantSplit/>
          <w:trHeight w:hRule="exact" w:val="1849"/>
        </w:trPr>
        <w:tc>
          <w:tcPr>
            <w:tcW w:w="9356" w:type="dxa"/>
            <w:gridSpan w:val="2"/>
            <w:noWrap/>
          </w:tcPr>
          <w:p w14:paraId="63C566AF" w14:textId="77777777" w:rsidR="00085402" w:rsidRPr="003025D1" w:rsidRDefault="00085402" w:rsidP="00DB29D6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3025D1"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63C568E1" wp14:editId="63C568E2">
                  <wp:simplePos x="0" y="0"/>
                  <wp:positionH relativeFrom="page">
                    <wp:posOffset>323850</wp:posOffset>
                  </wp:positionH>
                  <wp:positionV relativeFrom="page">
                    <wp:posOffset>180340</wp:posOffset>
                  </wp:positionV>
                  <wp:extent cx="410400" cy="579600"/>
                  <wp:effectExtent l="0" t="0" r="8890" b="0"/>
                  <wp:wrapNone/>
                  <wp:docPr id="20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1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400" cy="57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025D1">
              <w:rPr>
                <w:rFonts w:ascii="EuropeCond" w:eastAsia="Calibri" w:hAnsi="EuropeCond" w:cs="Arial"/>
                <w:bCs/>
              </w:rPr>
              <w:t xml:space="preserve">Р О С </w:t>
            </w:r>
            <w:proofErr w:type="spellStart"/>
            <w:proofErr w:type="gramStart"/>
            <w:r w:rsidRPr="003025D1">
              <w:rPr>
                <w:rFonts w:ascii="EuropeCond" w:eastAsia="Calibri" w:hAnsi="EuropeCond" w:cs="Arial"/>
                <w:bCs/>
              </w:rPr>
              <w:t>С</w:t>
            </w:r>
            <w:proofErr w:type="spellEnd"/>
            <w:proofErr w:type="gramEnd"/>
            <w:r w:rsidRPr="003025D1">
              <w:rPr>
                <w:rFonts w:ascii="EuropeCond" w:eastAsia="Calibri" w:hAnsi="EuropeCond" w:cs="Arial"/>
                <w:bCs/>
              </w:rPr>
              <w:t xml:space="preserve"> И Я</w:t>
            </w:r>
          </w:p>
          <w:p w14:paraId="63C566B0" w14:textId="77777777" w:rsidR="00085402" w:rsidRPr="003025D1" w:rsidRDefault="00085402" w:rsidP="00DB29D6">
            <w:pPr>
              <w:tabs>
                <w:tab w:val="left" w:pos="1336"/>
                <w:tab w:val="center" w:pos="4918"/>
              </w:tabs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3025D1">
              <w:rPr>
                <w:rFonts w:ascii="EuropeCond" w:eastAsia="Calibri" w:hAnsi="EuropeCond" w:cs="Arial"/>
                <w:bCs/>
              </w:rPr>
              <w:t>Краснодарский край  г. Краснодар</w:t>
            </w:r>
          </w:p>
          <w:p w14:paraId="63C566B1" w14:textId="77777777" w:rsidR="00085402" w:rsidRPr="003025D1" w:rsidRDefault="00085402" w:rsidP="00DB29D6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Cs/>
              </w:rPr>
            </w:pPr>
            <w:r w:rsidRPr="003025D1">
              <w:rPr>
                <w:rFonts w:ascii="EuropeCond" w:eastAsia="Calibri" w:hAnsi="EuropeCond" w:cs="Arial"/>
                <w:bCs/>
              </w:rPr>
              <w:t>ОБЩЕСТВО С ОГРАНИЧЕННОЙ ОТВЕТСТВЕННОСТЬЮ</w:t>
            </w:r>
          </w:p>
          <w:p w14:paraId="63C566B2" w14:textId="77777777" w:rsidR="00085402" w:rsidRPr="003025D1" w:rsidRDefault="00085402" w:rsidP="00DB29D6">
            <w:pPr>
              <w:spacing w:line="240" w:lineRule="auto"/>
              <w:ind w:left="482" w:firstLine="0"/>
              <w:jc w:val="center"/>
              <w:rPr>
                <w:rFonts w:ascii="EuropeCond" w:eastAsia="Calibri" w:hAnsi="EuropeCond" w:cs="Arial"/>
                <w:b/>
                <w:sz w:val="32"/>
                <w:szCs w:val="32"/>
              </w:rPr>
            </w:pPr>
            <w:r w:rsidRPr="003025D1">
              <w:rPr>
                <w:rFonts w:ascii="EuropeCond" w:eastAsia="Calibri" w:hAnsi="EuropeCond" w:cs="Arial"/>
                <w:b/>
                <w:sz w:val="32"/>
                <w:szCs w:val="32"/>
              </w:rPr>
              <w:t>«НК «РОСНЕФТЬ» - НАУЧНО-ТЕХНИЧЕСКИЙ ЦЕНТР»</w:t>
            </w:r>
          </w:p>
          <w:p w14:paraId="63C566B3" w14:textId="344F87E3" w:rsidR="00085402" w:rsidRPr="003025D1" w:rsidRDefault="0012674A" w:rsidP="00DB29D6">
            <w:pPr>
              <w:spacing w:before="240" w:line="240" w:lineRule="auto"/>
              <w:ind w:left="482" w:firstLine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025D1">
              <w:rPr>
                <w:rFonts w:ascii="EuropeCond" w:eastAsia="Calibri" w:hAnsi="EuropeCond" w:cs="Arial"/>
                <w:b/>
                <w:sz w:val="24"/>
                <w:szCs w:val="24"/>
              </w:rPr>
              <w:t xml:space="preserve">СРО Союз «РН-Проектирование»,  СРО-П-124-25012010, </w:t>
            </w:r>
            <w:proofErr w:type="spellStart"/>
            <w:r w:rsidRPr="003025D1">
              <w:rPr>
                <w:rFonts w:ascii="EuropeCond" w:eastAsia="Calibri" w:hAnsi="EuropeCond" w:cs="Arial"/>
                <w:b/>
                <w:sz w:val="24"/>
                <w:szCs w:val="24"/>
              </w:rPr>
              <w:t>р.н</w:t>
            </w:r>
            <w:proofErr w:type="spellEnd"/>
            <w:r w:rsidRPr="003025D1">
              <w:rPr>
                <w:rFonts w:ascii="EuropeCond" w:eastAsia="Calibri" w:hAnsi="EuropeCond" w:cs="Arial"/>
                <w:b/>
                <w:sz w:val="24"/>
                <w:szCs w:val="24"/>
              </w:rPr>
              <w:t>. 044-2009</w:t>
            </w:r>
          </w:p>
        </w:tc>
      </w:tr>
      <w:tr w:rsidR="00EB0C2A" w:rsidRPr="00EB0C2A" w14:paraId="63C566B6" w14:textId="77777777" w:rsidTr="00DB29D6">
        <w:trPr>
          <w:cantSplit/>
          <w:trHeight w:hRule="exact" w:val="567"/>
        </w:trPr>
        <w:tc>
          <w:tcPr>
            <w:tcW w:w="9356" w:type="dxa"/>
            <w:gridSpan w:val="2"/>
            <w:noWrap/>
          </w:tcPr>
          <w:p w14:paraId="63C566B5" w14:textId="77777777" w:rsidR="00085402" w:rsidRPr="003025D1" w:rsidRDefault="00085402" w:rsidP="00DB29D6">
            <w:pPr>
              <w:pStyle w:val="aa"/>
            </w:pPr>
          </w:p>
        </w:tc>
      </w:tr>
      <w:tr w:rsidR="00EB0C2A" w:rsidRPr="00EB0C2A" w14:paraId="63C566B9" w14:textId="77777777" w:rsidTr="00DB29D6">
        <w:trPr>
          <w:cantSplit/>
        </w:trPr>
        <w:tc>
          <w:tcPr>
            <w:tcW w:w="1701" w:type="dxa"/>
            <w:noWrap/>
            <w:tcMar>
              <w:left w:w="170" w:type="dxa"/>
              <w:bottom w:w="0" w:type="dxa"/>
            </w:tcMar>
            <w:vAlign w:val="center"/>
          </w:tcPr>
          <w:p w14:paraId="63C566B7" w14:textId="2769F187" w:rsidR="003B0302" w:rsidRPr="003025D1" w:rsidRDefault="003B0302" w:rsidP="003B0302">
            <w:pPr>
              <w:pStyle w:val="aa"/>
              <w:jc w:val="left"/>
              <w:rPr>
                <w:rFonts w:cs="Arial"/>
                <w:sz w:val="28"/>
              </w:rPr>
            </w:pPr>
            <w:r w:rsidRPr="003025D1">
              <w:rPr>
                <w:rFonts w:cs="Arial"/>
                <w:sz w:val="28"/>
              </w:rPr>
              <w:t>Заказчик -</w:t>
            </w:r>
          </w:p>
        </w:tc>
        <w:tc>
          <w:tcPr>
            <w:tcW w:w="7655" w:type="dxa"/>
            <w:tcMar>
              <w:bottom w:w="0" w:type="dxa"/>
              <w:right w:w="170" w:type="dxa"/>
            </w:tcMar>
            <w:vAlign w:val="center"/>
          </w:tcPr>
          <w:p w14:paraId="63C566B8" w14:textId="551B65BB" w:rsidR="003B0302" w:rsidRPr="003025D1" w:rsidRDefault="003B0302" w:rsidP="003B0302">
            <w:pPr>
              <w:pStyle w:val="aa"/>
              <w:jc w:val="left"/>
              <w:rPr>
                <w:rFonts w:cs="Arial"/>
                <w:sz w:val="28"/>
              </w:rPr>
            </w:pPr>
            <w:r w:rsidRPr="003025D1">
              <w:rPr>
                <w:rFonts w:cs="Arial"/>
                <w:sz w:val="28"/>
              </w:rPr>
              <w:t>АО «Сузун»</w:t>
            </w:r>
          </w:p>
        </w:tc>
      </w:tr>
      <w:tr w:rsidR="00EB0C2A" w:rsidRPr="00EB0C2A" w14:paraId="63C566BB" w14:textId="77777777" w:rsidTr="00DB29D6">
        <w:trPr>
          <w:cantSplit/>
          <w:trHeight w:hRule="exact" w:val="567"/>
        </w:trPr>
        <w:tc>
          <w:tcPr>
            <w:tcW w:w="9356" w:type="dxa"/>
            <w:gridSpan w:val="2"/>
            <w:noWrap/>
          </w:tcPr>
          <w:p w14:paraId="63C566BA" w14:textId="77777777" w:rsidR="00085402" w:rsidRPr="003025D1" w:rsidRDefault="00085402" w:rsidP="00DB29D6">
            <w:pPr>
              <w:pStyle w:val="aa"/>
              <w:rPr>
                <w:rFonts w:cs="Arial"/>
              </w:rPr>
            </w:pPr>
          </w:p>
        </w:tc>
      </w:tr>
      <w:tr w:rsidR="00EB0C2A" w:rsidRPr="00EB0C2A" w14:paraId="63C566BD" w14:textId="77777777" w:rsidTr="00DB29D6">
        <w:trPr>
          <w:cantSplit/>
        </w:trPr>
        <w:tc>
          <w:tcPr>
            <w:tcW w:w="9356" w:type="dxa"/>
            <w:gridSpan w:val="2"/>
            <w:noWrap/>
            <w:tcMar>
              <w:left w:w="28" w:type="dxa"/>
              <w:right w:w="28" w:type="dxa"/>
            </w:tcMar>
          </w:tcPr>
          <w:p w14:paraId="63C566BC" w14:textId="52BD40A6" w:rsidR="00085402" w:rsidRPr="003025D1" w:rsidRDefault="00085402" w:rsidP="00DB29D6">
            <w:pPr>
              <w:pStyle w:val="aa"/>
            </w:pPr>
            <w:r w:rsidRPr="003025D1">
              <w:rPr>
                <w:lang w:val="en-US"/>
              </w:rPr>
              <w:fldChar w:fldCharType="begin"/>
            </w:r>
            <w:r w:rsidRPr="003025D1">
              <w:instrText xml:space="preserve"> </w:instrText>
            </w:r>
            <w:r w:rsidRPr="003025D1">
              <w:rPr>
                <w:lang w:val="en-US"/>
              </w:rPr>
              <w:instrText>DOCPROPERTY</w:instrText>
            </w:r>
            <w:r w:rsidRPr="003025D1">
              <w:instrText xml:space="preserve">  </w:instrText>
            </w:r>
            <w:r w:rsidRPr="003025D1">
              <w:rPr>
                <w:lang w:val="en-US"/>
              </w:rPr>
              <w:instrText>Subject</w:instrText>
            </w:r>
            <w:r w:rsidRPr="003025D1">
              <w:instrText xml:space="preserve">  \* </w:instrText>
            </w:r>
            <w:r w:rsidRPr="003025D1">
              <w:rPr>
                <w:lang w:val="en-US"/>
              </w:rPr>
              <w:instrText>Upper</w:instrText>
            </w:r>
            <w:r w:rsidRPr="003025D1">
              <w:instrText xml:space="preserve">  \* </w:instrText>
            </w:r>
            <w:r w:rsidRPr="003025D1">
              <w:rPr>
                <w:lang w:val="en-US"/>
              </w:rPr>
              <w:instrText>MERGEFORMAT</w:instrText>
            </w:r>
            <w:r w:rsidRPr="003025D1">
              <w:instrText xml:space="preserve"> </w:instrText>
            </w:r>
            <w:r w:rsidRPr="003025D1">
              <w:rPr>
                <w:lang w:val="en-US"/>
              </w:rPr>
              <w:fldChar w:fldCharType="separate"/>
            </w:r>
            <w:r w:rsidR="003025D1" w:rsidRPr="003025D1">
              <w:t xml:space="preserve">ОБУСТРОЙСТВО СУЗУНСКОГО МЕСТОРОЖДЕНИЯ. КУСТОВАЯ ПЛОЩАДКА №3. </w:t>
            </w:r>
            <w:r w:rsidR="003025D1" w:rsidRPr="003025D1">
              <w:rPr>
                <w:lang w:val="en-US"/>
              </w:rPr>
              <w:t>КОРИДОРЫ КОММУНИКАЦИЙ И ПОДЪЕЗДНАЯ ДОРОГА. УПЛОТНЕНИЕ</w:t>
            </w:r>
            <w:r w:rsidRPr="003025D1">
              <w:rPr>
                <w:lang w:val="en-US"/>
              </w:rPr>
              <w:fldChar w:fldCharType="end"/>
            </w:r>
          </w:p>
        </w:tc>
      </w:tr>
      <w:tr w:rsidR="00EB0C2A" w:rsidRPr="00EB0C2A" w14:paraId="63C566BF" w14:textId="77777777" w:rsidTr="007707D1">
        <w:trPr>
          <w:cantSplit/>
          <w:trHeight w:hRule="exact" w:val="1359"/>
        </w:trPr>
        <w:tc>
          <w:tcPr>
            <w:tcW w:w="9356" w:type="dxa"/>
            <w:gridSpan w:val="2"/>
            <w:noWrap/>
          </w:tcPr>
          <w:p w14:paraId="33053C14" w14:textId="77777777" w:rsidR="00085402" w:rsidRPr="00EB0C2A" w:rsidRDefault="00085402" w:rsidP="00DB29D6">
            <w:pPr>
              <w:pStyle w:val="aa"/>
              <w:rPr>
                <w:i/>
                <w:color w:val="FF0000"/>
              </w:rPr>
            </w:pPr>
          </w:p>
          <w:p w14:paraId="6ADE8AE1" w14:textId="6A6F9F54" w:rsidR="007707D1" w:rsidRPr="00EB0C2A" w:rsidRDefault="007707D1" w:rsidP="007707D1">
            <w:pPr>
              <w:pStyle w:val="aa"/>
              <w:rPr>
                <w:color w:val="FF0000"/>
              </w:rPr>
            </w:pPr>
          </w:p>
          <w:p w14:paraId="63C566BE" w14:textId="45091D43" w:rsidR="007707D1" w:rsidRPr="00EB0C2A" w:rsidRDefault="007707D1" w:rsidP="007707D1">
            <w:pPr>
              <w:pStyle w:val="aa"/>
              <w:rPr>
                <w:i/>
                <w:color w:val="FF0000"/>
              </w:rPr>
            </w:pPr>
            <w:r w:rsidRPr="00EB0C2A">
              <w:rPr>
                <w:color w:val="FF0000"/>
              </w:rPr>
              <w:t xml:space="preserve"> </w:t>
            </w:r>
            <w:r w:rsidR="003025D1" w:rsidRPr="003025D1">
              <w:t xml:space="preserve"> ПРОЕКТ ПЛАНИРОВКИ ТЕРРИТОРИИ</w:t>
            </w:r>
          </w:p>
        </w:tc>
      </w:tr>
      <w:tr w:rsidR="00EB0C2A" w:rsidRPr="00EB0C2A" w14:paraId="63C566C5" w14:textId="77777777" w:rsidTr="00DB29D6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63C566C4" w14:textId="67191AC7" w:rsidR="00085402" w:rsidRPr="00EB0C2A" w:rsidRDefault="00085402" w:rsidP="00DB29D6">
            <w:pPr>
              <w:pStyle w:val="aa"/>
              <w:rPr>
                <w:color w:val="FF0000"/>
                <w:sz w:val="24"/>
                <w:szCs w:val="24"/>
              </w:rPr>
            </w:pPr>
          </w:p>
        </w:tc>
      </w:tr>
      <w:tr w:rsidR="00EB0C2A" w:rsidRPr="00EB0C2A" w14:paraId="63C566C7" w14:textId="77777777" w:rsidTr="00DB29D6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747687D2" w14:textId="48E47D8B" w:rsidR="00085402" w:rsidRPr="003025D1" w:rsidRDefault="003025D1" w:rsidP="00C2234B">
            <w:pPr>
              <w:pStyle w:val="aa"/>
              <w:rPr>
                <w:sz w:val="24"/>
                <w:szCs w:val="24"/>
              </w:rPr>
            </w:pPr>
            <w:r w:rsidRPr="003025D1">
              <w:rPr>
                <w:sz w:val="24"/>
                <w:szCs w:val="24"/>
              </w:rPr>
              <w:t>Часть 1</w:t>
            </w:r>
          </w:p>
          <w:p w14:paraId="63C566C6" w14:textId="29B7009A" w:rsidR="003025D1" w:rsidRPr="00EB0C2A" w:rsidRDefault="003025D1" w:rsidP="00C2234B">
            <w:pPr>
              <w:pStyle w:val="aa"/>
              <w:rPr>
                <w:color w:val="FF0000"/>
                <w:sz w:val="24"/>
                <w:szCs w:val="24"/>
              </w:rPr>
            </w:pPr>
          </w:p>
        </w:tc>
      </w:tr>
      <w:tr w:rsidR="00EB0C2A" w:rsidRPr="00EB0C2A" w14:paraId="63C566C9" w14:textId="77777777" w:rsidTr="00DB29D6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676D936E" w14:textId="77777777" w:rsidR="003025D1" w:rsidRPr="003025D1" w:rsidRDefault="003025D1" w:rsidP="003025D1">
            <w:pPr>
              <w:pStyle w:val="aa"/>
              <w:rPr>
                <w:sz w:val="24"/>
                <w:szCs w:val="24"/>
              </w:rPr>
            </w:pPr>
            <w:r w:rsidRPr="003025D1">
              <w:rPr>
                <w:sz w:val="24"/>
                <w:szCs w:val="24"/>
              </w:rPr>
              <w:fldChar w:fldCharType="begin"/>
            </w:r>
            <w:r w:rsidRPr="003025D1">
              <w:rPr>
                <w:sz w:val="24"/>
                <w:szCs w:val="24"/>
              </w:rPr>
              <w:instrText xml:space="preserve"> DOCPROPERTY  Наим_Раздела  \* MERGEFORMAT </w:instrText>
            </w:r>
            <w:r w:rsidRPr="003025D1">
              <w:rPr>
                <w:sz w:val="24"/>
                <w:szCs w:val="24"/>
              </w:rPr>
              <w:fldChar w:fldCharType="separate"/>
            </w:r>
            <w:r w:rsidRPr="003025D1">
              <w:rPr>
                <w:sz w:val="24"/>
                <w:szCs w:val="24"/>
              </w:rPr>
              <w:t>Проект планировки территории.</w:t>
            </w:r>
          </w:p>
          <w:p w14:paraId="63C566C8" w14:textId="71BDC7BD" w:rsidR="00085402" w:rsidRPr="00EB0C2A" w:rsidRDefault="003025D1" w:rsidP="003025D1">
            <w:pPr>
              <w:pStyle w:val="aa"/>
              <w:rPr>
                <w:color w:val="FF0000"/>
                <w:sz w:val="24"/>
                <w:szCs w:val="24"/>
              </w:rPr>
            </w:pPr>
            <w:r w:rsidRPr="003025D1">
              <w:rPr>
                <w:sz w:val="24"/>
                <w:szCs w:val="24"/>
              </w:rPr>
              <w:t>Основная часть</w:t>
            </w:r>
            <w:r w:rsidRPr="003025D1">
              <w:rPr>
                <w:sz w:val="24"/>
                <w:szCs w:val="24"/>
              </w:rPr>
              <w:fldChar w:fldCharType="end"/>
            </w:r>
          </w:p>
        </w:tc>
      </w:tr>
      <w:tr w:rsidR="00EB0C2A" w:rsidRPr="00EB0C2A" w14:paraId="63C566CB" w14:textId="77777777" w:rsidTr="00DB29D6">
        <w:trPr>
          <w:cantSplit/>
          <w:trHeight w:val="284"/>
        </w:trPr>
        <w:tc>
          <w:tcPr>
            <w:tcW w:w="9356" w:type="dxa"/>
            <w:gridSpan w:val="2"/>
            <w:noWrap/>
            <w:tcMar>
              <w:top w:w="57" w:type="dxa"/>
              <w:left w:w="425" w:type="dxa"/>
              <w:bottom w:w="57" w:type="dxa"/>
              <w:right w:w="425" w:type="dxa"/>
            </w:tcMar>
          </w:tcPr>
          <w:p w14:paraId="63C566CA" w14:textId="10695858" w:rsidR="00085402" w:rsidRPr="00EB0C2A" w:rsidRDefault="00085402" w:rsidP="00DB29D6">
            <w:pPr>
              <w:pStyle w:val="aa"/>
              <w:rPr>
                <w:color w:val="FF0000"/>
                <w:sz w:val="24"/>
                <w:szCs w:val="24"/>
              </w:rPr>
            </w:pPr>
          </w:p>
        </w:tc>
      </w:tr>
      <w:tr w:rsidR="00EB0C2A" w:rsidRPr="00EB0C2A" w14:paraId="63C566CD" w14:textId="77777777" w:rsidTr="00DB29D6">
        <w:trPr>
          <w:cantSplit/>
          <w:trHeight w:hRule="exact" w:val="454"/>
        </w:trPr>
        <w:tc>
          <w:tcPr>
            <w:tcW w:w="9356" w:type="dxa"/>
            <w:gridSpan w:val="2"/>
            <w:noWrap/>
          </w:tcPr>
          <w:p w14:paraId="63C566CC" w14:textId="77777777" w:rsidR="00085402" w:rsidRPr="00EB0C2A" w:rsidRDefault="00085402" w:rsidP="00DB29D6">
            <w:pPr>
              <w:pStyle w:val="aa"/>
              <w:rPr>
                <w:color w:val="FF0000"/>
                <w:sz w:val="20"/>
              </w:rPr>
            </w:pPr>
          </w:p>
        </w:tc>
      </w:tr>
      <w:tr w:rsidR="00EB0C2A" w:rsidRPr="00EB0C2A" w14:paraId="63C566CF" w14:textId="77777777" w:rsidTr="00DB29D6">
        <w:trPr>
          <w:cantSplit/>
          <w:trHeight w:val="510"/>
        </w:trPr>
        <w:tc>
          <w:tcPr>
            <w:tcW w:w="9356" w:type="dxa"/>
            <w:gridSpan w:val="2"/>
            <w:noWrap/>
          </w:tcPr>
          <w:p w14:paraId="63C566CE" w14:textId="5817C511" w:rsidR="00085402" w:rsidRPr="00EB0C2A" w:rsidRDefault="00085402" w:rsidP="00DB29D6">
            <w:pPr>
              <w:pStyle w:val="aa"/>
              <w:rPr>
                <w:color w:val="FF0000"/>
                <w:sz w:val="40"/>
                <w:szCs w:val="40"/>
              </w:rPr>
            </w:pPr>
            <w:r w:rsidRPr="003025D1">
              <w:rPr>
                <w:sz w:val="40"/>
                <w:szCs w:val="40"/>
                <w:lang w:val="en-US"/>
              </w:rPr>
              <w:fldChar w:fldCharType="begin"/>
            </w:r>
            <w:r w:rsidRPr="003025D1">
              <w:rPr>
                <w:sz w:val="40"/>
                <w:szCs w:val="40"/>
              </w:rPr>
              <w:instrText xml:space="preserve"> </w:instrText>
            </w:r>
            <w:r w:rsidRPr="003025D1">
              <w:rPr>
                <w:sz w:val="40"/>
                <w:szCs w:val="40"/>
                <w:lang w:val="en-US"/>
              </w:rPr>
              <w:instrText>DOCPROPERTY</w:instrText>
            </w:r>
            <w:r w:rsidRPr="003025D1">
              <w:rPr>
                <w:sz w:val="40"/>
                <w:szCs w:val="40"/>
              </w:rPr>
              <w:instrText xml:space="preserve">  ШифрДокумента  \* </w:instrText>
            </w:r>
            <w:r w:rsidRPr="003025D1">
              <w:rPr>
                <w:sz w:val="40"/>
                <w:szCs w:val="40"/>
                <w:lang w:val="en-US"/>
              </w:rPr>
              <w:instrText>MERGEFORMAT</w:instrText>
            </w:r>
            <w:r w:rsidRPr="003025D1">
              <w:rPr>
                <w:sz w:val="40"/>
                <w:szCs w:val="40"/>
              </w:rPr>
              <w:instrText xml:space="preserve"> </w:instrText>
            </w:r>
            <w:r w:rsidRPr="003025D1">
              <w:rPr>
                <w:sz w:val="40"/>
                <w:szCs w:val="40"/>
                <w:lang w:val="en-US"/>
              </w:rPr>
              <w:fldChar w:fldCharType="separate"/>
            </w:r>
            <w:r w:rsidR="003025D1" w:rsidRPr="003025D1">
              <w:rPr>
                <w:sz w:val="40"/>
                <w:szCs w:val="40"/>
              </w:rPr>
              <w:t>1750619</w:t>
            </w:r>
            <w:r w:rsidR="003025D1" w:rsidRPr="003025D1">
              <w:rPr>
                <w:sz w:val="40"/>
                <w:szCs w:val="40"/>
                <w:lang w:val="en-US"/>
              </w:rPr>
              <w:t>/1435Д-01-703000</w:t>
            </w:r>
            <w:r w:rsidRPr="003025D1">
              <w:rPr>
                <w:sz w:val="40"/>
                <w:szCs w:val="40"/>
                <w:lang w:val="en-US"/>
              </w:rPr>
              <w:fldChar w:fldCharType="end"/>
            </w:r>
            <w:r w:rsidRPr="003025D1">
              <w:rPr>
                <w:sz w:val="40"/>
                <w:szCs w:val="40"/>
              </w:rPr>
              <w:t>-</w:t>
            </w:r>
            <w:proofErr w:type="gramStart"/>
            <w:r w:rsidRPr="003025D1">
              <w:rPr>
                <w:sz w:val="40"/>
                <w:szCs w:val="40"/>
              </w:rPr>
              <w:fldChar w:fldCharType="begin"/>
            </w:r>
            <w:r w:rsidRPr="003025D1">
              <w:rPr>
                <w:sz w:val="40"/>
                <w:szCs w:val="40"/>
              </w:rPr>
              <w:instrText xml:space="preserve"> DOCPROPERTY  КодДисциплины  \* MERGEFORMAT </w:instrText>
            </w:r>
            <w:r w:rsidRPr="003025D1">
              <w:rPr>
                <w:sz w:val="40"/>
                <w:szCs w:val="40"/>
              </w:rPr>
              <w:fldChar w:fldCharType="separate"/>
            </w:r>
            <w:r w:rsidR="003025D1" w:rsidRPr="003025D1">
              <w:rPr>
                <w:sz w:val="40"/>
                <w:szCs w:val="40"/>
              </w:rPr>
              <w:t>ППТ1</w:t>
            </w:r>
            <w:r w:rsidRPr="003025D1">
              <w:rPr>
                <w:sz w:val="40"/>
                <w:szCs w:val="40"/>
              </w:rPr>
              <w:fldChar w:fldCharType="end"/>
            </w:r>
            <w:proofErr w:type="gramEnd"/>
          </w:p>
        </w:tc>
      </w:tr>
      <w:tr w:rsidR="00EB0C2A" w:rsidRPr="00EB0C2A" w14:paraId="63C566D1" w14:textId="77777777" w:rsidTr="00DB29D6">
        <w:trPr>
          <w:cantSplit/>
          <w:trHeight w:hRule="exact" w:val="397"/>
        </w:trPr>
        <w:tc>
          <w:tcPr>
            <w:tcW w:w="9356" w:type="dxa"/>
            <w:gridSpan w:val="2"/>
            <w:noWrap/>
          </w:tcPr>
          <w:p w14:paraId="63C566D0" w14:textId="4479FB2E" w:rsidR="00085402" w:rsidRPr="00EB0C2A" w:rsidRDefault="00085402" w:rsidP="00DB29D6">
            <w:pPr>
              <w:pStyle w:val="aa"/>
              <w:rPr>
                <w:color w:val="FF0000"/>
                <w:sz w:val="20"/>
              </w:rPr>
            </w:pPr>
          </w:p>
        </w:tc>
      </w:tr>
      <w:tr w:rsidR="00EB0C2A" w:rsidRPr="00EB0C2A" w14:paraId="63C566D3" w14:textId="77777777" w:rsidTr="00DB29D6">
        <w:trPr>
          <w:cantSplit/>
          <w:trHeight w:hRule="exact" w:val="454"/>
        </w:trPr>
        <w:tc>
          <w:tcPr>
            <w:tcW w:w="9356" w:type="dxa"/>
            <w:gridSpan w:val="2"/>
            <w:noWrap/>
          </w:tcPr>
          <w:p w14:paraId="63C566D2" w14:textId="7AA7760B" w:rsidR="00085402" w:rsidRPr="00EB0C2A" w:rsidRDefault="00085402" w:rsidP="00DB29D6">
            <w:pPr>
              <w:pStyle w:val="aa"/>
              <w:rPr>
                <w:color w:val="FF0000"/>
                <w:sz w:val="22"/>
                <w:lang w:val="en-US"/>
              </w:rPr>
            </w:pPr>
          </w:p>
        </w:tc>
      </w:tr>
    </w:tbl>
    <w:p w14:paraId="63C566D4" w14:textId="77777777" w:rsidR="00085402" w:rsidRPr="00EB0C2A" w:rsidRDefault="00085402" w:rsidP="00D77BCB">
      <w:pPr>
        <w:rPr>
          <w:color w:val="FF0000"/>
        </w:rPr>
      </w:pPr>
    </w:p>
    <w:p w14:paraId="63C566D5" w14:textId="4802824B" w:rsidR="00532FBC" w:rsidRPr="00EB0C2A" w:rsidRDefault="00532FBC" w:rsidP="00D77BCB">
      <w:pPr>
        <w:rPr>
          <w:color w:val="FF0000"/>
          <w:lang w:val="en-US"/>
        </w:rPr>
      </w:pPr>
    </w:p>
    <w:p w14:paraId="63C566D7" w14:textId="77777777" w:rsidR="00D77BCB" w:rsidRPr="00EB0C2A" w:rsidRDefault="00D77BCB" w:rsidP="00A30897">
      <w:pPr>
        <w:spacing w:line="276" w:lineRule="auto"/>
        <w:ind w:firstLine="0"/>
        <w:rPr>
          <w:color w:val="FF0000"/>
          <w:lang w:val="en-US"/>
        </w:rPr>
        <w:sectPr w:rsidR="00D77BCB" w:rsidRPr="00EB0C2A" w:rsidSect="00532FBC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/>
          <w:pgMar w:top="737" w:right="851" w:bottom="1985" w:left="1701" w:header="284" w:footer="284" w:gutter="0"/>
          <w:cols w:space="708"/>
          <w:titlePg/>
          <w:docGrid w:linePitch="360"/>
        </w:sectPr>
      </w:pPr>
    </w:p>
    <w:p w14:paraId="63C566D8" w14:textId="70CB8C75" w:rsidR="00774008" w:rsidRPr="004A632C" w:rsidRDefault="00774008" w:rsidP="00E75344">
      <w:pPr>
        <w:pStyle w:val="aa"/>
        <w:rPr>
          <w:sz w:val="22"/>
        </w:rPr>
      </w:pPr>
      <w:r w:rsidRPr="004A632C">
        <w:rPr>
          <w:sz w:val="22"/>
        </w:rPr>
        <w:lastRenderedPageBreak/>
        <w:t xml:space="preserve">СОДЕРЖАНИЕ </w:t>
      </w:r>
      <w:bookmarkStart w:id="0" w:name="Содержание"/>
      <w:bookmarkEnd w:id="0"/>
      <w:r w:rsidR="004A632C" w:rsidRPr="004A632C">
        <w:rPr>
          <w:sz w:val="22"/>
        </w:rPr>
        <w:t>ППТ</w:t>
      </w:r>
      <w:proofErr w:type="gramStart"/>
      <w:r w:rsidR="004A632C" w:rsidRPr="004A632C">
        <w:rPr>
          <w:sz w:val="22"/>
        </w:rPr>
        <w:t>1</w:t>
      </w:r>
      <w:proofErr w:type="gramEnd"/>
    </w:p>
    <w:p w14:paraId="63C566D9" w14:textId="77777777" w:rsidR="00774008" w:rsidRPr="00EB0C2A" w:rsidRDefault="00774008" w:rsidP="00774008">
      <w:pPr>
        <w:suppressAutoHyphens/>
        <w:jc w:val="center"/>
        <w:rPr>
          <w:rFonts w:eastAsia="Times New Roman"/>
          <w:color w:val="FF0000"/>
          <w:szCs w:val="20"/>
        </w:rPr>
      </w:pPr>
    </w:p>
    <w:tbl>
      <w:tblPr>
        <w:tblW w:w="99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0"/>
        <w:gridCol w:w="3118"/>
        <w:gridCol w:w="4431"/>
        <w:gridCol w:w="1655"/>
      </w:tblGrid>
      <w:tr w:rsidR="00EB0C2A" w:rsidRPr="00EB0C2A" w14:paraId="63C566DE" w14:textId="77777777" w:rsidTr="00A2306B">
        <w:trPr>
          <w:cantSplit/>
          <w:trHeight w:val="851"/>
          <w:tblHeader/>
          <w:jc w:val="center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63C566DA" w14:textId="77777777" w:rsidR="00774008" w:rsidRPr="004A632C" w:rsidRDefault="00774008" w:rsidP="00E75344">
            <w:pPr>
              <w:pStyle w:val="ac"/>
              <w:jc w:val="center"/>
            </w:pPr>
            <w:r w:rsidRPr="004A632C">
              <w:t>Обозначение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63C566DB" w14:textId="77777777" w:rsidR="00774008" w:rsidRPr="004A632C" w:rsidRDefault="00774008" w:rsidP="00E75344">
            <w:pPr>
              <w:pStyle w:val="ac"/>
              <w:jc w:val="center"/>
            </w:pPr>
            <w:r w:rsidRPr="004A632C">
              <w:t>Наименование</w:t>
            </w:r>
          </w:p>
        </w:tc>
        <w:tc>
          <w:tcPr>
            <w:tcW w:w="16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C566DC" w14:textId="77777777" w:rsidR="00774008" w:rsidRPr="004A632C" w:rsidRDefault="00774008" w:rsidP="00E75344">
            <w:pPr>
              <w:pStyle w:val="ac"/>
              <w:jc w:val="center"/>
            </w:pPr>
            <w:r w:rsidRPr="004A632C">
              <w:t>Примечание</w:t>
            </w:r>
          </w:p>
          <w:p w14:paraId="63C566DD" w14:textId="77777777" w:rsidR="00774008" w:rsidRPr="004A632C" w:rsidRDefault="00774008" w:rsidP="00E75344">
            <w:pPr>
              <w:pStyle w:val="ac"/>
              <w:jc w:val="center"/>
            </w:pPr>
            <w:r w:rsidRPr="004A632C">
              <w:t>(страница)</w:t>
            </w:r>
          </w:p>
        </w:tc>
      </w:tr>
      <w:tr w:rsidR="00EB0C2A" w:rsidRPr="00EB0C2A" w14:paraId="63C566E2" w14:textId="77777777" w:rsidTr="004A632C">
        <w:trPr>
          <w:cantSplit/>
          <w:trHeight w:val="454"/>
          <w:jc w:val="center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63C566DF" w14:textId="77777777" w:rsidR="00D32C65" w:rsidRPr="004A632C" w:rsidRDefault="00D32C65" w:rsidP="00A2306B">
            <w:pPr>
              <w:pStyle w:val="ac"/>
              <w:jc w:val="left"/>
            </w:pPr>
            <w:r w:rsidRPr="004A632C">
              <w:rPr>
                <w:noProof/>
              </w:rPr>
              <w:fldChar w:fldCharType="begin"/>
            </w:r>
            <w:r w:rsidRPr="004A632C">
              <w:rPr>
                <w:noProof/>
              </w:rPr>
              <w:instrText xml:space="preserve"> DOCPROPERTY  ШифрДокумента  \* MERGEFORMAT </w:instrText>
            </w:r>
            <w:r w:rsidRPr="004A632C">
              <w:rPr>
                <w:noProof/>
              </w:rPr>
              <w:fldChar w:fldCharType="separate"/>
            </w:r>
            <w:r w:rsidR="003025D1" w:rsidRPr="004A632C">
              <w:rPr>
                <w:noProof/>
              </w:rPr>
              <w:t>1750619/1435Д-01-703000</w:t>
            </w:r>
            <w:r w:rsidRPr="004A632C">
              <w:rPr>
                <w:noProof/>
              </w:rPr>
              <w:fldChar w:fldCharType="end"/>
            </w:r>
            <w:r w:rsidRPr="004A632C">
              <w:rPr>
                <w:noProof/>
              </w:rPr>
              <w:t>-</w:t>
            </w:r>
            <w:r w:rsidRPr="004A632C">
              <w:rPr>
                <w:noProof/>
              </w:rPr>
              <w:fldChar w:fldCharType="begin"/>
            </w:r>
            <w:r w:rsidRPr="004A632C">
              <w:rPr>
                <w:noProof/>
              </w:rPr>
              <w:instrText xml:space="preserve"> DOCPROPERTY  КодДисциплины  \* MERGEFORMAT </w:instrText>
            </w:r>
            <w:r w:rsidRPr="004A632C">
              <w:rPr>
                <w:noProof/>
              </w:rPr>
              <w:fldChar w:fldCharType="separate"/>
            </w:r>
            <w:r w:rsidR="003025D1" w:rsidRPr="004A632C">
              <w:rPr>
                <w:noProof/>
              </w:rPr>
              <w:t>ППТ1</w:t>
            </w:r>
            <w:r w:rsidRPr="004A632C">
              <w:rPr>
                <w:noProof/>
              </w:rPr>
              <w:fldChar w:fldCharType="end"/>
            </w:r>
            <w:r w:rsidRPr="004A632C">
              <w:rPr>
                <w:noProof/>
              </w:rPr>
              <w:t>-С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63C566E0" w14:textId="37E6F1C1" w:rsidR="00D32C65" w:rsidRPr="004A632C" w:rsidRDefault="00D32C65" w:rsidP="004A632C">
            <w:pPr>
              <w:pStyle w:val="ac"/>
              <w:jc w:val="left"/>
            </w:pPr>
            <w:r w:rsidRPr="004A632C">
              <w:rPr>
                <w:noProof/>
              </w:rPr>
              <w:t xml:space="preserve">Содержание </w:t>
            </w:r>
            <w:r w:rsidR="004A632C" w:rsidRPr="004A632C">
              <w:rPr>
                <w:noProof/>
              </w:rPr>
              <w:t>ППТ1</w:t>
            </w:r>
          </w:p>
        </w:tc>
        <w:tc>
          <w:tcPr>
            <w:tcW w:w="1655" w:type="dxa"/>
            <w:shd w:val="clear" w:color="auto" w:fill="auto"/>
            <w:tcMar>
              <w:left w:w="57" w:type="dxa"/>
              <w:right w:w="57" w:type="dxa"/>
            </w:tcMar>
          </w:tcPr>
          <w:p w14:paraId="66B4FD43" w14:textId="77777777" w:rsidR="00D32C65" w:rsidRPr="004A632C" w:rsidRDefault="001820BD" w:rsidP="00330615">
            <w:pPr>
              <w:pStyle w:val="ac"/>
              <w:jc w:val="center"/>
              <w:rPr>
                <w:noProof/>
              </w:rPr>
            </w:pPr>
            <w:fldSimple w:instr=" PAGEREF  Содержание  \* MERGEFORMAT ">
              <w:r w:rsidR="000700C3">
                <w:rPr>
                  <w:noProof/>
                </w:rPr>
                <w:t>2</w:t>
              </w:r>
            </w:fldSimple>
          </w:p>
          <w:p w14:paraId="63C566E1" w14:textId="02518224" w:rsidR="007B60F8" w:rsidRPr="004A632C" w:rsidRDefault="007B60F8" w:rsidP="00330615">
            <w:pPr>
              <w:pStyle w:val="ac"/>
              <w:jc w:val="center"/>
            </w:pPr>
          </w:p>
        </w:tc>
      </w:tr>
      <w:tr w:rsidR="00EB0C2A" w:rsidRPr="00EB0C2A" w14:paraId="63C566ED" w14:textId="77777777" w:rsidTr="00A2306B">
        <w:trPr>
          <w:cantSplit/>
          <w:trHeight w:val="454"/>
          <w:jc w:val="center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63C566E7" w14:textId="77777777" w:rsidR="00774008" w:rsidRPr="004A632C" w:rsidRDefault="0076069F" w:rsidP="00A2306B">
            <w:pPr>
              <w:pStyle w:val="ac"/>
              <w:jc w:val="left"/>
            </w:pPr>
            <w:r>
              <w:fldChar w:fldCharType="begin"/>
            </w:r>
            <w:r>
              <w:instrText xml:space="preserve"> DOCPROPERTY  ШифрДокумента  \* MERGEFORMAT </w:instrText>
            </w:r>
            <w:r>
              <w:fldChar w:fldCharType="separate"/>
            </w:r>
            <w:r w:rsidR="003025D1" w:rsidRPr="004A632C">
              <w:t>1750619/1435Д-01-703000</w:t>
            </w:r>
            <w:r>
              <w:fldChar w:fldCharType="end"/>
            </w:r>
            <w:r w:rsidR="00774008" w:rsidRPr="004A632C">
              <w:t>-</w:t>
            </w:r>
            <w:proofErr w:type="gramStart"/>
            <w:r w:rsidR="00BE603C" w:rsidRPr="004A632C">
              <w:fldChar w:fldCharType="begin"/>
            </w:r>
            <w:r w:rsidR="00BE603C" w:rsidRPr="004A632C">
              <w:instrText xml:space="preserve"> DOCPROPERTY  КодДисциплины  \* MERGEFORMAT </w:instrText>
            </w:r>
            <w:r w:rsidR="00BE603C" w:rsidRPr="004A632C">
              <w:fldChar w:fldCharType="separate"/>
            </w:r>
            <w:r w:rsidR="003025D1" w:rsidRPr="004A632C">
              <w:t>ППТ1</w:t>
            </w:r>
            <w:r w:rsidR="00BE603C" w:rsidRPr="004A632C">
              <w:fldChar w:fldCharType="end"/>
            </w:r>
            <w:proofErr w:type="gramEnd"/>
          </w:p>
        </w:tc>
        <w:tc>
          <w:tcPr>
            <w:tcW w:w="4431" w:type="dxa"/>
            <w:shd w:val="clear" w:color="auto" w:fill="auto"/>
          </w:tcPr>
          <w:p w14:paraId="63C566EB" w14:textId="548B93A3" w:rsidR="001814BD" w:rsidRPr="004A632C" w:rsidRDefault="00476FD3" w:rsidP="00120E4C">
            <w:pPr>
              <w:pStyle w:val="ac"/>
            </w:pPr>
            <w:r w:rsidRPr="004A632C">
              <w:rPr>
                <w:lang w:val="en-US"/>
              </w:rPr>
              <w:fldChar w:fldCharType="begin"/>
            </w:r>
            <w:r w:rsidRPr="004A632C">
              <w:instrText xml:space="preserve"> </w:instrText>
            </w:r>
            <w:r w:rsidRPr="004A632C">
              <w:rPr>
                <w:lang w:val="en-US"/>
              </w:rPr>
              <w:instrText>DOCPROPERTY</w:instrText>
            </w:r>
            <w:r w:rsidRPr="004A632C">
              <w:instrText xml:space="preserve">  Наим_Части  \* </w:instrText>
            </w:r>
            <w:r w:rsidRPr="004A632C">
              <w:rPr>
                <w:lang w:val="en-US"/>
              </w:rPr>
              <w:instrText>MERGEFORMAT</w:instrText>
            </w:r>
            <w:r w:rsidRPr="004A632C">
              <w:instrText xml:space="preserve"> </w:instrText>
            </w:r>
            <w:r w:rsidRPr="004A632C">
              <w:rPr>
                <w:lang w:val="en-US"/>
              </w:rPr>
              <w:fldChar w:fldCharType="separate"/>
            </w:r>
            <w:r w:rsidR="004A632C" w:rsidRPr="004A632C">
              <w:t>Проект планировки территории. Осно</w:t>
            </w:r>
            <w:r w:rsidR="004A632C" w:rsidRPr="004A632C">
              <w:t>в</w:t>
            </w:r>
            <w:r w:rsidR="004A632C" w:rsidRPr="004A632C">
              <w:t>ная часть</w:t>
            </w:r>
            <w:r w:rsidRPr="004A632C">
              <w:rPr>
                <w:lang w:val="en-US"/>
              </w:rPr>
              <w:fldChar w:fldCharType="end"/>
            </w:r>
          </w:p>
        </w:tc>
        <w:tc>
          <w:tcPr>
            <w:tcW w:w="1655" w:type="dxa"/>
            <w:shd w:val="clear" w:color="auto" w:fill="auto"/>
            <w:tcMar>
              <w:left w:w="57" w:type="dxa"/>
              <w:right w:w="57" w:type="dxa"/>
            </w:tcMar>
          </w:tcPr>
          <w:p w14:paraId="61FD02E5" w14:textId="77777777" w:rsidR="00774008" w:rsidRPr="004A632C" w:rsidRDefault="0094203C" w:rsidP="00330615">
            <w:pPr>
              <w:pStyle w:val="ac"/>
              <w:jc w:val="center"/>
            </w:pPr>
            <w:r w:rsidRPr="004A632C">
              <w:t>3</w:t>
            </w:r>
          </w:p>
          <w:p w14:paraId="63C566EC" w14:textId="0BFA4119" w:rsidR="007B60F8" w:rsidRPr="004A632C" w:rsidRDefault="007B60F8" w:rsidP="00330615">
            <w:pPr>
              <w:pStyle w:val="ac"/>
              <w:jc w:val="center"/>
            </w:pPr>
          </w:p>
        </w:tc>
      </w:tr>
      <w:tr w:rsidR="004A632C" w:rsidRPr="00EB0C2A" w14:paraId="79695FE6" w14:textId="77777777" w:rsidTr="00A2306B">
        <w:trPr>
          <w:cantSplit/>
          <w:trHeight w:val="454"/>
          <w:jc w:val="center"/>
        </w:trPr>
        <w:tc>
          <w:tcPr>
            <w:tcW w:w="3828" w:type="dxa"/>
            <w:gridSpan w:val="2"/>
            <w:shd w:val="clear" w:color="auto" w:fill="auto"/>
            <w:vAlign w:val="center"/>
          </w:tcPr>
          <w:p w14:paraId="5997BD36" w14:textId="77777777" w:rsidR="004A632C" w:rsidRPr="00EB0C2A" w:rsidRDefault="004A632C" w:rsidP="00A2306B">
            <w:pPr>
              <w:pStyle w:val="ac"/>
              <w:jc w:val="left"/>
              <w:rPr>
                <w:color w:val="FF0000"/>
              </w:rPr>
            </w:pPr>
          </w:p>
        </w:tc>
        <w:tc>
          <w:tcPr>
            <w:tcW w:w="4431" w:type="dxa"/>
            <w:shd w:val="clear" w:color="auto" w:fill="auto"/>
          </w:tcPr>
          <w:p w14:paraId="2D42AACB" w14:textId="735722AF" w:rsidR="004A632C" w:rsidRPr="00EB0C2A" w:rsidRDefault="004A632C" w:rsidP="00120E4C">
            <w:pPr>
              <w:pStyle w:val="ac"/>
              <w:rPr>
                <w:color w:val="FF0000"/>
                <w:lang w:val="en-US"/>
              </w:rPr>
            </w:pPr>
            <w:r w:rsidRPr="00A53441">
              <w:t>Графическая часть</w:t>
            </w:r>
          </w:p>
        </w:tc>
        <w:tc>
          <w:tcPr>
            <w:tcW w:w="1655" w:type="dxa"/>
            <w:shd w:val="clear" w:color="auto" w:fill="auto"/>
            <w:tcMar>
              <w:left w:w="57" w:type="dxa"/>
              <w:right w:w="57" w:type="dxa"/>
            </w:tcMar>
          </w:tcPr>
          <w:p w14:paraId="719EEFFB" w14:textId="77777777" w:rsidR="004A632C" w:rsidRPr="00EB0C2A" w:rsidRDefault="004A632C" w:rsidP="00330615">
            <w:pPr>
              <w:pStyle w:val="ac"/>
              <w:jc w:val="center"/>
              <w:rPr>
                <w:color w:val="FF0000"/>
              </w:rPr>
            </w:pPr>
          </w:p>
        </w:tc>
      </w:tr>
      <w:tr w:rsidR="00A95158" w:rsidRPr="00EB0C2A" w14:paraId="749EB156" w14:textId="77777777" w:rsidTr="00A2306B">
        <w:trPr>
          <w:cantSplit/>
          <w:trHeight w:val="454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412C1C24" w14:textId="54406453" w:rsidR="00330615" w:rsidRPr="004A632C" w:rsidRDefault="00330615" w:rsidP="00A2306B">
            <w:pPr>
              <w:pStyle w:val="ac"/>
              <w:jc w:val="center"/>
            </w:pPr>
            <w:r w:rsidRPr="004A632C"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621AE86" w14:textId="2079F8FB" w:rsidR="00330615" w:rsidRPr="004A632C" w:rsidRDefault="00330615" w:rsidP="00A2306B">
            <w:pPr>
              <w:pStyle w:val="ac"/>
              <w:jc w:val="left"/>
            </w:pPr>
            <w:r w:rsidRPr="004A632C">
              <w:rPr>
                <w:noProof/>
                <w:lang w:val="en-US"/>
              </w:rPr>
              <w:fldChar w:fldCharType="begin"/>
            </w:r>
            <w:r w:rsidRPr="004A632C">
              <w:rPr>
                <w:noProof/>
                <w:lang w:val="en-US"/>
              </w:rPr>
              <w:instrText xml:space="preserve"> DOCPROPERTY  ШифрДокумента  \* MERGEFORMAT </w:instrText>
            </w:r>
            <w:r w:rsidRPr="004A632C">
              <w:rPr>
                <w:noProof/>
                <w:lang w:val="en-US"/>
              </w:rPr>
              <w:fldChar w:fldCharType="separate"/>
            </w:r>
            <w:r w:rsidR="003025D1" w:rsidRPr="004A632C">
              <w:rPr>
                <w:noProof/>
                <w:lang w:val="en-US"/>
              </w:rPr>
              <w:t>1750619/1435Д-01-703000</w:t>
            </w:r>
            <w:r w:rsidRPr="004A632C">
              <w:rPr>
                <w:noProof/>
                <w:lang w:val="en-US"/>
              </w:rPr>
              <w:fldChar w:fldCharType="end"/>
            </w:r>
            <w:r w:rsidRPr="004A632C">
              <w:rPr>
                <w:noProof/>
                <w:lang w:val="en-US"/>
              </w:rPr>
              <w:t>-</w:t>
            </w:r>
            <w:r w:rsidR="0076069F">
              <w:fldChar w:fldCharType="begin"/>
            </w:r>
            <w:r w:rsidR="0076069F">
              <w:instrText xml:space="preserve"> DOCPROPERTY  КодДисциплины  \* MERGEFORMAT </w:instrText>
            </w:r>
            <w:r w:rsidR="0076069F">
              <w:fldChar w:fldCharType="separate"/>
            </w:r>
            <w:r w:rsidR="003025D1" w:rsidRPr="004A632C">
              <w:t>ППТ1</w:t>
            </w:r>
            <w:r w:rsidR="0076069F">
              <w:fldChar w:fldCharType="end"/>
            </w:r>
            <w:r w:rsidRPr="004A632C">
              <w:rPr>
                <w:noProof/>
                <w:lang w:val="en-US"/>
              </w:rPr>
              <w:t>-Ч-01</w:t>
            </w:r>
          </w:p>
        </w:tc>
        <w:tc>
          <w:tcPr>
            <w:tcW w:w="4431" w:type="dxa"/>
            <w:shd w:val="clear" w:color="auto" w:fill="auto"/>
          </w:tcPr>
          <w:p w14:paraId="15D7FF0A" w14:textId="1036443E" w:rsidR="00330615" w:rsidRPr="004A632C" w:rsidRDefault="004A632C" w:rsidP="00786A42">
            <w:pPr>
              <w:spacing w:line="240" w:lineRule="auto"/>
              <w:ind w:left="12" w:firstLine="0"/>
            </w:pPr>
            <w:r w:rsidRPr="004A632C">
              <w:rPr>
                <w:lang w:val="en-US"/>
              </w:rPr>
              <w:fldChar w:fldCharType="begin"/>
            </w:r>
            <w:r w:rsidRPr="004A632C">
              <w:instrText xml:space="preserve"> </w:instrText>
            </w:r>
            <w:r w:rsidRPr="004A632C">
              <w:rPr>
                <w:lang w:val="en-US"/>
              </w:rPr>
              <w:instrText>DOCPROPERTY</w:instrText>
            </w:r>
            <w:r w:rsidRPr="004A632C">
              <w:instrText xml:space="preserve">  Наим_Части  \* </w:instrText>
            </w:r>
            <w:r w:rsidRPr="004A632C">
              <w:rPr>
                <w:lang w:val="en-US"/>
              </w:rPr>
              <w:instrText>MERGEFORMAT</w:instrText>
            </w:r>
            <w:r w:rsidRPr="004A632C">
              <w:instrText xml:space="preserve"> </w:instrText>
            </w:r>
            <w:r w:rsidRPr="004A632C">
              <w:rPr>
                <w:lang w:val="en-US"/>
              </w:rPr>
              <w:fldChar w:fldCharType="separate"/>
            </w:r>
            <w:r w:rsidRPr="004A632C">
              <w:t>Проект планировки территории. Осно</w:t>
            </w:r>
            <w:r w:rsidRPr="004A632C">
              <w:t>в</w:t>
            </w:r>
            <w:r w:rsidRPr="004A632C">
              <w:t>ная часть</w:t>
            </w:r>
            <w:r w:rsidRPr="004A632C">
              <w:rPr>
                <w:lang w:val="en-US"/>
              </w:rPr>
              <w:fldChar w:fldCharType="end"/>
            </w:r>
            <w:r w:rsidR="00330615" w:rsidRPr="004A632C">
              <w:t>.</w:t>
            </w:r>
          </w:p>
          <w:p w14:paraId="1531135D" w14:textId="670BEBEC" w:rsidR="00330615" w:rsidRPr="00EB0C2A" w:rsidRDefault="00330615" w:rsidP="004A632C">
            <w:pPr>
              <w:pStyle w:val="ac"/>
              <w:rPr>
                <w:color w:val="FF0000"/>
              </w:rPr>
            </w:pPr>
            <w:r w:rsidRPr="004A632C">
              <w:t xml:space="preserve">Чертеж </w:t>
            </w:r>
            <w:r w:rsidR="004A632C" w:rsidRPr="004A632C">
              <w:t xml:space="preserve">планировки </w:t>
            </w:r>
            <w:r w:rsidRPr="004A632C">
              <w:t>территории (1:2000)</w:t>
            </w:r>
          </w:p>
        </w:tc>
        <w:tc>
          <w:tcPr>
            <w:tcW w:w="1655" w:type="dxa"/>
            <w:shd w:val="clear" w:color="auto" w:fill="auto"/>
            <w:tcMar>
              <w:left w:w="57" w:type="dxa"/>
              <w:right w:w="57" w:type="dxa"/>
            </w:tcMar>
          </w:tcPr>
          <w:p w14:paraId="0FA0DC19" w14:textId="6B662705" w:rsidR="00330615" w:rsidRPr="00193A58" w:rsidRDefault="00193A58" w:rsidP="00330615">
            <w:pPr>
              <w:pStyle w:val="ac"/>
              <w:jc w:val="center"/>
            </w:pPr>
            <w:r w:rsidRPr="00193A58">
              <w:t>13</w:t>
            </w:r>
          </w:p>
          <w:p w14:paraId="16C0919B" w14:textId="1AA02165" w:rsidR="00A2306B" w:rsidRPr="00EB0C2A" w:rsidRDefault="00A2306B" w:rsidP="00341A3B">
            <w:pPr>
              <w:pStyle w:val="ac"/>
              <w:jc w:val="center"/>
              <w:rPr>
                <w:color w:val="FF0000"/>
              </w:rPr>
            </w:pPr>
          </w:p>
        </w:tc>
      </w:tr>
    </w:tbl>
    <w:p w14:paraId="63C56710" w14:textId="77777777" w:rsidR="00027827" w:rsidRPr="00EB0C2A" w:rsidRDefault="00027827" w:rsidP="003F4592">
      <w:pPr>
        <w:rPr>
          <w:color w:val="FF0000"/>
        </w:rPr>
      </w:pPr>
    </w:p>
    <w:p w14:paraId="63C56712" w14:textId="77777777" w:rsidR="00CA5F68" w:rsidRPr="00EB0C2A" w:rsidRDefault="00CA5F68" w:rsidP="003F4592">
      <w:pPr>
        <w:rPr>
          <w:color w:val="FF0000"/>
        </w:rPr>
        <w:sectPr w:rsidR="00CA5F68" w:rsidRPr="00EB0C2A" w:rsidSect="003D660A">
          <w:headerReference w:type="default" r:id="rId20"/>
          <w:footerReference w:type="default" r:id="rId21"/>
          <w:headerReference w:type="first" r:id="rId22"/>
          <w:footerReference w:type="first" r:id="rId23"/>
          <w:pgSz w:w="11906" w:h="16838"/>
          <w:pgMar w:top="1134" w:right="851" w:bottom="1985" w:left="1701" w:header="284" w:footer="284" w:gutter="0"/>
          <w:cols w:space="708"/>
          <w:titlePg/>
          <w:docGrid w:linePitch="360"/>
        </w:sectPr>
      </w:pPr>
    </w:p>
    <w:p w14:paraId="42F85DDA" w14:textId="77777777" w:rsidR="00054965" w:rsidRDefault="00054965" w:rsidP="00E75344">
      <w:pPr>
        <w:pStyle w:val="aa"/>
        <w:rPr>
          <w:color w:val="FF0000"/>
          <w:sz w:val="22"/>
        </w:rPr>
      </w:pPr>
    </w:p>
    <w:p w14:paraId="3348CF1B" w14:textId="5D40BDE9" w:rsidR="00054965" w:rsidRDefault="00054965" w:rsidP="00E75344">
      <w:pPr>
        <w:pStyle w:val="aa"/>
        <w:rPr>
          <w:color w:val="FF0000"/>
          <w:sz w:val="22"/>
        </w:rPr>
        <w:sectPr w:rsidR="00054965" w:rsidSect="002D0BC9">
          <w:headerReference w:type="default" r:id="rId24"/>
          <w:footerReference w:type="default" r:id="rId25"/>
          <w:type w:val="continuous"/>
          <w:pgSz w:w="11906" w:h="16838"/>
          <w:pgMar w:top="1134" w:right="851" w:bottom="1985" w:left="1701" w:header="284" w:footer="284" w:gutter="0"/>
          <w:pgNumType w:start="15"/>
          <w:cols w:space="708"/>
          <w:titlePg/>
          <w:docGrid w:linePitch="360"/>
        </w:sectPr>
      </w:pPr>
    </w:p>
    <w:p w14:paraId="63C567A2" w14:textId="77777777" w:rsidR="00E75344" w:rsidRPr="005E116B" w:rsidRDefault="00E75344" w:rsidP="00E75344">
      <w:pPr>
        <w:pStyle w:val="aa"/>
        <w:rPr>
          <w:sz w:val="22"/>
        </w:rPr>
      </w:pPr>
      <w:r w:rsidRPr="005E116B">
        <w:rPr>
          <w:sz w:val="22"/>
        </w:rPr>
        <w:lastRenderedPageBreak/>
        <w:t>СОДЕРЖАНИЕ</w:t>
      </w:r>
      <w:bookmarkStart w:id="1" w:name="ОПЗ"/>
      <w:bookmarkEnd w:id="1"/>
    </w:p>
    <w:p w14:paraId="00560985" w14:textId="77777777" w:rsidR="005E116B" w:rsidRDefault="00440CFB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r w:rsidRPr="00054965">
        <w:rPr>
          <w:color w:val="FF0000"/>
          <w:sz w:val="21"/>
          <w:szCs w:val="21"/>
        </w:rPr>
        <w:fldChar w:fldCharType="begin"/>
      </w:r>
      <w:r w:rsidRPr="00054965">
        <w:rPr>
          <w:color w:val="FF0000"/>
          <w:sz w:val="21"/>
          <w:szCs w:val="21"/>
        </w:rPr>
        <w:instrText xml:space="preserve"> TOC \o "1-3" \h \z \u </w:instrText>
      </w:r>
      <w:r w:rsidRPr="00054965">
        <w:rPr>
          <w:color w:val="FF0000"/>
          <w:sz w:val="21"/>
          <w:szCs w:val="21"/>
        </w:rPr>
        <w:fldChar w:fldCharType="separate"/>
      </w:r>
      <w:hyperlink w:anchor="_Toc44955053" w:history="1">
        <w:r w:rsidR="005E116B" w:rsidRPr="00BB385A">
          <w:rPr>
            <w:rStyle w:val="af9"/>
            <w:noProof/>
          </w:rPr>
          <w:t>1</w:t>
        </w:r>
        <w:r w:rsidR="005E116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5E116B" w:rsidRPr="00BB385A">
          <w:rPr>
            <w:rStyle w:val="af9"/>
            <w:noProof/>
          </w:rPr>
          <w:t>Положение о размещении объектов капитального строительства</w:t>
        </w:r>
        <w:r w:rsidR="005E116B">
          <w:rPr>
            <w:noProof/>
            <w:webHidden/>
          </w:rPr>
          <w:tab/>
        </w:r>
        <w:r w:rsidR="005E116B">
          <w:rPr>
            <w:noProof/>
            <w:webHidden/>
          </w:rPr>
          <w:fldChar w:fldCharType="begin"/>
        </w:r>
        <w:r w:rsidR="005E116B">
          <w:rPr>
            <w:noProof/>
            <w:webHidden/>
          </w:rPr>
          <w:instrText xml:space="preserve"> PAGEREF _Toc44955053 \h </w:instrText>
        </w:r>
        <w:r w:rsidR="005E116B">
          <w:rPr>
            <w:noProof/>
            <w:webHidden/>
          </w:rPr>
        </w:r>
        <w:r w:rsidR="005E116B">
          <w:rPr>
            <w:noProof/>
            <w:webHidden/>
          </w:rPr>
          <w:fldChar w:fldCharType="separate"/>
        </w:r>
        <w:r w:rsidR="000700C3">
          <w:rPr>
            <w:noProof/>
            <w:webHidden/>
          </w:rPr>
          <w:t>4</w:t>
        </w:r>
        <w:r w:rsidR="005E116B">
          <w:rPr>
            <w:noProof/>
            <w:webHidden/>
          </w:rPr>
          <w:fldChar w:fldCharType="end"/>
        </w:r>
      </w:hyperlink>
    </w:p>
    <w:p w14:paraId="7FB7DE66" w14:textId="77777777" w:rsidR="005E116B" w:rsidRDefault="0076069F">
      <w:pPr>
        <w:pStyle w:val="21"/>
        <w:rPr>
          <w:rFonts w:asciiTheme="minorHAnsi" w:eastAsiaTheme="minorEastAsia" w:hAnsiTheme="minorHAnsi" w:cstheme="minorBidi"/>
          <w:noProof/>
          <w:lang w:eastAsia="ru-RU"/>
        </w:rPr>
      </w:pPr>
      <w:hyperlink w:anchor="_Toc44955054" w:history="1">
        <w:r w:rsidR="005E116B" w:rsidRPr="00BB385A">
          <w:rPr>
            <w:rStyle w:val="af9"/>
            <w:noProof/>
          </w:rPr>
          <w:t>1.1</w:t>
        </w:r>
        <w:r w:rsidR="005E116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5E116B" w:rsidRPr="00BB385A">
          <w:rPr>
            <w:rStyle w:val="af9"/>
            <w:noProof/>
          </w:rPr>
          <w:t>Характеристика планируемого развития территории</w:t>
        </w:r>
        <w:r w:rsidR="005E116B">
          <w:rPr>
            <w:noProof/>
            <w:webHidden/>
          </w:rPr>
          <w:tab/>
        </w:r>
        <w:r w:rsidR="005E116B">
          <w:rPr>
            <w:noProof/>
            <w:webHidden/>
          </w:rPr>
          <w:fldChar w:fldCharType="begin"/>
        </w:r>
        <w:r w:rsidR="005E116B">
          <w:rPr>
            <w:noProof/>
            <w:webHidden/>
          </w:rPr>
          <w:instrText xml:space="preserve"> PAGEREF _Toc44955054 \h </w:instrText>
        </w:r>
        <w:r w:rsidR="005E116B">
          <w:rPr>
            <w:noProof/>
            <w:webHidden/>
          </w:rPr>
        </w:r>
        <w:r w:rsidR="005E116B">
          <w:rPr>
            <w:noProof/>
            <w:webHidden/>
          </w:rPr>
          <w:fldChar w:fldCharType="separate"/>
        </w:r>
        <w:r w:rsidR="000700C3">
          <w:rPr>
            <w:noProof/>
            <w:webHidden/>
          </w:rPr>
          <w:t>4</w:t>
        </w:r>
        <w:r w:rsidR="005E116B">
          <w:rPr>
            <w:noProof/>
            <w:webHidden/>
          </w:rPr>
          <w:fldChar w:fldCharType="end"/>
        </w:r>
      </w:hyperlink>
    </w:p>
    <w:p w14:paraId="4BDBD9E7" w14:textId="77777777" w:rsidR="005E116B" w:rsidRDefault="0076069F">
      <w:pPr>
        <w:pStyle w:val="21"/>
        <w:rPr>
          <w:rFonts w:asciiTheme="minorHAnsi" w:eastAsiaTheme="minorEastAsia" w:hAnsiTheme="minorHAnsi" w:cstheme="minorBidi"/>
          <w:noProof/>
          <w:lang w:eastAsia="ru-RU"/>
        </w:rPr>
      </w:pPr>
      <w:hyperlink w:anchor="_Toc44955055" w:history="1">
        <w:r w:rsidR="005E116B" w:rsidRPr="00BB385A">
          <w:rPr>
            <w:rStyle w:val="af9"/>
            <w:noProof/>
          </w:rPr>
          <w:t>1.2</w:t>
        </w:r>
        <w:r w:rsidR="005E116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5E116B" w:rsidRPr="00BB385A">
          <w:rPr>
            <w:rStyle w:val="af9"/>
            <w:noProof/>
          </w:rPr>
          <w:t>Краткая техническая характеристика объекта</w:t>
        </w:r>
        <w:r w:rsidR="005E116B">
          <w:rPr>
            <w:noProof/>
            <w:webHidden/>
          </w:rPr>
          <w:tab/>
        </w:r>
        <w:r w:rsidR="005E116B">
          <w:rPr>
            <w:noProof/>
            <w:webHidden/>
          </w:rPr>
          <w:fldChar w:fldCharType="begin"/>
        </w:r>
        <w:r w:rsidR="005E116B">
          <w:rPr>
            <w:noProof/>
            <w:webHidden/>
          </w:rPr>
          <w:instrText xml:space="preserve"> PAGEREF _Toc44955055 \h </w:instrText>
        </w:r>
        <w:r w:rsidR="005E116B">
          <w:rPr>
            <w:noProof/>
            <w:webHidden/>
          </w:rPr>
        </w:r>
        <w:r w:rsidR="005E116B">
          <w:rPr>
            <w:noProof/>
            <w:webHidden/>
          </w:rPr>
          <w:fldChar w:fldCharType="separate"/>
        </w:r>
        <w:r w:rsidR="000700C3">
          <w:rPr>
            <w:noProof/>
            <w:webHidden/>
          </w:rPr>
          <w:t>5</w:t>
        </w:r>
        <w:r w:rsidR="005E116B">
          <w:rPr>
            <w:noProof/>
            <w:webHidden/>
          </w:rPr>
          <w:fldChar w:fldCharType="end"/>
        </w:r>
      </w:hyperlink>
    </w:p>
    <w:p w14:paraId="4C435BE4" w14:textId="77777777" w:rsidR="005E116B" w:rsidRDefault="0076069F">
      <w:pPr>
        <w:pStyle w:val="21"/>
        <w:rPr>
          <w:rFonts w:asciiTheme="minorHAnsi" w:eastAsiaTheme="minorEastAsia" w:hAnsiTheme="minorHAnsi" w:cstheme="minorBidi"/>
          <w:noProof/>
          <w:lang w:eastAsia="ru-RU"/>
        </w:rPr>
      </w:pPr>
      <w:hyperlink w:anchor="_Toc44955056" w:history="1">
        <w:r w:rsidR="005E116B" w:rsidRPr="00BB385A">
          <w:rPr>
            <w:rStyle w:val="af9"/>
            <w:noProof/>
          </w:rPr>
          <w:t>1.3</w:t>
        </w:r>
        <w:r w:rsidR="005E116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5E116B" w:rsidRPr="00BB385A">
          <w:rPr>
            <w:rStyle w:val="af9"/>
            <w:noProof/>
          </w:rPr>
          <w:t>Характеристики земельных участков, предназначенных для строительства объекта</w:t>
        </w:r>
        <w:r w:rsidR="005E116B">
          <w:rPr>
            <w:noProof/>
            <w:webHidden/>
          </w:rPr>
          <w:tab/>
        </w:r>
        <w:r w:rsidR="005E116B">
          <w:rPr>
            <w:noProof/>
            <w:webHidden/>
          </w:rPr>
          <w:fldChar w:fldCharType="begin"/>
        </w:r>
        <w:r w:rsidR="005E116B">
          <w:rPr>
            <w:noProof/>
            <w:webHidden/>
          </w:rPr>
          <w:instrText xml:space="preserve"> PAGEREF _Toc44955056 \h </w:instrText>
        </w:r>
        <w:r w:rsidR="005E116B">
          <w:rPr>
            <w:noProof/>
            <w:webHidden/>
          </w:rPr>
        </w:r>
        <w:r w:rsidR="005E116B">
          <w:rPr>
            <w:noProof/>
            <w:webHidden/>
          </w:rPr>
          <w:fldChar w:fldCharType="separate"/>
        </w:r>
        <w:r w:rsidR="000700C3">
          <w:rPr>
            <w:noProof/>
            <w:webHidden/>
          </w:rPr>
          <w:t>5</w:t>
        </w:r>
        <w:r w:rsidR="005E116B">
          <w:rPr>
            <w:noProof/>
            <w:webHidden/>
          </w:rPr>
          <w:fldChar w:fldCharType="end"/>
        </w:r>
      </w:hyperlink>
    </w:p>
    <w:p w14:paraId="4F292606" w14:textId="77777777" w:rsidR="005E116B" w:rsidRDefault="0076069F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44955057" w:history="1">
        <w:r w:rsidR="005E116B" w:rsidRPr="00BB385A">
          <w:rPr>
            <w:rStyle w:val="af9"/>
            <w:noProof/>
          </w:rPr>
          <w:t>2</w:t>
        </w:r>
        <w:r w:rsidR="005E116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5E116B" w:rsidRPr="00BB385A">
          <w:rPr>
            <w:rStyle w:val="af9"/>
            <w:noProof/>
          </w:rPr>
          <w:t>Положение об очередности планируемого развития территории</w:t>
        </w:r>
        <w:r w:rsidR="005E116B">
          <w:rPr>
            <w:noProof/>
            <w:webHidden/>
          </w:rPr>
          <w:tab/>
        </w:r>
        <w:r w:rsidR="005E116B">
          <w:rPr>
            <w:noProof/>
            <w:webHidden/>
          </w:rPr>
          <w:fldChar w:fldCharType="begin"/>
        </w:r>
        <w:r w:rsidR="005E116B">
          <w:rPr>
            <w:noProof/>
            <w:webHidden/>
          </w:rPr>
          <w:instrText xml:space="preserve"> PAGEREF _Toc44955057 \h </w:instrText>
        </w:r>
        <w:r w:rsidR="005E116B">
          <w:rPr>
            <w:noProof/>
            <w:webHidden/>
          </w:rPr>
        </w:r>
        <w:r w:rsidR="005E116B">
          <w:rPr>
            <w:noProof/>
            <w:webHidden/>
          </w:rPr>
          <w:fldChar w:fldCharType="separate"/>
        </w:r>
        <w:r w:rsidR="000700C3">
          <w:rPr>
            <w:noProof/>
            <w:webHidden/>
          </w:rPr>
          <w:t>9</w:t>
        </w:r>
        <w:r w:rsidR="005E116B">
          <w:rPr>
            <w:noProof/>
            <w:webHidden/>
          </w:rPr>
          <w:fldChar w:fldCharType="end"/>
        </w:r>
      </w:hyperlink>
    </w:p>
    <w:p w14:paraId="78A4991B" w14:textId="77777777" w:rsidR="005E116B" w:rsidRDefault="0076069F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44955058" w:history="1">
        <w:r w:rsidR="005E116B" w:rsidRPr="00BB385A">
          <w:rPr>
            <w:rStyle w:val="af9"/>
            <w:noProof/>
          </w:rPr>
          <w:t>3</w:t>
        </w:r>
        <w:r w:rsidR="005E116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5E116B" w:rsidRPr="00BB385A">
          <w:rPr>
            <w:rStyle w:val="af9"/>
            <w:noProof/>
          </w:rPr>
          <w:t>Графическая часть</w:t>
        </w:r>
        <w:r w:rsidR="005E116B">
          <w:rPr>
            <w:noProof/>
            <w:webHidden/>
          </w:rPr>
          <w:tab/>
        </w:r>
        <w:r w:rsidR="005E116B">
          <w:rPr>
            <w:noProof/>
            <w:webHidden/>
          </w:rPr>
          <w:fldChar w:fldCharType="begin"/>
        </w:r>
        <w:r w:rsidR="005E116B">
          <w:rPr>
            <w:noProof/>
            <w:webHidden/>
          </w:rPr>
          <w:instrText xml:space="preserve"> PAGEREF _Toc44955058 \h </w:instrText>
        </w:r>
        <w:r w:rsidR="005E116B">
          <w:rPr>
            <w:noProof/>
            <w:webHidden/>
          </w:rPr>
        </w:r>
        <w:r w:rsidR="005E116B">
          <w:rPr>
            <w:noProof/>
            <w:webHidden/>
          </w:rPr>
          <w:fldChar w:fldCharType="separate"/>
        </w:r>
        <w:r w:rsidR="000700C3">
          <w:rPr>
            <w:noProof/>
            <w:webHidden/>
          </w:rPr>
          <w:t>10</w:t>
        </w:r>
        <w:r w:rsidR="005E116B">
          <w:rPr>
            <w:noProof/>
            <w:webHidden/>
          </w:rPr>
          <w:fldChar w:fldCharType="end"/>
        </w:r>
      </w:hyperlink>
    </w:p>
    <w:p w14:paraId="5D929459" w14:textId="77777777" w:rsidR="005E116B" w:rsidRDefault="0076069F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44955059" w:history="1">
        <w:r w:rsidR="005E116B" w:rsidRPr="00BB385A">
          <w:rPr>
            <w:rStyle w:val="af9"/>
            <w:noProof/>
          </w:rPr>
          <w:t>4</w:t>
        </w:r>
        <w:r w:rsidR="005E116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5E116B" w:rsidRPr="00BB385A">
          <w:rPr>
            <w:rStyle w:val="af9"/>
            <w:noProof/>
          </w:rPr>
          <w:t>Ссылочные нормативные документы</w:t>
        </w:r>
        <w:r w:rsidR="005E116B">
          <w:rPr>
            <w:noProof/>
            <w:webHidden/>
          </w:rPr>
          <w:tab/>
        </w:r>
        <w:r w:rsidR="005E116B">
          <w:rPr>
            <w:noProof/>
            <w:webHidden/>
          </w:rPr>
          <w:fldChar w:fldCharType="begin"/>
        </w:r>
        <w:r w:rsidR="005E116B">
          <w:rPr>
            <w:noProof/>
            <w:webHidden/>
          </w:rPr>
          <w:instrText xml:space="preserve"> PAGEREF _Toc44955059 \h </w:instrText>
        </w:r>
        <w:r w:rsidR="005E116B">
          <w:rPr>
            <w:noProof/>
            <w:webHidden/>
          </w:rPr>
        </w:r>
        <w:r w:rsidR="005E116B">
          <w:rPr>
            <w:noProof/>
            <w:webHidden/>
          </w:rPr>
          <w:fldChar w:fldCharType="separate"/>
        </w:r>
        <w:r w:rsidR="000700C3">
          <w:rPr>
            <w:noProof/>
            <w:webHidden/>
          </w:rPr>
          <w:t>11</w:t>
        </w:r>
        <w:r w:rsidR="005E116B">
          <w:rPr>
            <w:noProof/>
            <w:webHidden/>
          </w:rPr>
          <w:fldChar w:fldCharType="end"/>
        </w:r>
      </w:hyperlink>
    </w:p>
    <w:p w14:paraId="5B51F7C4" w14:textId="5009272A" w:rsidR="005E116B" w:rsidRDefault="0076069F">
      <w:pPr>
        <w:pStyle w:val="13"/>
        <w:rPr>
          <w:rFonts w:asciiTheme="minorHAnsi" w:eastAsiaTheme="minorEastAsia" w:hAnsiTheme="minorHAnsi" w:cstheme="minorBidi"/>
          <w:noProof/>
          <w:lang w:eastAsia="ru-RU"/>
        </w:rPr>
      </w:pPr>
      <w:hyperlink w:anchor="_Toc44955060" w:history="1">
        <w:r w:rsidR="005E116B" w:rsidRPr="00BB385A">
          <w:rPr>
            <w:rStyle w:val="af9"/>
            <w:noProof/>
          </w:rPr>
          <w:t>Таблица регистрации изменений</w:t>
        </w:r>
        <w:r w:rsidR="005E116B">
          <w:rPr>
            <w:noProof/>
            <w:webHidden/>
          </w:rPr>
          <w:tab/>
        </w:r>
      </w:hyperlink>
      <w:r w:rsidR="00193A58">
        <w:rPr>
          <w:noProof/>
        </w:rPr>
        <w:t>12</w:t>
      </w:r>
    </w:p>
    <w:p w14:paraId="43BB95B8" w14:textId="7662FA44" w:rsidR="004D0063" w:rsidRPr="00054965" w:rsidRDefault="00440CFB" w:rsidP="000D0830">
      <w:pPr>
        <w:pStyle w:val="13"/>
        <w:rPr>
          <w:rFonts w:asciiTheme="minorHAnsi" w:eastAsiaTheme="minorEastAsia" w:hAnsiTheme="minorHAnsi" w:cstheme="minorBidi"/>
          <w:noProof/>
          <w:color w:val="FF0000"/>
          <w:lang w:eastAsia="ru-RU"/>
        </w:rPr>
      </w:pPr>
      <w:r w:rsidRPr="00054965">
        <w:rPr>
          <w:color w:val="FF0000"/>
        </w:rPr>
        <w:fldChar w:fldCharType="end"/>
      </w:r>
    </w:p>
    <w:p w14:paraId="0536AA44" w14:textId="3C6DC51A" w:rsidR="0052283F" w:rsidRPr="00054965" w:rsidRDefault="004A632C" w:rsidP="0052283F">
      <w:pPr>
        <w:pStyle w:val="1"/>
      </w:pPr>
      <w:bookmarkStart w:id="2" w:name="_Toc34041175"/>
      <w:bookmarkStart w:id="3" w:name="_Toc44955053"/>
      <w:r w:rsidRPr="00054965">
        <w:lastRenderedPageBreak/>
        <w:t>Положение о размещении объектов капитального строительства</w:t>
      </w:r>
      <w:bookmarkEnd w:id="2"/>
      <w:bookmarkEnd w:id="3"/>
    </w:p>
    <w:p w14:paraId="5991FB0B" w14:textId="5CEE10EF" w:rsidR="007520DB" w:rsidRPr="00915521" w:rsidRDefault="004A632C" w:rsidP="001D43BA">
      <w:pPr>
        <w:pStyle w:val="2"/>
        <w:ind w:left="1287"/>
      </w:pPr>
      <w:bookmarkStart w:id="4" w:name="_Toc34041176"/>
      <w:bookmarkStart w:id="5" w:name="_Toc44955054"/>
      <w:r w:rsidRPr="00915521">
        <w:t>Характеристика планируемого развития территории</w:t>
      </w:r>
      <w:bookmarkEnd w:id="4"/>
      <w:bookmarkEnd w:id="5"/>
    </w:p>
    <w:p w14:paraId="5D7D9EA5" w14:textId="77777777" w:rsidR="004A632C" w:rsidRPr="00D55A2B" w:rsidRDefault="004A632C" w:rsidP="004A632C">
      <w:pPr>
        <w:ind w:right="141"/>
      </w:pPr>
      <w:r w:rsidRPr="00915521">
        <w:t>Данный том, разработанный в рамках реализации проекта «</w:t>
      </w:r>
      <w:r w:rsidRPr="00D55A2B">
        <w:fldChar w:fldCharType="begin"/>
      </w:r>
      <w:r w:rsidRPr="00D55A2B">
        <w:instrText xml:space="preserve"> DOCPROPERTY  Subject  \* MERGEFORMAT </w:instrText>
      </w:r>
      <w:r w:rsidRPr="00D55A2B">
        <w:fldChar w:fldCharType="separate"/>
      </w:r>
      <w:r w:rsidR="00915521" w:rsidRPr="00D55A2B">
        <w:t xml:space="preserve">Обустройство </w:t>
      </w:r>
      <w:proofErr w:type="spellStart"/>
      <w:r w:rsidR="00915521" w:rsidRPr="00D55A2B">
        <w:t>Сузу</w:t>
      </w:r>
      <w:r w:rsidR="00915521" w:rsidRPr="00D55A2B">
        <w:t>н</w:t>
      </w:r>
      <w:r w:rsidR="00915521" w:rsidRPr="00D55A2B">
        <w:t>ского</w:t>
      </w:r>
      <w:proofErr w:type="spellEnd"/>
      <w:r w:rsidR="00915521" w:rsidRPr="00D55A2B">
        <w:t xml:space="preserve"> месторождения. Кустовая площадка №3. Коридоры коммуникаций и подъездная дорога. Уплотнение</w:t>
      </w:r>
      <w:r w:rsidRPr="00D55A2B">
        <w:fldChar w:fldCharType="end"/>
      </w:r>
      <w:r w:rsidRPr="00D55A2B">
        <w:t xml:space="preserve">», </w:t>
      </w:r>
      <w:proofErr w:type="gramStart"/>
      <w:r w:rsidRPr="00D55A2B">
        <w:t>выполнен</w:t>
      </w:r>
      <w:proofErr w:type="gramEnd"/>
      <w:r w:rsidRPr="00D55A2B">
        <w:t xml:space="preserve"> на основании:</w:t>
      </w:r>
    </w:p>
    <w:p w14:paraId="373BF908" w14:textId="3614C297" w:rsidR="004A632C" w:rsidRPr="00D55A2B" w:rsidRDefault="004A632C" w:rsidP="004A632C">
      <w:pPr>
        <w:ind w:right="141"/>
        <w:rPr>
          <w:rFonts w:cs="Arial"/>
        </w:rPr>
      </w:pPr>
      <w:r w:rsidRPr="00D55A2B">
        <w:rPr>
          <w:rFonts w:cs="Arial"/>
        </w:rPr>
        <w:t xml:space="preserve">- </w:t>
      </w:r>
      <w:r w:rsidR="00D55A2B" w:rsidRPr="00D55A2B">
        <w:rPr>
          <w:rFonts w:cs="Arial"/>
        </w:rPr>
        <w:t>Распоряжения Администрации города Дудинки  от 01.09.2020 г. №619-р «О пр</w:t>
      </w:r>
      <w:r w:rsidR="00D55A2B" w:rsidRPr="00D55A2B">
        <w:rPr>
          <w:rFonts w:cs="Arial"/>
        </w:rPr>
        <w:t>и</w:t>
      </w:r>
      <w:r w:rsidR="00D55A2B" w:rsidRPr="00D55A2B">
        <w:rPr>
          <w:rFonts w:cs="Arial"/>
        </w:rPr>
        <w:t>нятии решения о подготовке проекта планировки»</w:t>
      </w:r>
      <w:r w:rsidRPr="00D55A2B">
        <w:rPr>
          <w:rFonts w:cs="Arial"/>
        </w:rPr>
        <w:t>;</w:t>
      </w:r>
    </w:p>
    <w:p w14:paraId="12CD80A0" w14:textId="39508AE5" w:rsidR="004A632C" w:rsidRPr="00D55A2B" w:rsidRDefault="00D55A2B" w:rsidP="004A632C">
      <w:pPr>
        <w:numPr>
          <w:ilvl w:val="0"/>
          <w:numId w:val="5"/>
        </w:numPr>
        <w:tabs>
          <w:tab w:val="clear" w:pos="570"/>
          <w:tab w:val="num" w:pos="1080"/>
        </w:tabs>
        <w:ind w:left="0" w:firstLine="709"/>
        <w:rPr>
          <w:rFonts w:cs="Arial"/>
          <w:snapToGrid w:val="0"/>
          <w:color w:val="FF0000"/>
        </w:rPr>
      </w:pPr>
      <w:r w:rsidRPr="00D55A2B">
        <w:rPr>
          <w:rFonts w:cs="Arial"/>
          <w:bCs/>
        </w:rPr>
        <w:t>задания на подготовку документации по планировке территории объекта</w:t>
      </w:r>
      <w:r w:rsidR="004A632C" w:rsidRPr="00D55A2B">
        <w:rPr>
          <w:rFonts w:cs="Arial"/>
          <w:color w:val="FF0000"/>
        </w:rPr>
        <w:t>;</w:t>
      </w:r>
    </w:p>
    <w:p w14:paraId="70CC2FFF" w14:textId="77777777" w:rsidR="004A632C" w:rsidRPr="00915521" w:rsidRDefault="004A632C" w:rsidP="004A632C">
      <w:pPr>
        <w:ind w:right="141"/>
      </w:pPr>
      <w:r w:rsidRPr="00915521">
        <w:t>- задания на проектирование объекта «</w:t>
      </w:r>
      <w:r w:rsidRPr="00915521">
        <w:fldChar w:fldCharType="begin"/>
      </w:r>
      <w:r w:rsidRPr="00915521">
        <w:instrText xml:space="preserve"> DOCPROPERTY  Subject  \* MERGEFORMAT </w:instrText>
      </w:r>
      <w:r w:rsidRPr="00915521">
        <w:fldChar w:fldCharType="separate"/>
      </w:r>
      <w:r w:rsidR="00915521" w:rsidRPr="00915521">
        <w:t xml:space="preserve">Обустройство </w:t>
      </w:r>
      <w:proofErr w:type="spellStart"/>
      <w:r w:rsidR="00915521" w:rsidRPr="00915521">
        <w:t>Сузунского</w:t>
      </w:r>
      <w:proofErr w:type="spellEnd"/>
      <w:r w:rsidR="00915521" w:rsidRPr="00915521">
        <w:t xml:space="preserve"> месторождения. Кустовая площадка №3. Коридоры коммуникаций и подъездная дорога. Уплотнение</w:t>
      </w:r>
      <w:r w:rsidRPr="00915521">
        <w:fldChar w:fldCharType="end"/>
      </w:r>
      <w:r w:rsidRPr="00915521">
        <w:t>»;</w:t>
      </w:r>
    </w:p>
    <w:p w14:paraId="645A3A7A" w14:textId="77777777" w:rsidR="004A632C" w:rsidRPr="00915521" w:rsidRDefault="004A632C" w:rsidP="004A632C">
      <w:pPr>
        <w:ind w:right="141"/>
      </w:pPr>
      <w:r w:rsidRPr="00915521">
        <w:t>- материалов проекта «</w:t>
      </w:r>
      <w:r w:rsidRPr="00915521">
        <w:fldChar w:fldCharType="begin"/>
      </w:r>
      <w:r w:rsidRPr="00915521">
        <w:instrText xml:space="preserve"> DOCPROPERTY  Subject  \* MERGEFORMAT </w:instrText>
      </w:r>
      <w:r w:rsidRPr="00915521">
        <w:fldChar w:fldCharType="separate"/>
      </w:r>
      <w:r w:rsidR="00915521" w:rsidRPr="00915521">
        <w:t xml:space="preserve">Обустройство </w:t>
      </w:r>
      <w:proofErr w:type="spellStart"/>
      <w:r w:rsidR="00915521" w:rsidRPr="00915521">
        <w:t>Сузунского</w:t>
      </w:r>
      <w:proofErr w:type="spellEnd"/>
      <w:r w:rsidR="00915521" w:rsidRPr="00915521">
        <w:t xml:space="preserve"> месторождения. Кустовая пл</w:t>
      </w:r>
      <w:r w:rsidR="00915521" w:rsidRPr="00915521">
        <w:t>о</w:t>
      </w:r>
      <w:r w:rsidR="00915521" w:rsidRPr="00915521">
        <w:t>щадка №3. Коридоры коммуникаций и подъездная дорога. Уплотнение</w:t>
      </w:r>
      <w:r w:rsidRPr="00915521">
        <w:fldChar w:fldCharType="end"/>
      </w:r>
      <w:r w:rsidRPr="00915521">
        <w:t>»;</w:t>
      </w:r>
    </w:p>
    <w:p w14:paraId="74824970" w14:textId="531F0C74" w:rsidR="004A632C" w:rsidRPr="00915521" w:rsidRDefault="004A632C" w:rsidP="004A632C">
      <w:pPr>
        <w:ind w:right="141"/>
      </w:pPr>
      <w:r w:rsidRPr="00915521">
        <w:t xml:space="preserve">- </w:t>
      </w:r>
      <w:r w:rsidR="00915521" w:rsidRPr="00915521">
        <w:rPr>
          <w:spacing w:val="-4"/>
        </w:rPr>
        <w:t xml:space="preserve">материалов инженерных изысканий, выполненных </w:t>
      </w:r>
      <w:r w:rsidR="00915521" w:rsidRPr="00915521">
        <w:rPr>
          <w:rFonts w:cs="Arial"/>
          <w:spacing w:val="-4"/>
        </w:rPr>
        <w:t>ООО «НК «Роснефть» - НТЦ»</w:t>
      </w:r>
      <w:r w:rsidR="00915521" w:rsidRPr="00915521">
        <w:rPr>
          <w:spacing w:val="-4"/>
        </w:rPr>
        <w:t xml:space="preserve"> для данного проекта</w:t>
      </w:r>
      <w:r w:rsidR="00915521" w:rsidRPr="00915521">
        <w:t>.</w:t>
      </w:r>
      <w:r w:rsidRPr="00915521">
        <w:t xml:space="preserve"> </w:t>
      </w:r>
    </w:p>
    <w:p w14:paraId="454835D6" w14:textId="77777777" w:rsidR="004A632C" w:rsidRPr="00915521" w:rsidRDefault="004A632C" w:rsidP="004A632C">
      <w:pPr>
        <w:ind w:right="141"/>
      </w:pPr>
      <w:r w:rsidRPr="00915521">
        <w:t>Документация разработана в соответствии с требованиями Градостроительного кодекса РФ, Земельного кодекса РФ, Лесного кодекса РФ, Водного кодекса РФ.</w:t>
      </w:r>
    </w:p>
    <w:p w14:paraId="359279AC" w14:textId="3BF21FC1" w:rsidR="00915521" w:rsidRPr="000B0E94" w:rsidRDefault="004A632C" w:rsidP="00915521">
      <w:pPr>
        <w:rPr>
          <w:color w:val="FF0000"/>
        </w:rPr>
      </w:pPr>
      <w:r w:rsidRPr="00915521">
        <w:t>Земельные (лесные) участки, предназначенные для строительства проектируемого объекта «</w:t>
      </w:r>
      <w:r w:rsidRPr="00915521">
        <w:fldChar w:fldCharType="begin"/>
      </w:r>
      <w:r w:rsidRPr="00915521">
        <w:instrText xml:space="preserve"> DOCPROPERTY  Subject  \* MERGEFORMAT </w:instrText>
      </w:r>
      <w:r w:rsidRPr="00915521">
        <w:fldChar w:fldCharType="separate"/>
      </w:r>
      <w:r w:rsidR="00915521" w:rsidRPr="00915521">
        <w:t xml:space="preserve">Обустройство </w:t>
      </w:r>
      <w:proofErr w:type="spellStart"/>
      <w:r w:rsidR="00915521" w:rsidRPr="00915521">
        <w:t>Сузунского</w:t>
      </w:r>
      <w:proofErr w:type="spellEnd"/>
      <w:r w:rsidR="00915521" w:rsidRPr="00915521">
        <w:t xml:space="preserve"> месторождения. Кустовая площадка №3. Коридоры коммуникаций и подъездная дорога. Уплотнение</w:t>
      </w:r>
      <w:r w:rsidRPr="00915521">
        <w:fldChar w:fldCharType="end"/>
      </w:r>
      <w:r w:rsidRPr="00915521">
        <w:t xml:space="preserve">», расположены </w:t>
      </w:r>
      <w:r w:rsidR="00915521">
        <w:rPr>
          <w:rFonts w:cs="Arial"/>
          <w:bCs/>
        </w:rPr>
        <w:t>в</w:t>
      </w:r>
      <w:r w:rsidR="00915521" w:rsidRPr="005B53AB">
        <w:rPr>
          <w:rFonts w:cs="Arial"/>
          <w:bCs/>
        </w:rPr>
        <w:t xml:space="preserve"> </w:t>
      </w:r>
      <w:r w:rsidR="00915521" w:rsidRPr="005B53AB">
        <w:rPr>
          <w:rFonts w:cs="Arial"/>
        </w:rPr>
        <w:t>Таймырск</w:t>
      </w:r>
      <w:r w:rsidR="00915521">
        <w:rPr>
          <w:rFonts w:cs="Arial"/>
        </w:rPr>
        <w:t>ом</w:t>
      </w:r>
      <w:r w:rsidR="00915521" w:rsidRPr="005B53AB">
        <w:rPr>
          <w:rFonts w:cs="Arial"/>
        </w:rPr>
        <w:t xml:space="preserve"> (Долгано-Ненецко</w:t>
      </w:r>
      <w:r w:rsidR="00915521">
        <w:rPr>
          <w:rFonts w:cs="Arial"/>
        </w:rPr>
        <w:t>м) районе</w:t>
      </w:r>
      <w:r w:rsidR="00915521" w:rsidRPr="005B53AB">
        <w:rPr>
          <w:rFonts w:cs="Arial"/>
        </w:rPr>
        <w:t xml:space="preserve"> </w:t>
      </w:r>
      <w:r w:rsidR="00915521" w:rsidRPr="005B53AB">
        <w:rPr>
          <w:rFonts w:cs="Arial"/>
          <w:bCs/>
        </w:rPr>
        <w:t>Красноярского  края Российской Федерации, н</w:t>
      </w:r>
      <w:r w:rsidR="00915521" w:rsidRPr="005B53AB">
        <w:t xml:space="preserve">а территории </w:t>
      </w:r>
      <w:proofErr w:type="spellStart"/>
      <w:r w:rsidR="00915521" w:rsidRPr="005B53AB">
        <w:t>Сузунского</w:t>
      </w:r>
      <w:proofErr w:type="spellEnd"/>
      <w:r w:rsidR="00915521" w:rsidRPr="005B53AB">
        <w:t xml:space="preserve"> </w:t>
      </w:r>
      <w:r w:rsidR="00915521" w:rsidRPr="005B53AB">
        <w:rPr>
          <w:rFonts w:cs="Arial"/>
          <w:bCs/>
        </w:rPr>
        <w:t>месторождения</w:t>
      </w:r>
      <w:r w:rsidR="00915521">
        <w:t xml:space="preserve">, </w:t>
      </w:r>
      <w:r w:rsidR="00915521" w:rsidRPr="0060536E">
        <w:rPr>
          <w:rFonts w:cs="Arial"/>
        </w:rPr>
        <w:t>на землях лесного фонда Дудинского участкового лесничества</w:t>
      </w:r>
      <w:r w:rsidR="00915521">
        <w:rPr>
          <w:rFonts w:cs="Arial"/>
        </w:rPr>
        <w:t>.</w:t>
      </w:r>
    </w:p>
    <w:p w14:paraId="2DAA85DB" w14:textId="77777777" w:rsidR="00915521" w:rsidRPr="00EF148E" w:rsidRDefault="00915521" w:rsidP="00915521">
      <w:pPr>
        <w:ind w:firstLine="720"/>
      </w:pPr>
      <w:r w:rsidRPr="00EF148E">
        <w:t xml:space="preserve">Территория проектирования расположена в северо-восточной части Западно-Сибирской низменности на границе со Среднесибирским плоскогорьем, на правом берегу реки Большая </w:t>
      </w:r>
      <w:proofErr w:type="spellStart"/>
      <w:r w:rsidRPr="00EF148E">
        <w:t>Хета</w:t>
      </w:r>
      <w:proofErr w:type="spellEnd"/>
      <w:r w:rsidRPr="00EF148E">
        <w:t>.</w:t>
      </w:r>
    </w:p>
    <w:p w14:paraId="01DDFDAD" w14:textId="77777777" w:rsidR="00915521" w:rsidRPr="000B0E94" w:rsidRDefault="00915521" w:rsidP="00915521">
      <w:pPr>
        <w:ind w:firstLine="720"/>
        <w:rPr>
          <w:color w:val="FF0000"/>
        </w:rPr>
      </w:pPr>
      <w:proofErr w:type="spellStart"/>
      <w:r w:rsidRPr="00262F38">
        <w:t>Сузунское</w:t>
      </w:r>
      <w:proofErr w:type="spellEnd"/>
      <w:r w:rsidRPr="00262F38">
        <w:t xml:space="preserve"> месторождение расположено в семидесяти километрах севернее от </w:t>
      </w:r>
      <w:proofErr w:type="spellStart"/>
      <w:r w:rsidRPr="00262F38">
        <w:t>Ванкорского</w:t>
      </w:r>
      <w:proofErr w:type="spellEnd"/>
      <w:r w:rsidRPr="00262F38">
        <w:t xml:space="preserve"> месторождения, в ста двадцати километрах северо-восточнее Сев. </w:t>
      </w:r>
      <w:proofErr w:type="spellStart"/>
      <w:r w:rsidRPr="00262F38">
        <w:t>Хал</w:t>
      </w:r>
      <w:r w:rsidRPr="00262F38">
        <w:t>ь</w:t>
      </w:r>
      <w:r w:rsidRPr="00262F38">
        <w:t>мерпаютинского</w:t>
      </w:r>
      <w:proofErr w:type="spellEnd"/>
      <w:r w:rsidRPr="00262F38">
        <w:t xml:space="preserve"> месторождения.</w:t>
      </w:r>
    </w:p>
    <w:p w14:paraId="4A3923E5" w14:textId="3C598487" w:rsidR="004A632C" w:rsidRPr="004A632C" w:rsidRDefault="00915521" w:rsidP="00915521">
      <w:pPr>
        <w:ind w:right="141"/>
        <w:rPr>
          <w:color w:val="FF0000"/>
        </w:rPr>
      </w:pPr>
      <w:r w:rsidRPr="00262F38">
        <w:t xml:space="preserve">Ближайшие к месторождению населённые пункты – города Дудинка и </w:t>
      </w:r>
      <w:proofErr w:type="spellStart"/>
      <w:r w:rsidRPr="00262F38">
        <w:t>Игарка</w:t>
      </w:r>
      <w:proofErr w:type="spellEnd"/>
      <w:r w:rsidRPr="00262F38">
        <w:t xml:space="preserve"> – находятся в ста пятидесяти километрах северо-восточнее и в ста шестидесяти киломе</w:t>
      </w:r>
      <w:r w:rsidRPr="00262F38">
        <w:t>т</w:t>
      </w:r>
      <w:r w:rsidRPr="00262F38">
        <w:t>рах юго-восточнее района работ соответственно. Город Дудинка – административный центр Таймырского (Долгано-Ненецкого) муниципального района Красноярского края.</w:t>
      </w:r>
    </w:p>
    <w:p w14:paraId="0D22F48B" w14:textId="77777777" w:rsidR="004A632C" w:rsidRPr="00915521" w:rsidRDefault="004A632C" w:rsidP="004A632C">
      <w:pPr>
        <w:ind w:right="141"/>
      </w:pPr>
      <w:r w:rsidRPr="00915521">
        <w:t>Размещение проектируемого объекта на месторождении выполнено, исходя из требований экологической безопасности и эксплуатационной надежности. Объекты ра</w:t>
      </w:r>
      <w:r w:rsidRPr="00915521">
        <w:t>с</w:t>
      </w:r>
      <w:r w:rsidRPr="00915521">
        <w:lastRenderedPageBreak/>
        <w:t>полагаются с учетом наименьшего воздействия на рельеф, почвы, растительный и ж</w:t>
      </w:r>
      <w:r w:rsidRPr="00915521">
        <w:t>и</w:t>
      </w:r>
      <w:r w:rsidRPr="00915521">
        <w:t>вотный мир, с учетом розы ветров.</w:t>
      </w:r>
    </w:p>
    <w:p w14:paraId="5B0F012D" w14:textId="77777777" w:rsidR="004A632C" w:rsidRPr="00915521" w:rsidRDefault="004A632C" w:rsidP="004A632C">
      <w:pPr>
        <w:tabs>
          <w:tab w:val="left" w:pos="0"/>
          <w:tab w:val="num" w:pos="1429"/>
        </w:tabs>
        <w:spacing w:line="336" w:lineRule="auto"/>
        <w:contextualSpacing/>
        <w:rPr>
          <w:rFonts w:cs="Arial"/>
        </w:rPr>
      </w:pPr>
      <w:r w:rsidRPr="00915521">
        <w:rPr>
          <w:rFonts w:eastAsia="Times New Roman" w:cs="Arial"/>
          <w:lang w:eastAsia="ar-SA"/>
        </w:rPr>
        <w:t xml:space="preserve">В связи с отсутствием на территории проектируемого объекта </w:t>
      </w:r>
      <w:r w:rsidRPr="00915521">
        <w:t>«</w:t>
      </w:r>
      <w:r w:rsidRPr="00915521">
        <w:fldChar w:fldCharType="begin"/>
      </w:r>
      <w:r w:rsidRPr="00915521">
        <w:instrText xml:space="preserve"> DOCPROPERTY  Subject  \* MERGEFORMAT </w:instrText>
      </w:r>
      <w:r w:rsidRPr="00915521">
        <w:fldChar w:fldCharType="separate"/>
      </w:r>
      <w:r w:rsidR="00915521" w:rsidRPr="00915521">
        <w:t xml:space="preserve">Обустройство </w:t>
      </w:r>
      <w:proofErr w:type="spellStart"/>
      <w:r w:rsidR="00915521" w:rsidRPr="00915521">
        <w:t>Сузунского</w:t>
      </w:r>
      <w:proofErr w:type="spellEnd"/>
      <w:r w:rsidR="00915521" w:rsidRPr="00915521">
        <w:t xml:space="preserve"> месторождения. Кустовая площадка №3. Коридоры коммуникаций и подъез</w:t>
      </w:r>
      <w:r w:rsidR="00915521" w:rsidRPr="00915521">
        <w:t>д</w:t>
      </w:r>
      <w:r w:rsidR="00915521" w:rsidRPr="00915521">
        <w:t>ная дорога. Уплотнение</w:t>
      </w:r>
      <w:r w:rsidRPr="00915521">
        <w:fldChar w:fldCharType="end"/>
      </w:r>
      <w:r w:rsidRPr="00915521">
        <w:t>» объектов культурного наследия, охранных и защитных зон об</w:t>
      </w:r>
      <w:r w:rsidRPr="00915521">
        <w:t>ъ</w:t>
      </w:r>
      <w:r w:rsidRPr="00915521">
        <w:t>ектов культурного наследия, С</w:t>
      </w:r>
      <w:r w:rsidRPr="00915521">
        <w:rPr>
          <w:rFonts w:eastAsia="Times New Roman" w:cs="Arial"/>
          <w:lang w:eastAsia="ar-SA"/>
        </w:rPr>
        <w:t>хема границ территорий объектов культурного наследия, входящая в состав материалов по обоснованию проекта планировки территории н</w:t>
      </w:r>
      <w:r w:rsidRPr="00915521">
        <w:rPr>
          <w:rFonts w:cs="Arial"/>
        </w:rPr>
        <w:t>е ра</w:t>
      </w:r>
      <w:r w:rsidRPr="00915521">
        <w:rPr>
          <w:rFonts w:cs="Arial"/>
        </w:rPr>
        <w:t>з</w:t>
      </w:r>
      <w:r w:rsidRPr="00915521">
        <w:rPr>
          <w:rFonts w:cs="Arial"/>
        </w:rPr>
        <w:t>рабатывается.</w:t>
      </w:r>
    </w:p>
    <w:p w14:paraId="69AD0811" w14:textId="77777777" w:rsidR="004A632C" w:rsidRPr="005E116B" w:rsidRDefault="004A632C" w:rsidP="004A632C">
      <w:pPr>
        <w:tabs>
          <w:tab w:val="left" w:pos="0"/>
          <w:tab w:val="num" w:pos="1429"/>
        </w:tabs>
        <w:spacing w:line="336" w:lineRule="auto"/>
        <w:contextualSpacing/>
        <w:rPr>
          <w:szCs w:val="24"/>
          <w:lang w:eastAsia="ar-SA"/>
        </w:rPr>
      </w:pPr>
      <w:r w:rsidRPr="00915521">
        <w:rPr>
          <w:szCs w:val="24"/>
          <w:lang w:eastAsia="ar-SA"/>
        </w:rPr>
        <w:t>Пересечения з</w:t>
      </w:r>
      <w:r w:rsidRPr="00915521">
        <w:rPr>
          <w:szCs w:val="24"/>
        </w:rPr>
        <w:t>оны планируемого размещения</w:t>
      </w:r>
      <w:r w:rsidRPr="00915521">
        <w:rPr>
          <w:szCs w:val="24"/>
          <w:lang w:eastAsia="ar-SA"/>
        </w:rPr>
        <w:t xml:space="preserve"> объекта с зонами с особыми </w:t>
      </w:r>
      <w:r w:rsidRPr="005E116B">
        <w:rPr>
          <w:szCs w:val="24"/>
          <w:lang w:eastAsia="ar-SA"/>
        </w:rPr>
        <w:t>усл</w:t>
      </w:r>
      <w:r w:rsidRPr="005E116B">
        <w:rPr>
          <w:szCs w:val="24"/>
          <w:lang w:eastAsia="ar-SA"/>
        </w:rPr>
        <w:t>о</w:t>
      </w:r>
      <w:r w:rsidRPr="005E116B">
        <w:rPr>
          <w:szCs w:val="24"/>
          <w:lang w:eastAsia="ar-SA"/>
        </w:rPr>
        <w:t>виями использования территории, сведения о которых содержаться в ЕГРН  отсутствуют.</w:t>
      </w:r>
    </w:p>
    <w:p w14:paraId="1EBBC0E5" w14:textId="2E1B6385" w:rsidR="008924A3" w:rsidRPr="005E116B" w:rsidRDefault="004A632C" w:rsidP="00915521">
      <w:pPr>
        <w:ind w:firstLine="992"/>
        <w:rPr>
          <w:rFonts w:cs="Arial"/>
          <w:szCs w:val="24"/>
        </w:rPr>
      </w:pPr>
      <w:r w:rsidRPr="005E116B">
        <w:rPr>
          <w:szCs w:val="24"/>
          <w:lang w:eastAsia="ar-SA"/>
        </w:rPr>
        <w:t>Пересечения зоны планируемого размещения линейного объекта с объектами капитального строительства, строительство которых запланировано в соответствии с р</w:t>
      </w:r>
      <w:r w:rsidRPr="005E116B">
        <w:rPr>
          <w:szCs w:val="24"/>
          <w:lang w:eastAsia="ar-SA"/>
        </w:rPr>
        <w:t>а</w:t>
      </w:r>
      <w:r w:rsidRPr="005E116B">
        <w:rPr>
          <w:szCs w:val="24"/>
          <w:lang w:eastAsia="ar-SA"/>
        </w:rPr>
        <w:t>нее утвержденной документацией по планировке территории отсутствую</w:t>
      </w:r>
      <w:r w:rsidR="008924A3" w:rsidRPr="005E116B">
        <w:rPr>
          <w:rFonts w:cs="Arial"/>
          <w:szCs w:val="24"/>
        </w:rPr>
        <w:t>.</w:t>
      </w:r>
    </w:p>
    <w:p w14:paraId="4E1630F7" w14:textId="51D4DF3D" w:rsidR="008924A3" w:rsidRPr="00915521" w:rsidRDefault="004A632C" w:rsidP="008924A3">
      <w:pPr>
        <w:pStyle w:val="2"/>
        <w:ind w:left="1287"/>
      </w:pPr>
      <w:bookmarkStart w:id="6" w:name="_Toc34041177"/>
      <w:bookmarkStart w:id="7" w:name="_Toc44955055"/>
      <w:r w:rsidRPr="00915521">
        <w:t>Краткая техническая характеристика объекта</w:t>
      </w:r>
      <w:bookmarkEnd w:id="6"/>
      <w:bookmarkEnd w:id="7"/>
    </w:p>
    <w:p w14:paraId="452F37F7" w14:textId="77777777" w:rsidR="00915521" w:rsidRPr="005B53AB" w:rsidRDefault="00915521" w:rsidP="00915521">
      <w:r w:rsidRPr="005B53AB">
        <w:t xml:space="preserve">На основании задания на проектирование </w:t>
      </w:r>
      <w:r w:rsidRPr="005B53AB">
        <w:rPr>
          <w:rFonts w:cs="Arial"/>
        </w:rPr>
        <w:t>«</w:t>
      </w:r>
      <w:r w:rsidRPr="005B53AB">
        <w:rPr>
          <w:rFonts w:cs="Arial"/>
          <w:bCs/>
        </w:rPr>
        <w:fldChar w:fldCharType="begin"/>
      </w:r>
      <w:r w:rsidRPr="005B53AB">
        <w:rPr>
          <w:rFonts w:cs="Arial"/>
          <w:bCs/>
        </w:rPr>
        <w:instrText xml:space="preserve"> DOCPROPERTY  Subject  \* MERGEFORMAT </w:instrText>
      </w:r>
      <w:r w:rsidRPr="005B53AB">
        <w:rPr>
          <w:rFonts w:cs="Arial"/>
          <w:bCs/>
        </w:rPr>
        <w:fldChar w:fldCharType="separate"/>
      </w:r>
      <w:r w:rsidRPr="005B53AB">
        <w:rPr>
          <w:rFonts w:cs="Arial"/>
          <w:bCs/>
        </w:rPr>
        <w:t xml:space="preserve">Обустройство </w:t>
      </w:r>
      <w:proofErr w:type="spellStart"/>
      <w:r w:rsidRPr="005B53AB">
        <w:rPr>
          <w:rFonts w:cs="Arial"/>
          <w:bCs/>
        </w:rPr>
        <w:t>Сузунского</w:t>
      </w:r>
      <w:proofErr w:type="spellEnd"/>
      <w:r w:rsidRPr="005B53AB">
        <w:rPr>
          <w:rFonts w:cs="Arial"/>
          <w:bCs/>
        </w:rPr>
        <w:t xml:space="preserve"> месторожд</w:t>
      </w:r>
      <w:r w:rsidRPr="005B53AB">
        <w:rPr>
          <w:rFonts w:cs="Arial"/>
          <w:bCs/>
        </w:rPr>
        <w:t>е</w:t>
      </w:r>
      <w:r w:rsidRPr="005B53AB">
        <w:rPr>
          <w:rFonts w:cs="Arial"/>
          <w:bCs/>
        </w:rPr>
        <w:t>ния. Кустовая площадка №3. Коридоры коммуникаций и подъездная дорога. Уплотнение</w:t>
      </w:r>
      <w:r w:rsidRPr="005B53AB">
        <w:rPr>
          <w:rFonts w:cs="Arial"/>
          <w:bCs/>
        </w:rPr>
        <w:fldChar w:fldCharType="end"/>
      </w:r>
      <w:r w:rsidRPr="005B53AB">
        <w:rPr>
          <w:rFonts w:cs="Arial"/>
          <w:bCs/>
        </w:rPr>
        <w:t>»</w:t>
      </w:r>
      <w:r w:rsidRPr="005B53AB">
        <w:t xml:space="preserve"> предусматривается </w:t>
      </w:r>
      <w:r w:rsidRPr="005B53AB">
        <w:rPr>
          <w:rFonts w:cs="Arial"/>
        </w:rPr>
        <w:t>расширение территории кустового основания №3 в части увеличения количества скважин.</w:t>
      </w:r>
    </w:p>
    <w:p w14:paraId="1C059055" w14:textId="27D195D7" w:rsidR="00915521" w:rsidRPr="0060536E" w:rsidRDefault="00915521" w:rsidP="00915521">
      <w:pPr>
        <w:pStyle w:val="IG"/>
        <w:rPr>
          <w:rFonts w:ascii="Arial" w:hAnsi="Arial" w:cs="Arial"/>
          <w:snapToGrid w:val="0"/>
          <w:sz w:val="22"/>
          <w:szCs w:val="22"/>
        </w:rPr>
      </w:pPr>
      <w:r w:rsidRPr="0060536E">
        <w:rPr>
          <w:rFonts w:ascii="Arial" w:hAnsi="Arial" w:cs="Arial"/>
          <w:snapToGrid w:val="0"/>
          <w:sz w:val="22"/>
          <w:szCs w:val="22"/>
        </w:rPr>
        <w:t xml:space="preserve">Размеры </w:t>
      </w:r>
      <w:r w:rsidR="000700C3">
        <w:rPr>
          <w:rFonts w:ascii="Arial" w:hAnsi="Arial" w:cs="Arial"/>
          <w:snapToGrid w:val="0"/>
          <w:sz w:val="22"/>
          <w:szCs w:val="22"/>
        </w:rPr>
        <w:t>проектируемой</w:t>
      </w:r>
      <w:r w:rsidRPr="0060536E">
        <w:rPr>
          <w:rFonts w:ascii="Arial" w:hAnsi="Arial" w:cs="Arial"/>
          <w:snapToGrid w:val="0"/>
          <w:sz w:val="22"/>
          <w:szCs w:val="22"/>
        </w:rPr>
        <w:t xml:space="preserve"> части площадки куста скважин обоснованы количеством дополнительных скважин в количестве 7 штук и расположением технологического обор</w:t>
      </w:r>
      <w:r w:rsidRPr="0060536E">
        <w:rPr>
          <w:rFonts w:ascii="Arial" w:hAnsi="Arial" w:cs="Arial"/>
          <w:snapToGrid w:val="0"/>
          <w:sz w:val="22"/>
          <w:szCs w:val="22"/>
        </w:rPr>
        <w:t>у</w:t>
      </w:r>
      <w:r w:rsidRPr="0060536E">
        <w:rPr>
          <w:rFonts w:ascii="Arial" w:hAnsi="Arial" w:cs="Arial"/>
          <w:snapToGrid w:val="0"/>
          <w:sz w:val="22"/>
          <w:szCs w:val="22"/>
        </w:rPr>
        <w:t>дования. Г</w:t>
      </w:r>
      <w:r w:rsidRPr="0060536E">
        <w:rPr>
          <w:rFonts w:ascii="Arial" w:hAnsi="Arial" w:cs="Arial"/>
          <w:snapToGrid w:val="0"/>
          <w:sz w:val="22"/>
          <w:szCs w:val="22"/>
        </w:rPr>
        <w:t>а</w:t>
      </w:r>
      <w:r w:rsidRPr="0060536E">
        <w:rPr>
          <w:rFonts w:ascii="Arial" w:hAnsi="Arial" w:cs="Arial"/>
          <w:snapToGrid w:val="0"/>
          <w:sz w:val="22"/>
          <w:szCs w:val="22"/>
        </w:rPr>
        <w:t>барит расширяемой части площадки составляет 93,00 х 159,00 м.</w:t>
      </w:r>
    </w:p>
    <w:p w14:paraId="1C7EC334" w14:textId="77777777" w:rsidR="00915521" w:rsidRPr="0060536E" w:rsidRDefault="00915521" w:rsidP="00915521">
      <w:pPr>
        <w:pStyle w:val="IG"/>
        <w:rPr>
          <w:rFonts w:ascii="Arial" w:hAnsi="Arial" w:cs="Arial"/>
          <w:snapToGrid w:val="0"/>
          <w:sz w:val="22"/>
          <w:szCs w:val="22"/>
        </w:rPr>
      </w:pPr>
      <w:r w:rsidRPr="0060536E">
        <w:rPr>
          <w:rFonts w:ascii="Arial" w:hAnsi="Arial" w:cs="Arial"/>
          <w:snapToGrid w:val="0"/>
          <w:sz w:val="22"/>
          <w:szCs w:val="22"/>
        </w:rPr>
        <w:t>Ориентирование площадки выполнено с учетом координат первой скважины и направлением движения станка.</w:t>
      </w:r>
    </w:p>
    <w:p w14:paraId="46136FD1" w14:textId="77777777" w:rsidR="00915521" w:rsidRPr="0060536E" w:rsidRDefault="00915521" w:rsidP="00915521">
      <w:pPr>
        <w:pStyle w:val="IG"/>
        <w:rPr>
          <w:rFonts w:ascii="Arial" w:eastAsia="Calibri" w:hAnsi="Arial" w:cs="Arial"/>
          <w:snapToGrid w:val="0"/>
          <w:sz w:val="22"/>
          <w:szCs w:val="22"/>
          <w:lang w:eastAsia="en-US"/>
        </w:rPr>
      </w:pPr>
      <w:r w:rsidRPr="0060536E">
        <w:rPr>
          <w:rFonts w:ascii="Arial" w:eastAsia="Calibri" w:hAnsi="Arial" w:cs="Arial"/>
          <w:snapToGrid w:val="0"/>
          <w:sz w:val="22"/>
          <w:szCs w:val="22"/>
          <w:lang w:eastAsia="en-US"/>
        </w:rPr>
        <w:t>Расстояние между скважинами принято 13,00 метров, между группами скважин – 15,00 м.</w:t>
      </w:r>
    </w:p>
    <w:p w14:paraId="72B57B2A" w14:textId="66F9289C" w:rsidR="00915521" w:rsidRPr="0060536E" w:rsidRDefault="00915521" w:rsidP="00915521">
      <w:pPr>
        <w:pStyle w:val="IG"/>
        <w:rPr>
          <w:rFonts w:ascii="Arial" w:eastAsia="Calibri" w:hAnsi="Arial" w:cs="Arial"/>
          <w:snapToGrid w:val="0"/>
          <w:sz w:val="22"/>
          <w:szCs w:val="22"/>
          <w:lang w:eastAsia="en-US"/>
        </w:rPr>
      </w:pPr>
      <w:r w:rsidRPr="0060536E">
        <w:rPr>
          <w:rFonts w:ascii="Arial" w:eastAsia="Calibri" w:hAnsi="Arial" w:cs="Arial"/>
          <w:snapToGrid w:val="0"/>
          <w:sz w:val="22"/>
          <w:szCs w:val="22"/>
          <w:lang w:eastAsia="en-US"/>
        </w:rPr>
        <w:t>Для обеспечения подъездов к сооружениям, проезда пожарной и ремонтной техн</w:t>
      </w:r>
      <w:r w:rsidRPr="0060536E">
        <w:rPr>
          <w:rFonts w:ascii="Arial" w:eastAsia="Calibri" w:hAnsi="Arial" w:cs="Arial"/>
          <w:snapToGrid w:val="0"/>
          <w:sz w:val="22"/>
          <w:szCs w:val="22"/>
          <w:lang w:eastAsia="en-US"/>
        </w:rPr>
        <w:t>и</w:t>
      </w:r>
      <w:r w:rsidRPr="0060536E">
        <w:rPr>
          <w:rFonts w:ascii="Arial" w:eastAsia="Calibri" w:hAnsi="Arial" w:cs="Arial"/>
          <w:snapToGrid w:val="0"/>
          <w:sz w:val="22"/>
          <w:szCs w:val="22"/>
          <w:lang w:eastAsia="en-US"/>
        </w:rPr>
        <w:t>ки, запроектированы внутриплощадочные проезды шириной 3,50 м по спланированной территории.</w:t>
      </w:r>
    </w:p>
    <w:p w14:paraId="14D292FB" w14:textId="1FF3EE2A" w:rsidR="008924A3" w:rsidRPr="00054965" w:rsidRDefault="00915521" w:rsidP="00915521">
      <w:pPr>
        <w:rPr>
          <w:color w:val="FF0000"/>
        </w:rPr>
      </w:pPr>
      <w:r w:rsidRPr="0060536E">
        <w:rPr>
          <w:rFonts w:cs="Arial"/>
          <w:snapToGrid w:val="0"/>
        </w:rPr>
        <w:t>За пределами кустовой площадки предусмотрена площадка для стоянки пожарной техники размером 20,00 х 20,00 м. На кустовой площадке проектом предусматривается два въезда.</w:t>
      </w:r>
    </w:p>
    <w:p w14:paraId="3EA541E8" w14:textId="2261060E" w:rsidR="003145D7" w:rsidRPr="00915521" w:rsidRDefault="004A632C" w:rsidP="00154175">
      <w:pPr>
        <w:pStyle w:val="2"/>
        <w:ind w:left="1287"/>
      </w:pPr>
      <w:bookmarkStart w:id="8" w:name="_Toc34041178"/>
      <w:bookmarkStart w:id="9" w:name="_Toc44955056"/>
      <w:r w:rsidRPr="00915521">
        <w:t>Характеристики земельных участков, предназначенных для строительства объекта</w:t>
      </w:r>
      <w:bookmarkEnd w:id="8"/>
      <w:bookmarkEnd w:id="9"/>
    </w:p>
    <w:p w14:paraId="6B5397E7" w14:textId="7BF5DD0C" w:rsidR="00915521" w:rsidRDefault="004A632C" w:rsidP="00915521">
      <w:pPr>
        <w:rPr>
          <w:rFonts w:cs="Arial"/>
          <w:bCs/>
        </w:rPr>
      </w:pPr>
      <w:bookmarkStart w:id="10" w:name="_Toc2169361"/>
      <w:bookmarkStart w:id="11" w:name="_GoBack"/>
      <w:bookmarkEnd w:id="11"/>
      <w:r w:rsidRPr="008C3878">
        <w:rPr>
          <w:rFonts w:cs="Arial"/>
        </w:rPr>
        <w:t>Для строительства и эксплуатации проектируемого объекта «</w:t>
      </w:r>
      <w:r w:rsidRPr="008C3878">
        <w:rPr>
          <w:rFonts w:cs="Arial"/>
        </w:rPr>
        <w:fldChar w:fldCharType="begin"/>
      </w:r>
      <w:r w:rsidRPr="008C3878">
        <w:rPr>
          <w:rFonts w:cs="Arial"/>
        </w:rPr>
        <w:instrText xml:space="preserve"> DOCPROPERTY  Subject  \* MERGEFORMAT </w:instrText>
      </w:r>
      <w:r w:rsidRPr="008C3878">
        <w:rPr>
          <w:rFonts w:cs="Arial"/>
        </w:rPr>
        <w:fldChar w:fldCharType="separate"/>
      </w:r>
      <w:r w:rsidR="00915521" w:rsidRPr="008C3878">
        <w:rPr>
          <w:rFonts w:cs="Arial"/>
        </w:rPr>
        <w:t xml:space="preserve">Обустройство </w:t>
      </w:r>
      <w:proofErr w:type="spellStart"/>
      <w:r w:rsidR="00915521" w:rsidRPr="008C3878">
        <w:rPr>
          <w:rFonts w:cs="Arial"/>
        </w:rPr>
        <w:t>Сузу</w:t>
      </w:r>
      <w:r w:rsidR="00915521" w:rsidRPr="008C3878">
        <w:rPr>
          <w:rFonts w:cs="Arial"/>
        </w:rPr>
        <w:t>н</w:t>
      </w:r>
      <w:r w:rsidR="00915521" w:rsidRPr="008C3878">
        <w:rPr>
          <w:rFonts w:cs="Arial"/>
        </w:rPr>
        <w:t>ского</w:t>
      </w:r>
      <w:proofErr w:type="spellEnd"/>
      <w:r w:rsidR="00915521" w:rsidRPr="008C3878">
        <w:rPr>
          <w:rFonts w:cs="Arial"/>
        </w:rPr>
        <w:t xml:space="preserve"> месторождения. Кустовая площадка №3. Коридоры коммуникаций и подъездная д</w:t>
      </w:r>
      <w:r w:rsidR="00915521" w:rsidRPr="008C3878">
        <w:rPr>
          <w:rFonts w:cs="Arial"/>
        </w:rPr>
        <w:t>о</w:t>
      </w:r>
      <w:r w:rsidR="00915521" w:rsidRPr="008C3878">
        <w:rPr>
          <w:rFonts w:cs="Arial"/>
        </w:rPr>
        <w:lastRenderedPageBreak/>
        <w:t>рога. Уплотнение</w:t>
      </w:r>
      <w:r w:rsidRPr="008C3878">
        <w:rPr>
          <w:rFonts w:cs="Arial"/>
        </w:rPr>
        <w:fldChar w:fldCharType="end"/>
      </w:r>
      <w:r w:rsidRPr="008C3878">
        <w:rPr>
          <w:rFonts w:cs="Arial"/>
        </w:rPr>
        <w:t xml:space="preserve">» </w:t>
      </w:r>
      <w:r w:rsidR="00915521" w:rsidRPr="008C3878">
        <w:t xml:space="preserve">используются части </w:t>
      </w:r>
      <w:r w:rsidR="004347E9" w:rsidRPr="008C3878">
        <w:t xml:space="preserve">ранее отведенных земельных участков </w:t>
      </w:r>
      <w:r w:rsidR="00915521" w:rsidRPr="008C3878">
        <w:rPr>
          <w:rFonts w:cs="Arial"/>
        </w:rPr>
        <w:t>общей площадью</w:t>
      </w:r>
      <w:r w:rsidR="00915521" w:rsidRPr="008C3878">
        <w:rPr>
          <w:rFonts w:cs="Arial"/>
          <w:b/>
        </w:rPr>
        <w:t xml:space="preserve"> </w:t>
      </w:r>
      <w:r w:rsidR="00915521" w:rsidRPr="008C3878">
        <w:rPr>
          <w:rFonts w:cs="Arial"/>
          <w:b/>
          <w:bCs/>
        </w:rPr>
        <w:t>191662 кв. м.</w:t>
      </w:r>
      <w:r w:rsidR="004347E9" w:rsidRPr="008C3878">
        <w:rPr>
          <w:rFonts w:cs="Arial"/>
          <w:b/>
          <w:bCs/>
        </w:rPr>
        <w:t xml:space="preserve">, </w:t>
      </w:r>
      <w:r w:rsidR="004347E9" w:rsidRPr="008C3878">
        <w:rPr>
          <w:rFonts w:cs="Arial"/>
          <w:bCs/>
        </w:rPr>
        <w:t>находящиеся в аренде АО «Сузун».</w:t>
      </w:r>
    </w:p>
    <w:p w14:paraId="4308864B" w14:textId="34C25F6E" w:rsidR="004A632C" w:rsidRPr="004347E9" w:rsidRDefault="004A632C" w:rsidP="004A632C">
      <w:pPr>
        <w:shd w:val="clear" w:color="auto" w:fill="FFFFFF"/>
        <w:tabs>
          <w:tab w:val="left" w:pos="993"/>
        </w:tabs>
        <w:spacing w:line="348" w:lineRule="auto"/>
        <w:rPr>
          <w:rFonts w:cs="Arial"/>
        </w:rPr>
      </w:pPr>
      <w:r w:rsidRPr="004347E9">
        <w:rPr>
          <w:rFonts w:cs="Arial"/>
        </w:rPr>
        <w:t>Так как проектируемый объект полностью расположен в границах территории з</w:t>
      </w:r>
      <w:r w:rsidRPr="004347E9">
        <w:rPr>
          <w:rFonts w:cs="Arial"/>
        </w:rPr>
        <w:t>е</w:t>
      </w:r>
      <w:r w:rsidRPr="004347E9">
        <w:rPr>
          <w:rFonts w:cs="Arial"/>
        </w:rPr>
        <w:t xml:space="preserve">мельных участков, предоставленных в аренду </w:t>
      </w:r>
      <w:r w:rsidR="004347E9" w:rsidRPr="004347E9">
        <w:rPr>
          <w:rFonts w:cs="Arial"/>
          <w:bCs/>
        </w:rPr>
        <w:t xml:space="preserve">АО «Сузун» </w:t>
      </w:r>
      <w:r w:rsidRPr="004347E9">
        <w:rPr>
          <w:rFonts w:cs="Arial"/>
        </w:rPr>
        <w:t>и отсутствует необходимость установления, изменения, отмены красных линий, определения местоположения границ образуемых, изменяемых земельных участков, то разработка проекта межевания терр</w:t>
      </w:r>
      <w:r w:rsidRPr="004347E9">
        <w:rPr>
          <w:rFonts w:cs="Arial"/>
        </w:rPr>
        <w:t>и</w:t>
      </w:r>
      <w:r w:rsidRPr="004347E9">
        <w:rPr>
          <w:rFonts w:cs="Arial"/>
        </w:rPr>
        <w:t>тории отсутствует.</w:t>
      </w:r>
    </w:p>
    <w:p w14:paraId="3914CD1A" w14:textId="77777777" w:rsidR="004A632C" w:rsidRPr="00054965" w:rsidRDefault="004A632C" w:rsidP="004A632C">
      <w:pPr>
        <w:tabs>
          <w:tab w:val="left" w:pos="960"/>
          <w:tab w:val="left" w:pos="993"/>
          <w:tab w:val="left" w:pos="1418"/>
        </w:tabs>
        <w:rPr>
          <w:rFonts w:cs="Arial"/>
          <w:color w:val="FF0000"/>
        </w:rPr>
      </w:pPr>
      <w:r w:rsidRPr="004347E9">
        <w:rPr>
          <w:rFonts w:cs="Arial"/>
        </w:rPr>
        <w:t>Граница зоны планируемого размещения объекта определена из условий разм</w:t>
      </w:r>
      <w:r w:rsidRPr="004347E9">
        <w:rPr>
          <w:rFonts w:cs="Arial"/>
        </w:rPr>
        <w:t>е</w:t>
      </w:r>
      <w:r w:rsidRPr="004347E9">
        <w:rPr>
          <w:rFonts w:cs="Arial"/>
        </w:rPr>
        <w:t>щения сооружений, необходимых для нормальной эксплуатации проектируемых объектов и с соблюдением требований нормативной документации, утвержденной законодател</w:t>
      </w:r>
      <w:r w:rsidRPr="004347E9">
        <w:rPr>
          <w:rFonts w:cs="Arial"/>
        </w:rPr>
        <w:t>ь</w:t>
      </w:r>
      <w:r w:rsidRPr="004347E9">
        <w:rPr>
          <w:rFonts w:cs="Arial"/>
        </w:rPr>
        <w:t xml:space="preserve">ными актами РФ. </w:t>
      </w:r>
    </w:p>
    <w:p w14:paraId="6E0D40D3" w14:textId="77777777" w:rsidR="004A632C" w:rsidRPr="004347E9" w:rsidRDefault="004A632C" w:rsidP="004A632C">
      <w:pPr>
        <w:tabs>
          <w:tab w:val="left" w:pos="993"/>
        </w:tabs>
        <w:ind w:firstLine="701"/>
        <w:rPr>
          <w:rFonts w:cs="Arial"/>
        </w:rPr>
      </w:pPr>
      <w:r w:rsidRPr="004347E9">
        <w:rPr>
          <w:rFonts w:cs="Arial"/>
        </w:rPr>
        <w:t>Площадь отвода земель на период строительства проектируемых объектов пре</w:t>
      </w:r>
      <w:r w:rsidRPr="004347E9">
        <w:rPr>
          <w:rFonts w:cs="Arial"/>
        </w:rPr>
        <w:t>д</w:t>
      </w:r>
      <w:r w:rsidRPr="004347E9">
        <w:rPr>
          <w:rFonts w:cs="Arial"/>
        </w:rPr>
        <w:t>назначена для размещения техники и оборудования, необходимых для безопасной эк</w:t>
      </w:r>
      <w:r w:rsidRPr="004347E9">
        <w:rPr>
          <w:rFonts w:cs="Arial"/>
        </w:rPr>
        <w:t>с</w:t>
      </w:r>
      <w:r w:rsidRPr="004347E9">
        <w:rPr>
          <w:rFonts w:cs="Arial"/>
        </w:rPr>
        <w:t>плуатации проектируемых объектов.</w:t>
      </w:r>
    </w:p>
    <w:p w14:paraId="0D7CCB74" w14:textId="77777777" w:rsidR="004A632C" w:rsidRPr="004347E9" w:rsidRDefault="004A632C" w:rsidP="004A632C">
      <w:pPr>
        <w:rPr>
          <w:rFonts w:cs="Calibri"/>
        </w:rPr>
      </w:pPr>
      <w:r w:rsidRPr="004347E9">
        <w:rPr>
          <w:rFonts w:eastAsia="Calibri"/>
          <w:szCs w:val="24"/>
        </w:rPr>
        <w:t>Площадь проектируемого объекта включает в себя территорию основных план</w:t>
      </w:r>
      <w:r w:rsidRPr="004347E9">
        <w:rPr>
          <w:rFonts w:eastAsia="Calibri"/>
          <w:szCs w:val="24"/>
        </w:rPr>
        <w:t>и</w:t>
      </w:r>
      <w:r w:rsidRPr="004347E9">
        <w:rPr>
          <w:rFonts w:eastAsia="Calibri"/>
          <w:szCs w:val="24"/>
        </w:rPr>
        <w:t>ровочных решений. Площадь планировочных решений не превышает площадь земельн</w:t>
      </w:r>
      <w:r w:rsidRPr="004347E9">
        <w:rPr>
          <w:rFonts w:eastAsia="Calibri"/>
          <w:szCs w:val="24"/>
        </w:rPr>
        <w:t>о</w:t>
      </w:r>
      <w:r w:rsidRPr="004347E9">
        <w:rPr>
          <w:rFonts w:eastAsia="Calibri"/>
          <w:szCs w:val="24"/>
        </w:rPr>
        <w:t>го участка, предоставленного для размещения проектируемого объекта.</w:t>
      </w:r>
    </w:p>
    <w:p w14:paraId="0795CABB" w14:textId="77777777" w:rsidR="004A632C" w:rsidRPr="004347E9" w:rsidRDefault="004A632C" w:rsidP="004A632C">
      <w:pPr>
        <w:tabs>
          <w:tab w:val="left" w:pos="993"/>
          <w:tab w:val="left" w:pos="1418"/>
        </w:tabs>
        <w:spacing w:line="336" w:lineRule="auto"/>
        <w:rPr>
          <w:rFonts w:eastAsia="Calibri"/>
          <w:szCs w:val="24"/>
        </w:rPr>
      </w:pPr>
      <w:r w:rsidRPr="004347E9">
        <w:rPr>
          <w:rFonts w:cs="Arial"/>
        </w:rPr>
        <w:t>Характеристика земельных (лесных) участков, используемых для строительства объекта «</w:t>
      </w:r>
      <w:r w:rsidRPr="004347E9">
        <w:rPr>
          <w:rFonts w:cs="Arial"/>
        </w:rPr>
        <w:fldChar w:fldCharType="begin"/>
      </w:r>
      <w:r w:rsidRPr="004347E9">
        <w:rPr>
          <w:rFonts w:cs="Arial"/>
        </w:rPr>
        <w:instrText xml:space="preserve"> DOCPROPERTY  Subject  \* MERGEFORMAT </w:instrText>
      </w:r>
      <w:r w:rsidRPr="004347E9">
        <w:rPr>
          <w:rFonts w:cs="Arial"/>
        </w:rPr>
        <w:fldChar w:fldCharType="separate"/>
      </w:r>
      <w:r w:rsidR="004347E9" w:rsidRPr="004347E9">
        <w:rPr>
          <w:rFonts w:cs="Arial"/>
        </w:rPr>
        <w:t xml:space="preserve">Обустройство </w:t>
      </w:r>
      <w:proofErr w:type="spellStart"/>
      <w:r w:rsidR="004347E9" w:rsidRPr="004347E9">
        <w:rPr>
          <w:rFonts w:cs="Arial"/>
        </w:rPr>
        <w:t>Сузунского</w:t>
      </w:r>
      <w:proofErr w:type="spellEnd"/>
      <w:r w:rsidR="004347E9" w:rsidRPr="004347E9">
        <w:rPr>
          <w:rFonts w:cs="Arial"/>
        </w:rPr>
        <w:t xml:space="preserve"> месторождения. Кустовая площадка №3. Коридоры коммуникаций и подъездная дорога. Уплотнение</w:t>
      </w:r>
      <w:r w:rsidRPr="004347E9">
        <w:rPr>
          <w:rFonts w:cs="Arial"/>
        </w:rPr>
        <w:fldChar w:fldCharType="end"/>
      </w:r>
      <w:r w:rsidRPr="004347E9">
        <w:rPr>
          <w:rFonts w:cs="Arial"/>
        </w:rPr>
        <w:t xml:space="preserve">» </w:t>
      </w:r>
      <w:proofErr w:type="gramStart"/>
      <w:r w:rsidRPr="004347E9">
        <w:rPr>
          <w:rFonts w:cs="Arial"/>
        </w:rPr>
        <w:t>представлена</w:t>
      </w:r>
      <w:proofErr w:type="gramEnd"/>
      <w:r w:rsidRPr="004347E9">
        <w:rPr>
          <w:rFonts w:cs="Arial"/>
        </w:rPr>
        <w:t xml:space="preserve"> в</w:t>
      </w:r>
      <w:r w:rsidRPr="004347E9">
        <w:rPr>
          <w:rFonts w:eastAsia="Calibri"/>
          <w:szCs w:val="24"/>
        </w:rPr>
        <w:t xml:space="preserve"> таблице 1.2</w:t>
      </w:r>
    </w:p>
    <w:p w14:paraId="4C484A1A" w14:textId="77777777" w:rsidR="00074FDE" w:rsidRDefault="00074FDE" w:rsidP="004A632C">
      <w:pPr>
        <w:tabs>
          <w:tab w:val="left" w:pos="993"/>
          <w:tab w:val="left" w:pos="1418"/>
        </w:tabs>
        <w:spacing w:line="336" w:lineRule="auto"/>
        <w:rPr>
          <w:rFonts w:eastAsia="Calibri"/>
          <w:b/>
          <w:szCs w:val="24"/>
        </w:rPr>
      </w:pPr>
    </w:p>
    <w:p w14:paraId="0C4FB764" w14:textId="77777777" w:rsidR="00074FDE" w:rsidRDefault="00074FDE" w:rsidP="004A632C">
      <w:pPr>
        <w:tabs>
          <w:tab w:val="left" w:pos="993"/>
          <w:tab w:val="left" w:pos="1418"/>
        </w:tabs>
        <w:spacing w:line="336" w:lineRule="auto"/>
        <w:rPr>
          <w:rFonts w:eastAsia="Calibri"/>
          <w:b/>
          <w:szCs w:val="24"/>
        </w:rPr>
      </w:pPr>
    </w:p>
    <w:p w14:paraId="693B390A" w14:textId="77777777" w:rsidR="00074FDE" w:rsidRDefault="00074FDE" w:rsidP="004A632C">
      <w:pPr>
        <w:tabs>
          <w:tab w:val="left" w:pos="993"/>
          <w:tab w:val="left" w:pos="1418"/>
        </w:tabs>
        <w:spacing w:line="336" w:lineRule="auto"/>
        <w:rPr>
          <w:rFonts w:eastAsia="Calibri"/>
          <w:b/>
          <w:szCs w:val="24"/>
        </w:rPr>
      </w:pPr>
    </w:p>
    <w:p w14:paraId="200819F0" w14:textId="77777777" w:rsidR="00074FDE" w:rsidRDefault="00074FDE" w:rsidP="004A632C">
      <w:pPr>
        <w:tabs>
          <w:tab w:val="left" w:pos="993"/>
          <w:tab w:val="left" w:pos="1418"/>
        </w:tabs>
        <w:spacing w:line="336" w:lineRule="auto"/>
        <w:rPr>
          <w:rFonts w:eastAsia="Calibri"/>
          <w:b/>
          <w:szCs w:val="24"/>
        </w:rPr>
      </w:pPr>
    </w:p>
    <w:p w14:paraId="71D7D5D7" w14:textId="77777777" w:rsidR="00074FDE" w:rsidRDefault="00074FDE" w:rsidP="004A632C">
      <w:pPr>
        <w:tabs>
          <w:tab w:val="left" w:pos="993"/>
          <w:tab w:val="left" w:pos="1418"/>
        </w:tabs>
        <w:spacing w:line="336" w:lineRule="auto"/>
        <w:rPr>
          <w:rFonts w:eastAsia="Calibri"/>
          <w:b/>
          <w:szCs w:val="24"/>
        </w:rPr>
      </w:pPr>
    </w:p>
    <w:p w14:paraId="00338827" w14:textId="77777777" w:rsidR="00074FDE" w:rsidRDefault="00074FDE" w:rsidP="004A632C">
      <w:pPr>
        <w:tabs>
          <w:tab w:val="left" w:pos="993"/>
          <w:tab w:val="left" w:pos="1418"/>
        </w:tabs>
        <w:spacing w:line="336" w:lineRule="auto"/>
        <w:rPr>
          <w:rFonts w:eastAsia="Calibri"/>
          <w:b/>
          <w:szCs w:val="24"/>
        </w:rPr>
      </w:pPr>
    </w:p>
    <w:p w14:paraId="53FAFB23" w14:textId="77777777" w:rsidR="00074FDE" w:rsidRDefault="00074FDE" w:rsidP="004A632C">
      <w:pPr>
        <w:tabs>
          <w:tab w:val="left" w:pos="993"/>
          <w:tab w:val="left" w:pos="1418"/>
        </w:tabs>
        <w:spacing w:line="336" w:lineRule="auto"/>
        <w:rPr>
          <w:rFonts w:eastAsia="Calibri"/>
          <w:b/>
          <w:szCs w:val="24"/>
        </w:rPr>
      </w:pPr>
    </w:p>
    <w:p w14:paraId="5E8145AE" w14:textId="77777777" w:rsidR="00074FDE" w:rsidRDefault="00074FDE" w:rsidP="004A632C">
      <w:pPr>
        <w:tabs>
          <w:tab w:val="left" w:pos="993"/>
          <w:tab w:val="left" w:pos="1418"/>
        </w:tabs>
        <w:spacing w:line="336" w:lineRule="auto"/>
        <w:rPr>
          <w:rFonts w:eastAsia="Calibri"/>
          <w:b/>
          <w:szCs w:val="24"/>
        </w:rPr>
      </w:pPr>
    </w:p>
    <w:p w14:paraId="205B15E1" w14:textId="77777777" w:rsidR="00074FDE" w:rsidRDefault="00074FDE" w:rsidP="004A632C">
      <w:pPr>
        <w:tabs>
          <w:tab w:val="left" w:pos="993"/>
          <w:tab w:val="left" w:pos="1418"/>
        </w:tabs>
        <w:spacing w:line="336" w:lineRule="auto"/>
        <w:rPr>
          <w:rFonts w:eastAsia="Calibri"/>
          <w:b/>
          <w:szCs w:val="24"/>
        </w:rPr>
      </w:pPr>
    </w:p>
    <w:p w14:paraId="61632144" w14:textId="77777777" w:rsidR="00074FDE" w:rsidRDefault="00074FDE" w:rsidP="004A632C">
      <w:pPr>
        <w:tabs>
          <w:tab w:val="left" w:pos="993"/>
          <w:tab w:val="left" w:pos="1418"/>
        </w:tabs>
        <w:spacing w:line="336" w:lineRule="auto"/>
        <w:rPr>
          <w:rFonts w:eastAsia="Calibri"/>
          <w:b/>
          <w:szCs w:val="24"/>
        </w:rPr>
      </w:pPr>
    </w:p>
    <w:p w14:paraId="33002750" w14:textId="77777777" w:rsidR="00074FDE" w:rsidRDefault="00074FDE" w:rsidP="004A632C">
      <w:pPr>
        <w:tabs>
          <w:tab w:val="left" w:pos="993"/>
          <w:tab w:val="left" w:pos="1418"/>
        </w:tabs>
        <w:spacing w:line="336" w:lineRule="auto"/>
        <w:rPr>
          <w:rFonts w:eastAsia="Calibri"/>
          <w:b/>
          <w:szCs w:val="24"/>
        </w:rPr>
      </w:pPr>
    </w:p>
    <w:p w14:paraId="27F0FA56" w14:textId="77777777" w:rsidR="00074FDE" w:rsidRDefault="00074FDE" w:rsidP="004A632C">
      <w:pPr>
        <w:tabs>
          <w:tab w:val="left" w:pos="993"/>
          <w:tab w:val="left" w:pos="1418"/>
        </w:tabs>
        <w:spacing w:line="336" w:lineRule="auto"/>
        <w:rPr>
          <w:rFonts w:eastAsia="Calibri"/>
          <w:b/>
          <w:szCs w:val="24"/>
        </w:rPr>
      </w:pPr>
    </w:p>
    <w:p w14:paraId="62C079A6" w14:textId="77777777" w:rsidR="00074FDE" w:rsidRDefault="00074FDE" w:rsidP="004A632C">
      <w:pPr>
        <w:tabs>
          <w:tab w:val="left" w:pos="993"/>
          <w:tab w:val="left" w:pos="1418"/>
        </w:tabs>
        <w:spacing w:line="336" w:lineRule="auto"/>
        <w:rPr>
          <w:rFonts w:eastAsia="Calibri"/>
          <w:b/>
          <w:szCs w:val="24"/>
        </w:rPr>
      </w:pPr>
    </w:p>
    <w:p w14:paraId="0D07CF4B" w14:textId="77777777" w:rsidR="00074FDE" w:rsidRDefault="00074FDE" w:rsidP="004A632C">
      <w:pPr>
        <w:tabs>
          <w:tab w:val="left" w:pos="993"/>
          <w:tab w:val="left" w:pos="1418"/>
        </w:tabs>
        <w:spacing w:line="336" w:lineRule="auto"/>
        <w:rPr>
          <w:rFonts w:eastAsia="Calibri"/>
          <w:b/>
          <w:szCs w:val="24"/>
        </w:rPr>
      </w:pPr>
    </w:p>
    <w:p w14:paraId="7FA818A1" w14:textId="77777777" w:rsidR="00074FDE" w:rsidRDefault="00074FDE" w:rsidP="004A632C">
      <w:pPr>
        <w:tabs>
          <w:tab w:val="left" w:pos="993"/>
          <w:tab w:val="left" w:pos="1418"/>
        </w:tabs>
        <w:spacing w:line="336" w:lineRule="auto"/>
        <w:rPr>
          <w:rFonts w:eastAsia="Calibri"/>
          <w:b/>
          <w:szCs w:val="24"/>
        </w:rPr>
      </w:pPr>
    </w:p>
    <w:p w14:paraId="188F1425" w14:textId="77777777" w:rsidR="004A632C" w:rsidRPr="004347E9" w:rsidRDefault="004A632C" w:rsidP="004A632C">
      <w:pPr>
        <w:tabs>
          <w:tab w:val="left" w:pos="993"/>
          <w:tab w:val="left" w:pos="1418"/>
        </w:tabs>
        <w:spacing w:line="336" w:lineRule="auto"/>
        <w:rPr>
          <w:rFonts w:eastAsia="Calibri"/>
          <w:b/>
        </w:rPr>
      </w:pPr>
      <w:r w:rsidRPr="004347E9">
        <w:rPr>
          <w:rFonts w:eastAsia="Calibri"/>
          <w:b/>
          <w:szCs w:val="24"/>
        </w:rPr>
        <w:lastRenderedPageBreak/>
        <w:t>Таблица 1.</w:t>
      </w:r>
      <w:r w:rsidRPr="004347E9">
        <w:rPr>
          <w:rFonts w:eastAsia="Calibri"/>
          <w:b/>
        </w:rPr>
        <w:t>2 – Характеристика земельных (лесных) участков, используемых для строительства объекта «</w:t>
      </w:r>
      <w:r w:rsidRPr="004347E9">
        <w:rPr>
          <w:rFonts w:cs="Arial"/>
          <w:b/>
        </w:rPr>
        <w:fldChar w:fldCharType="begin"/>
      </w:r>
      <w:r w:rsidRPr="004347E9">
        <w:rPr>
          <w:rFonts w:cs="Arial"/>
          <w:b/>
        </w:rPr>
        <w:instrText xml:space="preserve"> DOCPROPERTY  Subject  \* MERGEFORMAT </w:instrText>
      </w:r>
      <w:r w:rsidRPr="004347E9">
        <w:rPr>
          <w:rFonts w:cs="Arial"/>
          <w:b/>
        </w:rPr>
        <w:fldChar w:fldCharType="separate"/>
      </w:r>
      <w:r w:rsidR="004347E9" w:rsidRPr="004347E9">
        <w:rPr>
          <w:rFonts w:cs="Arial"/>
          <w:b/>
        </w:rPr>
        <w:t xml:space="preserve">Обустройство </w:t>
      </w:r>
      <w:proofErr w:type="spellStart"/>
      <w:r w:rsidR="004347E9" w:rsidRPr="004347E9">
        <w:rPr>
          <w:rFonts w:cs="Arial"/>
          <w:b/>
        </w:rPr>
        <w:t>Сузунского</w:t>
      </w:r>
      <w:proofErr w:type="spellEnd"/>
      <w:r w:rsidR="004347E9" w:rsidRPr="004347E9">
        <w:rPr>
          <w:rFonts w:cs="Arial"/>
          <w:b/>
        </w:rPr>
        <w:t xml:space="preserve"> месторождения. Кустовая площадка №3. Коридоры коммуникаций и подъездная дорога. Уплотнение</w:t>
      </w:r>
      <w:r w:rsidRPr="004347E9">
        <w:rPr>
          <w:rFonts w:cs="Arial"/>
          <w:b/>
        </w:rPr>
        <w:fldChar w:fldCharType="end"/>
      </w:r>
      <w:r w:rsidRPr="004347E9">
        <w:rPr>
          <w:rFonts w:eastAsia="Calibri"/>
          <w:b/>
        </w:rPr>
        <w:t>»</w:t>
      </w:r>
    </w:p>
    <w:tbl>
      <w:tblPr>
        <w:tblW w:w="5161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4"/>
        <w:gridCol w:w="849"/>
        <w:gridCol w:w="994"/>
        <w:gridCol w:w="1417"/>
        <w:gridCol w:w="1134"/>
        <w:gridCol w:w="992"/>
        <w:gridCol w:w="1116"/>
        <w:gridCol w:w="1152"/>
      </w:tblGrid>
      <w:tr w:rsidR="00054965" w:rsidRPr="00054965" w14:paraId="3C523A76" w14:textId="77777777" w:rsidTr="00915521">
        <w:trPr>
          <w:trHeight w:val="900"/>
          <w:jc w:val="center"/>
        </w:trPr>
        <w:tc>
          <w:tcPr>
            <w:tcW w:w="1126" w:type="pct"/>
          </w:tcPr>
          <w:p w14:paraId="4404895C" w14:textId="77777777" w:rsidR="004A632C" w:rsidRPr="004347E9" w:rsidRDefault="004A632C" w:rsidP="0091552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ru-RU"/>
              </w:rPr>
            </w:pPr>
            <w:r w:rsidRPr="004347E9"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  <w:t>Кадастровый номер земельного участка и номер его части</w:t>
            </w:r>
          </w:p>
        </w:tc>
        <w:tc>
          <w:tcPr>
            <w:tcW w:w="430" w:type="pct"/>
            <w:shd w:val="clear" w:color="auto" w:fill="auto"/>
          </w:tcPr>
          <w:p w14:paraId="7D1677EB" w14:textId="77777777" w:rsidR="004A632C" w:rsidRPr="004347E9" w:rsidRDefault="004A632C" w:rsidP="00915521">
            <w:pPr>
              <w:spacing w:line="240" w:lineRule="auto"/>
              <w:ind w:firstLine="0"/>
              <w:jc w:val="center"/>
              <w:rPr>
                <w:rFonts w:cs="Arial"/>
                <w:b/>
                <w:spacing w:val="-10"/>
                <w:sz w:val="18"/>
                <w:szCs w:val="18"/>
              </w:rPr>
            </w:pPr>
            <w:r w:rsidRPr="004347E9">
              <w:rPr>
                <w:rFonts w:cs="Arial"/>
                <w:b/>
                <w:spacing w:val="-10"/>
                <w:sz w:val="18"/>
                <w:szCs w:val="18"/>
              </w:rPr>
              <w:t>Пл</w:t>
            </w:r>
            <w:r w:rsidRPr="004347E9">
              <w:rPr>
                <w:rFonts w:cs="Arial"/>
                <w:b/>
                <w:spacing w:val="-10"/>
                <w:sz w:val="18"/>
                <w:szCs w:val="18"/>
              </w:rPr>
              <w:t>о</w:t>
            </w:r>
            <w:r w:rsidRPr="004347E9">
              <w:rPr>
                <w:rFonts w:cs="Arial"/>
                <w:b/>
                <w:spacing w:val="-10"/>
                <w:sz w:val="18"/>
                <w:szCs w:val="18"/>
              </w:rPr>
              <w:t>щадь, м</w:t>
            </w:r>
            <w:proofErr w:type="gramStart"/>
            <w:r w:rsidRPr="004347E9">
              <w:rPr>
                <w:rFonts w:cs="Arial"/>
                <w:b/>
                <w:spacing w:val="-10"/>
                <w:sz w:val="18"/>
                <w:szCs w:val="18"/>
                <w:vertAlign w:val="superscript"/>
              </w:rPr>
              <w:t>2</w:t>
            </w:r>
            <w:proofErr w:type="gramEnd"/>
            <w:r w:rsidRPr="004347E9">
              <w:rPr>
                <w:rFonts w:cs="Arial"/>
                <w:b/>
                <w:spacing w:val="-10"/>
                <w:sz w:val="18"/>
                <w:szCs w:val="18"/>
              </w:rPr>
              <w:t>.</w:t>
            </w:r>
          </w:p>
        </w:tc>
        <w:tc>
          <w:tcPr>
            <w:tcW w:w="503" w:type="pct"/>
            <w:shd w:val="clear" w:color="auto" w:fill="auto"/>
          </w:tcPr>
          <w:p w14:paraId="620368FB" w14:textId="77777777" w:rsidR="004A632C" w:rsidRPr="00834395" w:rsidRDefault="004A632C" w:rsidP="00915521">
            <w:pPr>
              <w:spacing w:line="240" w:lineRule="auto"/>
              <w:ind w:firstLine="0"/>
              <w:jc w:val="center"/>
              <w:rPr>
                <w:rFonts w:cs="Arial"/>
                <w:b/>
                <w:spacing w:val="-10"/>
                <w:sz w:val="18"/>
                <w:szCs w:val="18"/>
              </w:rPr>
            </w:pPr>
            <w:r w:rsidRPr="00834395">
              <w:rPr>
                <w:rFonts w:cs="Arial"/>
                <w:b/>
                <w:spacing w:val="-10"/>
                <w:sz w:val="18"/>
                <w:szCs w:val="18"/>
              </w:rPr>
              <w:t>Мест</w:t>
            </w:r>
            <w:r w:rsidRPr="00834395">
              <w:rPr>
                <w:rFonts w:cs="Arial"/>
                <w:b/>
                <w:spacing w:val="-10"/>
                <w:sz w:val="18"/>
                <w:szCs w:val="18"/>
              </w:rPr>
              <w:t>о</w:t>
            </w:r>
            <w:r w:rsidRPr="00834395">
              <w:rPr>
                <w:rFonts w:cs="Arial"/>
                <w:b/>
                <w:spacing w:val="-10"/>
                <w:sz w:val="18"/>
                <w:szCs w:val="18"/>
              </w:rPr>
              <w:t>полож</w:t>
            </w:r>
            <w:r w:rsidRPr="00834395">
              <w:rPr>
                <w:rFonts w:cs="Arial"/>
                <w:b/>
                <w:spacing w:val="-10"/>
                <w:sz w:val="18"/>
                <w:szCs w:val="18"/>
              </w:rPr>
              <w:t>е</w:t>
            </w:r>
            <w:r w:rsidRPr="00834395">
              <w:rPr>
                <w:rFonts w:cs="Arial"/>
                <w:b/>
                <w:spacing w:val="-10"/>
                <w:sz w:val="18"/>
                <w:szCs w:val="18"/>
              </w:rPr>
              <w:t>ние</w:t>
            </w:r>
          </w:p>
        </w:tc>
        <w:tc>
          <w:tcPr>
            <w:tcW w:w="717" w:type="pct"/>
            <w:shd w:val="clear" w:color="auto" w:fill="auto"/>
          </w:tcPr>
          <w:p w14:paraId="37DF53B4" w14:textId="77777777" w:rsidR="004A632C" w:rsidRPr="00834395" w:rsidRDefault="004A632C" w:rsidP="00915521">
            <w:pPr>
              <w:spacing w:line="240" w:lineRule="auto"/>
              <w:ind w:firstLine="0"/>
              <w:jc w:val="center"/>
              <w:rPr>
                <w:rFonts w:cs="Arial"/>
                <w:b/>
                <w:spacing w:val="-10"/>
                <w:sz w:val="18"/>
                <w:szCs w:val="18"/>
              </w:rPr>
            </w:pPr>
            <w:r w:rsidRPr="00834395">
              <w:rPr>
                <w:rFonts w:cs="Arial"/>
                <w:b/>
                <w:spacing w:val="-10"/>
                <w:sz w:val="18"/>
                <w:szCs w:val="18"/>
              </w:rPr>
              <w:t xml:space="preserve">Разрешенное </w:t>
            </w:r>
          </w:p>
          <w:p w14:paraId="0D9AF729" w14:textId="77777777" w:rsidR="004A632C" w:rsidRPr="00834395" w:rsidRDefault="004A632C" w:rsidP="00915521">
            <w:pPr>
              <w:spacing w:line="240" w:lineRule="auto"/>
              <w:ind w:firstLine="0"/>
              <w:jc w:val="center"/>
              <w:rPr>
                <w:rFonts w:cs="Arial"/>
                <w:b/>
                <w:spacing w:val="-10"/>
                <w:sz w:val="18"/>
                <w:szCs w:val="18"/>
              </w:rPr>
            </w:pPr>
            <w:r w:rsidRPr="00834395">
              <w:rPr>
                <w:rFonts w:cs="Arial"/>
                <w:b/>
                <w:spacing w:val="-10"/>
                <w:sz w:val="18"/>
                <w:szCs w:val="18"/>
              </w:rPr>
              <w:t>Использов</w:t>
            </w:r>
            <w:r w:rsidRPr="00834395">
              <w:rPr>
                <w:rFonts w:cs="Arial"/>
                <w:b/>
                <w:spacing w:val="-10"/>
                <w:sz w:val="18"/>
                <w:szCs w:val="18"/>
              </w:rPr>
              <w:t>а</w:t>
            </w:r>
            <w:r w:rsidRPr="00834395">
              <w:rPr>
                <w:rFonts w:cs="Arial"/>
                <w:b/>
                <w:spacing w:val="-10"/>
                <w:sz w:val="18"/>
                <w:szCs w:val="18"/>
              </w:rPr>
              <w:t xml:space="preserve">ние, </w:t>
            </w:r>
            <w:proofErr w:type="gramStart"/>
            <w:r w:rsidRPr="00834395">
              <w:rPr>
                <w:rFonts w:cs="Arial"/>
                <w:b/>
                <w:spacing w:val="-10"/>
                <w:sz w:val="18"/>
                <w:szCs w:val="18"/>
              </w:rPr>
              <w:t>согласно договора</w:t>
            </w:r>
            <w:proofErr w:type="gramEnd"/>
            <w:r w:rsidRPr="00834395">
              <w:rPr>
                <w:rFonts w:cs="Arial"/>
                <w:b/>
                <w:spacing w:val="-10"/>
                <w:sz w:val="18"/>
                <w:szCs w:val="18"/>
              </w:rPr>
              <w:t xml:space="preserve"> аренды</w:t>
            </w:r>
          </w:p>
        </w:tc>
        <w:tc>
          <w:tcPr>
            <w:tcW w:w="574" w:type="pct"/>
            <w:shd w:val="clear" w:color="auto" w:fill="auto"/>
          </w:tcPr>
          <w:p w14:paraId="0D08A069" w14:textId="77777777" w:rsidR="004A632C" w:rsidRPr="004347E9" w:rsidRDefault="004A632C" w:rsidP="00915521">
            <w:pPr>
              <w:spacing w:line="240" w:lineRule="auto"/>
              <w:ind w:firstLine="0"/>
              <w:jc w:val="center"/>
              <w:rPr>
                <w:rFonts w:cs="Arial"/>
                <w:b/>
                <w:spacing w:val="-10"/>
                <w:sz w:val="18"/>
                <w:szCs w:val="18"/>
              </w:rPr>
            </w:pPr>
            <w:r w:rsidRPr="004347E9">
              <w:rPr>
                <w:rFonts w:cs="Arial"/>
                <w:b/>
                <w:spacing w:val="-10"/>
                <w:sz w:val="18"/>
                <w:szCs w:val="18"/>
              </w:rPr>
              <w:t>Вид права, правоо</w:t>
            </w:r>
            <w:r w:rsidRPr="004347E9">
              <w:rPr>
                <w:rFonts w:cs="Arial"/>
                <w:b/>
                <w:spacing w:val="-10"/>
                <w:sz w:val="18"/>
                <w:szCs w:val="18"/>
              </w:rPr>
              <w:t>б</w:t>
            </w:r>
            <w:r w:rsidRPr="004347E9">
              <w:rPr>
                <w:rFonts w:cs="Arial"/>
                <w:b/>
                <w:spacing w:val="-10"/>
                <w:sz w:val="18"/>
                <w:szCs w:val="18"/>
              </w:rPr>
              <w:t>ладатель</w:t>
            </w:r>
          </w:p>
        </w:tc>
        <w:tc>
          <w:tcPr>
            <w:tcW w:w="502" w:type="pct"/>
            <w:shd w:val="clear" w:color="auto" w:fill="auto"/>
          </w:tcPr>
          <w:p w14:paraId="1EFE9EAF" w14:textId="77777777" w:rsidR="004A632C" w:rsidRPr="004347E9" w:rsidRDefault="004A632C" w:rsidP="00915521">
            <w:pPr>
              <w:spacing w:line="240" w:lineRule="auto"/>
              <w:ind w:firstLine="0"/>
              <w:jc w:val="center"/>
              <w:rPr>
                <w:rFonts w:cs="Arial"/>
                <w:b/>
                <w:spacing w:val="-10"/>
                <w:sz w:val="18"/>
                <w:szCs w:val="18"/>
              </w:rPr>
            </w:pPr>
            <w:r w:rsidRPr="004347E9">
              <w:rPr>
                <w:rFonts w:cs="Arial"/>
                <w:b/>
                <w:spacing w:val="-10"/>
                <w:sz w:val="18"/>
                <w:szCs w:val="18"/>
              </w:rPr>
              <w:t>Договор аренды</w:t>
            </w:r>
          </w:p>
        </w:tc>
        <w:tc>
          <w:tcPr>
            <w:tcW w:w="565" w:type="pct"/>
            <w:shd w:val="clear" w:color="auto" w:fill="auto"/>
          </w:tcPr>
          <w:p w14:paraId="291A5E71" w14:textId="77777777" w:rsidR="004A632C" w:rsidRPr="004347E9" w:rsidRDefault="004A632C" w:rsidP="00915521">
            <w:pPr>
              <w:spacing w:line="240" w:lineRule="auto"/>
              <w:ind w:firstLine="0"/>
              <w:jc w:val="center"/>
              <w:rPr>
                <w:rFonts w:cs="Arial"/>
                <w:b/>
                <w:spacing w:val="-10"/>
                <w:sz w:val="18"/>
                <w:szCs w:val="18"/>
              </w:rPr>
            </w:pPr>
            <w:r w:rsidRPr="004347E9">
              <w:rPr>
                <w:rFonts w:cs="Arial"/>
                <w:b/>
                <w:spacing w:val="-10"/>
                <w:sz w:val="18"/>
                <w:szCs w:val="18"/>
              </w:rPr>
              <w:t>Наимен</w:t>
            </w:r>
            <w:r w:rsidRPr="004347E9">
              <w:rPr>
                <w:rFonts w:cs="Arial"/>
                <w:b/>
                <w:spacing w:val="-10"/>
                <w:sz w:val="18"/>
                <w:szCs w:val="18"/>
              </w:rPr>
              <w:t>о</w:t>
            </w:r>
            <w:r w:rsidRPr="004347E9">
              <w:rPr>
                <w:rFonts w:cs="Arial"/>
                <w:b/>
                <w:spacing w:val="-10"/>
                <w:sz w:val="18"/>
                <w:szCs w:val="18"/>
              </w:rPr>
              <w:t>вание проект</w:t>
            </w:r>
            <w:r w:rsidRPr="004347E9">
              <w:rPr>
                <w:rFonts w:cs="Arial"/>
                <w:b/>
                <w:spacing w:val="-10"/>
                <w:sz w:val="18"/>
                <w:szCs w:val="18"/>
              </w:rPr>
              <w:t>и</w:t>
            </w:r>
            <w:r w:rsidRPr="004347E9">
              <w:rPr>
                <w:rFonts w:cs="Arial"/>
                <w:b/>
                <w:spacing w:val="-10"/>
                <w:sz w:val="18"/>
                <w:szCs w:val="18"/>
              </w:rPr>
              <w:t>руемого объекта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3A5D7BC" w14:textId="77777777" w:rsidR="004A632C" w:rsidRPr="004347E9" w:rsidRDefault="004A632C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  <w:r w:rsidRPr="004347E9">
              <w:rPr>
                <w:b/>
                <w:sz w:val="18"/>
                <w:szCs w:val="18"/>
              </w:rPr>
              <w:t>Наимен</w:t>
            </w:r>
            <w:r w:rsidRPr="004347E9">
              <w:rPr>
                <w:b/>
                <w:sz w:val="18"/>
                <w:szCs w:val="18"/>
              </w:rPr>
              <w:t>о</w:t>
            </w:r>
            <w:r w:rsidRPr="004347E9">
              <w:rPr>
                <w:b/>
                <w:sz w:val="18"/>
                <w:szCs w:val="18"/>
              </w:rPr>
              <w:t>вание объекта в соотве</w:t>
            </w:r>
            <w:r w:rsidRPr="004347E9">
              <w:rPr>
                <w:b/>
                <w:sz w:val="18"/>
                <w:szCs w:val="18"/>
              </w:rPr>
              <w:t>т</w:t>
            </w:r>
            <w:r w:rsidRPr="004347E9">
              <w:rPr>
                <w:b/>
                <w:sz w:val="18"/>
                <w:szCs w:val="18"/>
              </w:rPr>
              <w:t>ствии с класс</w:t>
            </w:r>
            <w:r w:rsidRPr="004347E9">
              <w:rPr>
                <w:b/>
                <w:sz w:val="18"/>
                <w:szCs w:val="18"/>
              </w:rPr>
              <w:t>и</w:t>
            </w:r>
            <w:r w:rsidRPr="004347E9">
              <w:rPr>
                <w:b/>
                <w:sz w:val="18"/>
                <w:szCs w:val="18"/>
              </w:rPr>
              <w:t>фикат</w:t>
            </w:r>
            <w:r w:rsidRPr="004347E9">
              <w:rPr>
                <w:b/>
                <w:sz w:val="18"/>
                <w:szCs w:val="18"/>
              </w:rPr>
              <w:t>о</w:t>
            </w:r>
            <w:r w:rsidRPr="004347E9">
              <w:rPr>
                <w:b/>
                <w:sz w:val="18"/>
                <w:szCs w:val="18"/>
              </w:rPr>
              <w:t>ром утве</w:t>
            </w:r>
            <w:r w:rsidRPr="004347E9">
              <w:rPr>
                <w:b/>
                <w:sz w:val="18"/>
                <w:szCs w:val="18"/>
              </w:rPr>
              <w:t>р</w:t>
            </w:r>
            <w:r w:rsidRPr="004347E9">
              <w:rPr>
                <w:b/>
                <w:sz w:val="18"/>
                <w:szCs w:val="18"/>
              </w:rPr>
              <w:t>жденным распор</w:t>
            </w:r>
            <w:r w:rsidRPr="004347E9">
              <w:rPr>
                <w:b/>
                <w:sz w:val="18"/>
                <w:szCs w:val="18"/>
              </w:rPr>
              <w:t>я</w:t>
            </w:r>
            <w:r w:rsidRPr="004347E9">
              <w:rPr>
                <w:b/>
                <w:sz w:val="18"/>
                <w:szCs w:val="18"/>
              </w:rPr>
              <w:t>жением Прав</w:t>
            </w:r>
            <w:r w:rsidRPr="004347E9">
              <w:rPr>
                <w:b/>
                <w:sz w:val="18"/>
                <w:szCs w:val="18"/>
              </w:rPr>
              <w:t>и</w:t>
            </w:r>
            <w:r w:rsidRPr="004347E9">
              <w:rPr>
                <w:b/>
                <w:sz w:val="18"/>
                <w:szCs w:val="18"/>
              </w:rPr>
              <w:t>тельства Росси</w:t>
            </w:r>
            <w:r w:rsidRPr="004347E9">
              <w:rPr>
                <w:b/>
                <w:sz w:val="18"/>
                <w:szCs w:val="18"/>
              </w:rPr>
              <w:t>й</w:t>
            </w:r>
            <w:r w:rsidRPr="004347E9">
              <w:rPr>
                <w:b/>
                <w:sz w:val="18"/>
                <w:szCs w:val="18"/>
              </w:rPr>
              <w:t>ской Ф</w:t>
            </w:r>
            <w:r w:rsidRPr="004347E9">
              <w:rPr>
                <w:b/>
                <w:sz w:val="18"/>
                <w:szCs w:val="18"/>
              </w:rPr>
              <w:t>е</w:t>
            </w:r>
            <w:r w:rsidRPr="004347E9">
              <w:rPr>
                <w:b/>
                <w:sz w:val="18"/>
                <w:szCs w:val="18"/>
              </w:rPr>
              <w:t>дерации №849-р от 27 мая 2013 г.</w:t>
            </w:r>
          </w:p>
        </w:tc>
      </w:tr>
      <w:tr w:rsidR="00054965" w:rsidRPr="00054965" w14:paraId="55DF1745" w14:textId="77777777" w:rsidTr="00915521">
        <w:trPr>
          <w:trHeight w:val="263"/>
          <w:jc w:val="center"/>
        </w:trPr>
        <w:tc>
          <w:tcPr>
            <w:tcW w:w="5000" w:type="pct"/>
            <w:gridSpan w:val="8"/>
          </w:tcPr>
          <w:p w14:paraId="3999A1C0" w14:textId="77777777" w:rsidR="004A632C" w:rsidRPr="004347E9" w:rsidRDefault="004A632C" w:rsidP="00915521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347E9">
              <w:rPr>
                <w:rFonts w:cs="Arial"/>
                <w:sz w:val="18"/>
                <w:szCs w:val="18"/>
              </w:rPr>
              <w:t>Категория земель – «Земли лесного фонда»</w:t>
            </w:r>
          </w:p>
        </w:tc>
      </w:tr>
      <w:tr w:rsidR="00CE7CC7" w:rsidRPr="00054965" w14:paraId="62C22E8E" w14:textId="77777777" w:rsidTr="00CE7CC7">
        <w:trPr>
          <w:trHeight w:val="900"/>
          <w:jc w:val="center"/>
        </w:trPr>
        <w:tc>
          <w:tcPr>
            <w:tcW w:w="1126" w:type="pct"/>
            <w:vAlign w:val="center"/>
          </w:tcPr>
          <w:p w14:paraId="1A815FF5" w14:textId="4E80D939" w:rsidR="00CE7CC7" w:rsidRPr="004347E9" w:rsidRDefault="00CE7CC7" w:rsidP="004347E9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8"/>
                <w:szCs w:val="18"/>
                <w:lang w:eastAsia="ru-RU"/>
              </w:rPr>
            </w:pPr>
            <w:r w:rsidRPr="004347E9">
              <w:rPr>
                <w:rFonts w:eastAsia="Times New Roman" w:cs="Arial"/>
                <w:bCs/>
                <w:sz w:val="18"/>
                <w:szCs w:val="18"/>
                <w:lang w:eastAsia="ru-RU"/>
              </w:rPr>
              <w:t>84:00:0000000:3/чзу</w:t>
            </w:r>
            <w:proofErr w:type="gramStart"/>
            <w:r w:rsidRPr="004347E9">
              <w:rPr>
                <w:rFonts w:eastAsia="Times New Roman" w:cs="Arial"/>
                <w:bCs/>
                <w:sz w:val="18"/>
                <w:szCs w:val="18"/>
                <w:lang w:eastAsia="ru-RU"/>
              </w:rPr>
              <w:t>1</w:t>
            </w:r>
            <w:proofErr w:type="gramEnd"/>
          </w:p>
        </w:tc>
        <w:tc>
          <w:tcPr>
            <w:tcW w:w="430" w:type="pct"/>
            <w:shd w:val="clear" w:color="auto" w:fill="auto"/>
            <w:vAlign w:val="center"/>
          </w:tcPr>
          <w:p w14:paraId="704AEA68" w14:textId="5AB8E8B5" w:rsidR="00CE7CC7" w:rsidRPr="004347E9" w:rsidRDefault="00E9108A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Cs/>
                <w:sz w:val="18"/>
                <w:szCs w:val="18"/>
                <w:lang w:eastAsia="ru-RU"/>
              </w:rPr>
              <w:t>15148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050F7EA9" w14:textId="133CBFB2" w:rsidR="00CE7CC7" w:rsidRPr="004347E9" w:rsidRDefault="00CE7CC7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Красн</w:t>
            </w:r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о</w:t>
            </w:r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ярский край, Таймы</w:t>
            </w:r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р</w:t>
            </w:r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ский Долгано-Нене</w:t>
            </w:r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ц</w:t>
            </w:r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кий м</w:t>
            </w:r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у</w:t>
            </w:r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ниц</w:t>
            </w:r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и</w:t>
            </w:r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пальный район, Таймы</w:t>
            </w:r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р</w:t>
            </w:r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ское лесн</w:t>
            </w:r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и</w:t>
            </w:r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 xml:space="preserve">чество, </w:t>
            </w:r>
            <w:proofErr w:type="spellStart"/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Дуди</w:t>
            </w:r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н</w:t>
            </w:r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ское</w:t>
            </w:r>
            <w:proofErr w:type="spellEnd"/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 xml:space="preserve"> участк</w:t>
            </w:r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о</w:t>
            </w:r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вое ле</w:t>
            </w:r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с</w:t>
            </w:r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нич</w:t>
            </w:r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е</w:t>
            </w:r>
            <w:r w:rsidRPr="00834395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ство, квартал 395</w:t>
            </w:r>
          </w:p>
        </w:tc>
        <w:tc>
          <w:tcPr>
            <w:tcW w:w="717" w:type="pct"/>
            <w:vMerge w:val="restart"/>
            <w:shd w:val="clear" w:color="auto" w:fill="auto"/>
            <w:vAlign w:val="center"/>
          </w:tcPr>
          <w:p w14:paraId="3E7ADC02" w14:textId="540EF529" w:rsidR="00CE7CC7" w:rsidRPr="008C3878" w:rsidRDefault="00CE7CC7" w:rsidP="00CE7CC7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8"/>
                <w:szCs w:val="18"/>
                <w:lang w:eastAsia="ru-RU"/>
              </w:rPr>
            </w:pPr>
            <w:r w:rsidRPr="008C3878">
              <w:rPr>
                <w:rFonts w:eastAsia="Times New Roman" w:cs="Arial"/>
                <w:bCs/>
                <w:sz w:val="18"/>
                <w:szCs w:val="18"/>
                <w:lang w:eastAsia="ru-RU"/>
              </w:rPr>
              <w:t xml:space="preserve">В целях </w:t>
            </w:r>
            <w:r w:rsidR="00834395" w:rsidRPr="008C3878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ос</w:t>
            </w:r>
            <w:r w:rsidR="00834395" w:rsidRPr="008C3878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у</w:t>
            </w:r>
            <w:r w:rsidR="00834395" w:rsidRPr="008C3878">
              <w:rPr>
                <w:rFonts w:eastAsia="Times New Roman" w:cs="Arial"/>
                <w:bCs/>
                <w:sz w:val="18"/>
                <w:szCs w:val="18"/>
                <w:lang w:eastAsia="ru-RU"/>
              </w:rPr>
              <w:t>ществления</w:t>
            </w:r>
            <w:r w:rsidRPr="008C3878">
              <w:rPr>
                <w:rFonts w:eastAsia="Times New Roman" w:cs="Arial"/>
                <w:bCs/>
                <w:sz w:val="18"/>
                <w:szCs w:val="18"/>
                <w:lang w:eastAsia="ru-RU"/>
              </w:rPr>
              <w:t xml:space="preserve"> геологическ</w:t>
            </w:r>
            <w:r w:rsidRPr="008C3878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о</w:t>
            </w:r>
            <w:r w:rsidRPr="008C3878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го изучения недр, разве</w:t>
            </w:r>
            <w:r w:rsidRPr="008C3878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д</w:t>
            </w:r>
            <w:r w:rsidRPr="008C3878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ки и добычи полезных ископаемых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0A56FE90" w14:textId="6C38486C" w:rsidR="00CE7CC7" w:rsidRPr="004347E9" w:rsidRDefault="00CE7CC7" w:rsidP="008C3878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  <w:r w:rsidRPr="004347E9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Аренда АО «Сузун»</w:t>
            </w:r>
            <w:r>
              <w:rPr>
                <w:rFonts w:eastAsia="Times New Roman" w:cs="Arial"/>
                <w:bCs/>
                <w:sz w:val="18"/>
                <w:szCs w:val="18"/>
                <w:lang w:eastAsia="ru-RU"/>
              </w:rPr>
              <w:t xml:space="preserve"> (предв</w:t>
            </w:r>
            <w:r>
              <w:rPr>
                <w:rFonts w:eastAsia="Times New Roman" w:cs="Arial"/>
                <w:bCs/>
                <w:sz w:val="18"/>
                <w:szCs w:val="18"/>
                <w:lang w:eastAsia="ru-RU"/>
              </w:rPr>
              <w:t>а</w:t>
            </w:r>
            <w:r>
              <w:rPr>
                <w:rFonts w:eastAsia="Times New Roman" w:cs="Arial"/>
                <w:bCs/>
                <w:sz w:val="18"/>
                <w:szCs w:val="18"/>
                <w:lang w:eastAsia="ru-RU"/>
              </w:rPr>
              <w:t>рительное соглас</w:t>
            </w:r>
            <w:r>
              <w:rPr>
                <w:rFonts w:eastAsia="Times New Roman" w:cs="Arial"/>
                <w:bCs/>
                <w:sz w:val="18"/>
                <w:szCs w:val="18"/>
                <w:lang w:eastAsia="ru-RU"/>
              </w:rPr>
              <w:t>о</w:t>
            </w:r>
            <w:r>
              <w:rPr>
                <w:rFonts w:eastAsia="Times New Roman" w:cs="Arial"/>
                <w:bCs/>
                <w:sz w:val="18"/>
                <w:szCs w:val="18"/>
                <w:lang w:eastAsia="ru-RU"/>
              </w:rPr>
              <w:t>вание)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467098E1" w14:textId="6A964D5D" w:rsidR="00CE7CC7" w:rsidRPr="004347E9" w:rsidRDefault="00CE7CC7" w:rsidP="008C3878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Cs/>
                <w:sz w:val="18"/>
                <w:szCs w:val="18"/>
                <w:lang w:eastAsia="ru-RU"/>
              </w:rPr>
              <w:t>Приказ №86-2052-од от 28.10.2020 г.</w:t>
            </w:r>
          </w:p>
        </w:tc>
        <w:tc>
          <w:tcPr>
            <w:tcW w:w="565" w:type="pct"/>
            <w:vMerge w:val="restart"/>
            <w:shd w:val="clear" w:color="auto" w:fill="auto"/>
            <w:vAlign w:val="center"/>
          </w:tcPr>
          <w:p w14:paraId="68A5BCEA" w14:textId="2FD19448" w:rsidR="00CE7CC7" w:rsidRPr="004347E9" w:rsidRDefault="00CE7CC7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  <w:r w:rsidRPr="004347E9">
              <w:rPr>
                <w:rFonts w:cs="Arial"/>
                <w:sz w:val="18"/>
                <w:szCs w:val="18"/>
              </w:rPr>
              <w:t xml:space="preserve">Кустовая площадка №3 </w:t>
            </w:r>
            <w:proofErr w:type="spellStart"/>
            <w:r w:rsidRPr="004347E9">
              <w:rPr>
                <w:rFonts w:cs="Arial"/>
                <w:sz w:val="18"/>
                <w:szCs w:val="18"/>
              </w:rPr>
              <w:t>Сузунск</w:t>
            </w:r>
            <w:r w:rsidRPr="004347E9">
              <w:rPr>
                <w:rFonts w:cs="Arial"/>
                <w:sz w:val="18"/>
                <w:szCs w:val="18"/>
              </w:rPr>
              <w:t>о</w:t>
            </w:r>
            <w:r w:rsidRPr="004347E9">
              <w:rPr>
                <w:rFonts w:cs="Arial"/>
                <w:sz w:val="18"/>
                <w:szCs w:val="18"/>
              </w:rPr>
              <w:t>го</w:t>
            </w:r>
            <w:proofErr w:type="spellEnd"/>
            <w:r w:rsidRPr="004347E9">
              <w:rPr>
                <w:rFonts w:cs="Arial"/>
                <w:sz w:val="18"/>
                <w:szCs w:val="18"/>
              </w:rPr>
              <w:t xml:space="preserve"> мест</w:t>
            </w:r>
            <w:r w:rsidRPr="004347E9">
              <w:rPr>
                <w:rFonts w:cs="Arial"/>
                <w:sz w:val="18"/>
                <w:szCs w:val="18"/>
              </w:rPr>
              <w:t>о</w:t>
            </w:r>
            <w:r w:rsidRPr="004347E9">
              <w:rPr>
                <w:rFonts w:cs="Arial"/>
                <w:sz w:val="18"/>
                <w:szCs w:val="18"/>
              </w:rPr>
              <w:t>рождения</w:t>
            </w:r>
          </w:p>
        </w:tc>
        <w:tc>
          <w:tcPr>
            <w:tcW w:w="583" w:type="pct"/>
            <w:vMerge w:val="restart"/>
            <w:shd w:val="clear" w:color="auto" w:fill="auto"/>
            <w:vAlign w:val="center"/>
          </w:tcPr>
          <w:p w14:paraId="394D3A4B" w14:textId="3AC70252" w:rsidR="00CE7CC7" w:rsidRPr="004347E9" w:rsidRDefault="00CE7CC7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  <w:r w:rsidRPr="004347E9">
              <w:rPr>
                <w:rFonts w:cs="Arial"/>
                <w:sz w:val="18"/>
                <w:szCs w:val="18"/>
              </w:rPr>
              <w:t>Площадка произво</w:t>
            </w:r>
            <w:r w:rsidRPr="004347E9">
              <w:rPr>
                <w:rFonts w:cs="Arial"/>
                <w:sz w:val="18"/>
                <w:szCs w:val="18"/>
              </w:rPr>
              <w:t>д</w:t>
            </w:r>
            <w:r w:rsidRPr="004347E9">
              <w:rPr>
                <w:rFonts w:cs="Arial"/>
                <w:sz w:val="18"/>
                <w:szCs w:val="18"/>
              </w:rPr>
              <w:t>ственная</w:t>
            </w:r>
          </w:p>
        </w:tc>
      </w:tr>
      <w:tr w:rsidR="00CE7CC7" w:rsidRPr="00054965" w14:paraId="39BB84B3" w14:textId="77777777" w:rsidTr="00A0637B">
        <w:trPr>
          <w:trHeight w:val="900"/>
          <w:jc w:val="center"/>
        </w:trPr>
        <w:tc>
          <w:tcPr>
            <w:tcW w:w="1126" w:type="pct"/>
            <w:vAlign w:val="center"/>
          </w:tcPr>
          <w:p w14:paraId="47A5A4FE" w14:textId="2C396E39" w:rsidR="00CE7CC7" w:rsidRPr="004347E9" w:rsidRDefault="00CE7CC7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8"/>
                <w:szCs w:val="18"/>
                <w:lang w:eastAsia="ru-RU"/>
              </w:rPr>
            </w:pPr>
            <w:r w:rsidRPr="004347E9">
              <w:rPr>
                <w:rFonts w:eastAsia="Times New Roman" w:cs="Arial"/>
                <w:bCs/>
                <w:sz w:val="18"/>
                <w:szCs w:val="18"/>
                <w:lang w:eastAsia="ru-RU"/>
              </w:rPr>
              <w:t>84:00:0000000:3/285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38B79019" w14:textId="19EDA30B" w:rsidR="00CE7CC7" w:rsidRPr="004347E9" w:rsidRDefault="00CE7CC7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8"/>
                <w:szCs w:val="18"/>
                <w:lang w:eastAsia="ru-RU"/>
              </w:rPr>
            </w:pPr>
            <w:r w:rsidRPr="004347E9">
              <w:rPr>
                <w:rFonts w:eastAsia="Times New Roman" w:cs="Arial"/>
                <w:bCs/>
                <w:sz w:val="18"/>
                <w:szCs w:val="18"/>
                <w:lang w:eastAsia="ru-RU"/>
              </w:rPr>
              <w:t>173538</w:t>
            </w: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751FD12A" w14:textId="77777777" w:rsidR="00CE7CC7" w:rsidRPr="004347E9" w:rsidRDefault="00CE7CC7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17" w:type="pct"/>
            <w:vMerge/>
            <w:shd w:val="clear" w:color="auto" w:fill="auto"/>
          </w:tcPr>
          <w:p w14:paraId="60A84067" w14:textId="77777777" w:rsidR="00CE7CC7" w:rsidRPr="004347E9" w:rsidRDefault="00CE7CC7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31BB8AE8" w14:textId="50E01CD3" w:rsidR="00CE7CC7" w:rsidRPr="004347E9" w:rsidRDefault="00CE7CC7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8"/>
                <w:szCs w:val="18"/>
                <w:lang w:eastAsia="ru-RU"/>
              </w:rPr>
            </w:pPr>
            <w:r w:rsidRPr="004347E9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Аренда АО «Сузун»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02CCB7CF" w14:textId="662A26EB" w:rsidR="00CE7CC7" w:rsidRPr="004347E9" w:rsidRDefault="00CE7CC7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8"/>
                <w:szCs w:val="18"/>
                <w:lang w:eastAsia="ru-RU"/>
              </w:rPr>
            </w:pPr>
            <w:r w:rsidRPr="004347E9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ДА №338 от 20.09.19</w:t>
            </w:r>
          </w:p>
        </w:tc>
        <w:tc>
          <w:tcPr>
            <w:tcW w:w="565" w:type="pct"/>
            <w:vMerge/>
            <w:shd w:val="clear" w:color="auto" w:fill="auto"/>
            <w:vAlign w:val="center"/>
          </w:tcPr>
          <w:p w14:paraId="02B4254B" w14:textId="257F0250" w:rsidR="00CE7CC7" w:rsidRPr="004347E9" w:rsidRDefault="00CE7CC7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</w:tcPr>
          <w:p w14:paraId="54075E5A" w14:textId="6DD13813" w:rsidR="00CE7CC7" w:rsidRPr="004347E9" w:rsidRDefault="00CE7CC7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E7CC7" w:rsidRPr="00054965" w14:paraId="106134E0" w14:textId="77777777" w:rsidTr="00A0637B">
        <w:trPr>
          <w:trHeight w:val="900"/>
          <w:jc w:val="center"/>
        </w:trPr>
        <w:tc>
          <w:tcPr>
            <w:tcW w:w="1126" w:type="pct"/>
            <w:vAlign w:val="center"/>
          </w:tcPr>
          <w:p w14:paraId="55471243" w14:textId="324647BD" w:rsidR="00CE7CC7" w:rsidRPr="004347E9" w:rsidRDefault="00CE7CC7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8"/>
                <w:szCs w:val="18"/>
                <w:lang w:eastAsia="ru-RU"/>
              </w:rPr>
            </w:pPr>
            <w:r w:rsidRPr="004347E9">
              <w:rPr>
                <w:rFonts w:eastAsia="Times New Roman" w:cs="Arial"/>
                <w:bCs/>
                <w:sz w:val="18"/>
                <w:szCs w:val="18"/>
                <w:lang w:eastAsia="ru-RU"/>
              </w:rPr>
              <w:t>84:00:0000000:3/726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2294699C" w14:textId="4C949365" w:rsidR="00CE7CC7" w:rsidRPr="004347E9" w:rsidRDefault="00CE7CC7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8"/>
                <w:szCs w:val="18"/>
                <w:lang w:eastAsia="ru-RU"/>
              </w:rPr>
            </w:pPr>
            <w:r w:rsidRPr="004347E9">
              <w:rPr>
                <w:rFonts w:eastAsia="Times New Roman" w:cs="Arial"/>
                <w:bCs/>
                <w:sz w:val="18"/>
                <w:szCs w:val="18"/>
                <w:lang w:eastAsia="ru-RU"/>
              </w:rPr>
              <w:t>2976</w:t>
            </w: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32A45446" w14:textId="77777777" w:rsidR="00CE7CC7" w:rsidRPr="004347E9" w:rsidRDefault="00CE7CC7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17" w:type="pct"/>
            <w:vMerge/>
            <w:shd w:val="clear" w:color="auto" w:fill="auto"/>
          </w:tcPr>
          <w:p w14:paraId="6541C9A9" w14:textId="77777777" w:rsidR="00CE7CC7" w:rsidRPr="004347E9" w:rsidRDefault="00CE7CC7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27E23622" w14:textId="504D54C9" w:rsidR="00CE7CC7" w:rsidRPr="004347E9" w:rsidRDefault="00CE7CC7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  <w:r w:rsidRPr="004347E9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Аренда АО «Сузун»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2C4372BF" w14:textId="0E011D36" w:rsidR="00CE7CC7" w:rsidRPr="004347E9" w:rsidRDefault="00CE7CC7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8"/>
                <w:szCs w:val="18"/>
                <w:lang w:eastAsia="ru-RU"/>
              </w:rPr>
            </w:pPr>
            <w:r w:rsidRPr="004347E9">
              <w:rPr>
                <w:rFonts w:eastAsia="Times New Roman" w:cs="Arial"/>
                <w:bCs/>
                <w:sz w:val="18"/>
                <w:szCs w:val="18"/>
                <w:lang w:eastAsia="ru-RU"/>
              </w:rPr>
              <w:t>ДА №242 от 15.07.19</w:t>
            </w:r>
          </w:p>
        </w:tc>
        <w:tc>
          <w:tcPr>
            <w:tcW w:w="565" w:type="pct"/>
            <w:vMerge/>
            <w:shd w:val="clear" w:color="auto" w:fill="auto"/>
            <w:vAlign w:val="center"/>
          </w:tcPr>
          <w:p w14:paraId="3295CC4D" w14:textId="14887BC6" w:rsidR="00CE7CC7" w:rsidRPr="004347E9" w:rsidRDefault="00CE7CC7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</w:tcPr>
          <w:p w14:paraId="37CB6151" w14:textId="0E612EEF" w:rsidR="00CE7CC7" w:rsidRPr="004347E9" w:rsidRDefault="00CE7CC7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347E9" w:rsidRPr="00054965" w14:paraId="6D3C34EA" w14:textId="77777777" w:rsidTr="004347E9">
        <w:trPr>
          <w:trHeight w:val="360"/>
          <w:jc w:val="center"/>
        </w:trPr>
        <w:tc>
          <w:tcPr>
            <w:tcW w:w="1126" w:type="pct"/>
            <w:vAlign w:val="center"/>
          </w:tcPr>
          <w:p w14:paraId="1E884337" w14:textId="1C759B83" w:rsidR="004347E9" w:rsidRPr="004347E9" w:rsidRDefault="004347E9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18"/>
                <w:szCs w:val="18"/>
                <w:lang w:eastAsia="ru-RU"/>
              </w:rPr>
            </w:pPr>
            <w:r w:rsidRPr="004347E9">
              <w:rPr>
                <w:rFonts w:cs="Arial"/>
                <w:b/>
                <w:sz w:val="18"/>
                <w:szCs w:val="18"/>
              </w:rPr>
              <w:t>ИТОГО: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6C875711" w14:textId="66DBA3B0" w:rsidR="004347E9" w:rsidRPr="004347E9" w:rsidRDefault="004347E9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  <w:r w:rsidRPr="004347E9"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  <w:t>191662</w:t>
            </w:r>
          </w:p>
        </w:tc>
        <w:tc>
          <w:tcPr>
            <w:tcW w:w="3445" w:type="pct"/>
            <w:gridSpan w:val="6"/>
            <w:shd w:val="clear" w:color="auto" w:fill="auto"/>
            <w:vAlign w:val="center"/>
          </w:tcPr>
          <w:p w14:paraId="58206129" w14:textId="77777777" w:rsidR="004347E9" w:rsidRPr="004347E9" w:rsidRDefault="004347E9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14:paraId="6420916B" w14:textId="77777777" w:rsidR="004A632C" w:rsidRPr="00054965" w:rsidRDefault="004A632C" w:rsidP="004A632C">
      <w:pPr>
        <w:shd w:val="clear" w:color="auto" w:fill="FFFFFF"/>
        <w:tabs>
          <w:tab w:val="left" w:pos="993"/>
        </w:tabs>
        <w:rPr>
          <w:rFonts w:eastAsia="Calibri"/>
          <w:color w:val="FF0000"/>
          <w:sz w:val="16"/>
          <w:szCs w:val="16"/>
        </w:rPr>
      </w:pPr>
    </w:p>
    <w:p w14:paraId="5077AD9B" w14:textId="4A95AE33" w:rsidR="004A632C" w:rsidRPr="004347E9" w:rsidRDefault="004A632C" w:rsidP="004A632C">
      <w:pPr>
        <w:shd w:val="clear" w:color="auto" w:fill="FFFFFF"/>
        <w:tabs>
          <w:tab w:val="left" w:pos="993"/>
        </w:tabs>
        <w:rPr>
          <w:rFonts w:eastAsia="Calibri"/>
          <w:sz w:val="16"/>
          <w:szCs w:val="16"/>
        </w:rPr>
      </w:pPr>
      <w:r w:rsidRPr="004347E9">
        <w:t>Сведения, содержащие целевое назначения лесов, вид (виды) разрешенного и</w:t>
      </w:r>
      <w:r w:rsidRPr="004347E9">
        <w:t>с</w:t>
      </w:r>
      <w:r w:rsidRPr="004347E9">
        <w:t>пользования ранее учтенных земельных (лесных) участков, количественные и качестве</w:t>
      </w:r>
      <w:r w:rsidRPr="004347E9">
        <w:t>н</w:t>
      </w:r>
      <w:r w:rsidRPr="004347E9">
        <w:t>ные характеристики ранее учтенных земельных (лесных) участков представлены в дог</w:t>
      </w:r>
      <w:r w:rsidRPr="004347E9">
        <w:t>о</w:t>
      </w:r>
      <w:r w:rsidRPr="004347E9">
        <w:t xml:space="preserve">ворах аренды на лесные участки, </w:t>
      </w:r>
      <w:r w:rsidR="00564D17" w:rsidRPr="002F5041">
        <w:t>приложении</w:t>
      </w:r>
      <w:proofErr w:type="gramStart"/>
      <w:r w:rsidR="00564D17" w:rsidRPr="002F5041">
        <w:t xml:space="preserve"> Ж</w:t>
      </w:r>
      <w:proofErr w:type="gramEnd"/>
      <w:r w:rsidR="00564D17" w:rsidRPr="002F5041">
        <w:t xml:space="preserve"> тома 1750619/1435Д-01-703000-ППТ2 (Проект планировки территории. </w:t>
      </w:r>
      <w:proofErr w:type="gramStart"/>
      <w:r w:rsidR="00564D17" w:rsidRPr="002F5041">
        <w:t>Материалы по обоснованию).</w:t>
      </w:r>
      <w:proofErr w:type="gramEnd"/>
    </w:p>
    <w:p w14:paraId="6F56CB25" w14:textId="77777777" w:rsidR="004A632C" w:rsidRPr="00915521" w:rsidRDefault="004A632C" w:rsidP="004A632C">
      <w:pPr>
        <w:tabs>
          <w:tab w:val="left" w:pos="980"/>
        </w:tabs>
        <w:contextualSpacing/>
        <w:rPr>
          <w:rFonts w:cs="Arial"/>
        </w:rPr>
      </w:pPr>
      <w:r w:rsidRPr="00915521">
        <w:rPr>
          <w:rFonts w:cs="Arial"/>
        </w:rPr>
        <w:t xml:space="preserve">Земельные (лесные) участки, выбранные для размещения объекта строительства </w:t>
      </w:r>
      <w:r w:rsidRPr="00915521">
        <w:rPr>
          <w:rFonts w:cs="Arial"/>
          <w:bCs/>
        </w:rPr>
        <w:t>«</w:t>
      </w:r>
      <w:r w:rsidRPr="00915521">
        <w:rPr>
          <w:rFonts w:cs="Arial"/>
        </w:rPr>
        <w:fldChar w:fldCharType="begin"/>
      </w:r>
      <w:r w:rsidRPr="00915521">
        <w:rPr>
          <w:rFonts w:cs="Arial"/>
        </w:rPr>
        <w:instrText xml:space="preserve"> DOCPROPERTY  Subject  \* MERGEFORMAT </w:instrText>
      </w:r>
      <w:r w:rsidRPr="00915521">
        <w:rPr>
          <w:rFonts w:cs="Arial"/>
        </w:rPr>
        <w:fldChar w:fldCharType="separate"/>
      </w:r>
      <w:r w:rsidR="00915521" w:rsidRPr="00915521">
        <w:rPr>
          <w:rFonts w:cs="Arial"/>
        </w:rPr>
        <w:t xml:space="preserve">Обустройство </w:t>
      </w:r>
      <w:proofErr w:type="spellStart"/>
      <w:r w:rsidR="00915521" w:rsidRPr="00915521">
        <w:rPr>
          <w:rFonts w:cs="Arial"/>
        </w:rPr>
        <w:t>Сузунского</w:t>
      </w:r>
      <w:proofErr w:type="spellEnd"/>
      <w:r w:rsidR="00915521" w:rsidRPr="00915521">
        <w:rPr>
          <w:rFonts w:cs="Arial"/>
        </w:rPr>
        <w:t xml:space="preserve"> месторождения. Кустовая площадка №3. Коридоры коммун</w:t>
      </w:r>
      <w:r w:rsidR="00915521" w:rsidRPr="00915521">
        <w:rPr>
          <w:rFonts w:cs="Arial"/>
        </w:rPr>
        <w:t>и</w:t>
      </w:r>
      <w:r w:rsidR="00915521" w:rsidRPr="00915521">
        <w:rPr>
          <w:rFonts w:cs="Arial"/>
        </w:rPr>
        <w:lastRenderedPageBreak/>
        <w:t>каций и подъездная дорога. Уплотнение</w:t>
      </w:r>
      <w:r w:rsidRPr="00915521">
        <w:rPr>
          <w:rFonts w:cs="Arial"/>
        </w:rPr>
        <w:fldChar w:fldCharType="end"/>
      </w:r>
      <w:r w:rsidRPr="00915521">
        <w:rPr>
          <w:rFonts w:cs="Arial"/>
          <w:bCs/>
        </w:rPr>
        <w:t>»</w:t>
      </w:r>
      <w:r w:rsidRPr="00915521">
        <w:rPr>
          <w:rFonts w:cs="Arial"/>
        </w:rPr>
        <w:t xml:space="preserve"> отвечают санитарным, экологическим, инж</w:t>
      </w:r>
      <w:r w:rsidRPr="00915521">
        <w:rPr>
          <w:rFonts w:cs="Arial"/>
        </w:rPr>
        <w:t>е</w:t>
      </w:r>
      <w:r w:rsidRPr="00915521">
        <w:rPr>
          <w:rFonts w:cs="Arial"/>
        </w:rPr>
        <w:t>нерно-геологическим требованиям, а так же выполняют условия:</w:t>
      </w:r>
    </w:p>
    <w:p w14:paraId="6FBC3B0E" w14:textId="77777777" w:rsidR="004A632C" w:rsidRPr="00915521" w:rsidRDefault="004A632C" w:rsidP="004A632C">
      <w:pPr>
        <w:tabs>
          <w:tab w:val="left" w:pos="980"/>
        </w:tabs>
        <w:contextualSpacing/>
        <w:rPr>
          <w:rFonts w:cs="Arial"/>
        </w:rPr>
      </w:pPr>
      <w:r w:rsidRPr="00915521">
        <w:rPr>
          <w:rFonts w:cs="Arial"/>
        </w:rPr>
        <w:t>- наименьшей удаленностью от ранее запроектированных и строящихся объектов нефтегазового комплекса;</w:t>
      </w:r>
    </w:p>
    <w:p w14:paraId="23328897" w14:textId="77777777" w:rsidR="004A632C" w:rsidRPr="00915521" w:rsidRDefault="004A632C" w:rsidP="004A632C">
      <w:pPr>
        <w:tabs>
          <w:tab w:val="left" w:pos="980"/>
        </w:tabs>
        <w:contextualSpacing/>
        <w:rPr>
          <w:rFonts w:cs="Arial"/>
        </w:rPr>
      </w:pPr>
      <w:r w:rsidRPr="00915521">
        <w:rPr>
          <w:rFonts w:cs="Arial"/>
        </w:rPr>
        <w:t>- экономической целесообразностью;</w:t>
      </w:r>
    </w:p>
    <w:p w14:paraId="64AED01C" w14:textId="77777777" w:rsidR="004A632C" w:rsidRPr="00915521" w:rsidRDefault="004A632C" w:rsidP="004A632C">
      <w:pPr>
        <w:tabs>
          <w:tab w:val="left" w:pos="980"/>
        </w:tabs>
        <w:contextualSpacing/>
        <w:rPr>
          <w:rFonts w:cs="Arial"/>
        </w:rPr>
      </w:pPr>
      <w:r w:rsidRPr="00915521">
        <w:rPr>
          <w:rFonts w:cs="Arial"/>
        </w:rPr>
        <w:t>- благоприятными инженерно-геологическими условиями в районе строительства;</w:t>
      </w:r>
    </w:p>
    <w:p w14:paraId="2172B869" w14:textId="77777777" w:rsidR="004A632C" w:rsidRPr="00915521" w:rsidRDefault="004A632C" w:rsidP="004A632C">
      <w:pPr>
        <w:tabs>
          <w:tab w:val="left" w:pos="980"/>
        </w:tabs>
        <w:contextualSpacing/>
        <w:rPr>
          <w:rFonts w:cs="Arial"/>
        </w:rPr>
      </w:pPr>
      <w:r w:rsidRPr="00915521">
        <w:rPr>
          <w:rFonts w:cs="Arial"/>
        </w:rPr>
        <w:t>- рациональным использованием земель;</w:t>
      </w:r>
    </w:p>
    <w:p w14:paraId="49195FBF" w14:textId="77777777" w:rsidR="004A632C" w:rsidRPr="00915521" w:rsidRDefault="004A632C" w:rsidP="004A632C">
      <w:pPr>
        <w:tabs>
          <w:tab w:val="left" w:pos="980"/>
        </w:tabs>
        <w:contextualSpacing/>
        <w:rPr>
          <w:rFonts w:cs="Arial"/>
        </w:rPr>
      </w:pPr>
      <w:r w:rsidRPr="00915521">
        <w:rPr>
          <w:rFonts w:cs="Arial"/>
        </w:rPr>
        <w:t>- прокладкой коммуникаций в едином технологическом коридоре;</w:t>
      </w:r>
    </w:p>
    <w:p w14:paraId="169CCC27" w14:textId="6D7B06CA" w:rsidR="008924A3" w:rsidRPr="00915521" w:rsidRDefault="004A632C" w:rsidP="004A632C">
      <w:pPr>
        <w:ind w:right="-2"/>
        <w:rPr>
          <w:rFonts w:cs="Arial"/>
        </w:rPr>
      </w:pPr>
      <w:r w:rsidRPr="00915521">
        <w:rPr>
          <w:rFonts w:cs="Arial"/>
        </w:rPr>
        <w:t>- минимального пересечения коммуникаций с объектами гидрографии и существ</w:t>
      </w:r>
      <w:r w:rsidRPr="00915521">
        <w:rPr>
          <w:rFonts w:cs="Arial"/>
        </w:rPr>
        <w:t>у</w:t>
      </w:r>
      <w:r w:rsidRPr="00915521">
        <w:rPr>
          <w:rFonts w:cs="Arial"/>
        </w:rPr>
        <w:t>ющими коммуникациями.</w:t>
      </w:r>
    </w:p>
    <w:p w14:paraId="167D38CA" w14:textId="77777777" w:rsidR="004A632C" w:rsidRPr="00915521" w:rsidRDefault="004A632C" w:rsidP="004A632C">
      <w:pPr>
        <w:ind w:right="-2"/>
        <w:rPr>
          <w:rFonts w:cs="Arial"/>
        </w:rPr>
      </w:pPr>
    </w:p>
    <w:p w14:paraId="604FF468" w14:textId="77777777" w:rsidR="004A632C" w:rsidRPr="00E00164" w:rsidRDefault="004A632C" w:rsidP="004A632C">
      <w:pPr>
        <w:pStyle w:val="1"/>
      </w:pPr>
      <w:bookmarkStart w:id="12" w:name="_Toc34041179"/>
      <w:bookmarkStart w:id="13" w:name="_Toc44955057"/>
      <w:r w:rsidRPr="00A53441">
        <w:lastRenderedPageBreak/>
        <w:t>Положение о</w:t>
      </w:r>
      <w:r>
        <w:t>б</w:t>
      </w:r>
      <w:r w:rsidRPr="00A53441">
        <w:t xml:space="preserve"> </w:t>
      </w:r>
      <w:r>
        <w:t>очередности</w:t>
      </w:r>
      <w:r w:rsidRPr="00A53441">
        <w:t xml:space="preserve"> </w:t>
      </w:r>
      <w:r>
        <w:t>планируемого развития территории</w:t>
      </w:r>
      <w:bookmarkEnd w:id="12"/>
      <w:bookmarkEnd w:id="13"/>
      <w:r w:rsidRPr="00A53441">
        <w:t xml:space="preserve"> </w:t>
      </w:r>
    </w:p>
    <w:p w14:paraId="2D9844C7" w14:textId="77777777" w:rsidR="004A632C" w:rsidRPr="004347E9" w:rsidRDefault="004A632C" w:rsidP="004A632C">
      <w:pPr>
        <w:ind w:right="-2"/>
        <w:rPr>
          <w:rFonts w:cs="Arial"/>
        </w:rPr>
      </w:pPr>
      <w:r w:rsidRPr="004347E9">
        <w:rPr>
          <w:rFonts w:cs="Arial"/>
        </w:rPr>
        <w:t xml:space="preserve">Выбор площадок под строительство произведен на основании утвержденной </w:t>
      </w:r>
      <w:proofErr w:type="spellStart"/>
      <w:proofErr w:type="gramStart"/>
      <w:r w:rsidRPr="004347E9">
        <w:rPr>
          <w:rFonts w:cs="Arial"/>
        </w:rPr>
        <w:t>схе</w:t>
      </w:r>
      <w:proofErr w:type="spellEnd"/>
      <w:r w:rsidRPr="004347E9">
        <w:rPr>
          <w:rFonts w:cs="Arial"/>
        </w:rPr>
        <w:t>-мы</w:t>
      </w:r>
      <w:proofErr w:type="gramEnd"/>
      <w:r w:rsidRPr="004347E9">
        <w:rPr>
          <w:rFonts w:cs="Arial"/>
        </w:rPr>
        <w:t xml:space="preserve"> разработки месторождения. Проектируемые сооружения и инженерные коммуникации размещаются в зоне, свободной от застройки.</w:t>
      </w:r>
    </w:p>
    <w:p w14:paraId="45935A5D" w14:textId="77777777" w:rsidR="004A632C" w:rsidRPr="004347E9" w:rsidRDefault="004A632C" w:rsidP="004A632C">
      <w:pPr>
        <w:ind w:right="-2"/>
        <w:rPr>
          <w:rFonts w:cs="Arial"/>
        </w:rPr>
      </w:pPr>
      <w:r w:rsidRPr="004347E9">
        <w:rPr>
          <w:rFonts w:cs="Arial"/>
        </w:rPr>
        <w:t xml:space="preserve">Размещение проектируемых объектов на месторождении выполнено, исходя из требований экологической безопасности и эксплуатационной надежности. Объекты </w:t>
      </w:r>
      <w:proofErr w:type="gramStart"/>
      <w:r w:rsidRPr="004347E9">
        <w:rPr>
          <w:rFonts w:cs="Arial"/>
        </w:rPr>
        <w:t>рас-полагаются</w:t>
      </w:r>
      <w:proofErr w:type="gramEnd"/>
      <w:r w:rsidRPr="004347E9">
        <w:rPr>
          <w:rFonts w:cs="Arial"/>
        </w:rPr>
        <w:t xml:space="preserve"> с учетом наименьшего воздействия на рельеф, почвы, растительный и </w:t>
      </w:r>
      <w:proofErr w:type="spellStart"/>
      <w:r w:rsidRPr="004347E9">
        <w:rPr>
          <w:rFonts w:cs="Arial"/>
        </w:rPr>
        <w:t>жи-вотный</w:t>
      </w:r>
      <w:proofErr w:type="spellEnd"/>
      <w:r w:rsidRPr="004347E9">
        <w:rPr>
          <w:rFonts w:cs="Arial"/>
        </w:rPr>
        <w:t xml:space="preserve"> мир, с учетом розы ветров.</w:t>
      </w:r>
    </w:p>
    <w:p w14:paraId="31E480A9" w14:textId="77777777" w:rsidR="004347E9" w:rsidRPr="000B0E94" w:rsidRDefault="004347E9" w:rsidP="004347E9">
      <w:pPr>
        <w:rPr>
          <w:color w:val="FF0000"/>
        </w:rPr>
      </w:pPr>
      <w:r w:rsidRPr="00262F38">
        <w:rPr>
          <w:rFonts w:cs="Arial"/>
          <w:snapToGrid w:val="0"/>
        </w:rPr>
        <w:t>За основу компоновки генерального плана площадок приняты технологические схемы, размещение коридоров для прокладки технологических сетей с учетом транспор</w:t>
      </w:r>
      <w:r w:rsidRPr="00262F38">
        <w:rPr>
          <w:rFonts w:cs="Arial"/>
          <w:snapToGrid w:val="0"/>
        </w:rPr>
        <w:t>т</w:t>
      </w:r>
      <w:r w:rsidRPr="00262F38">
        <w:rPr>
          <w:rFonts w:cs="Arial"/>
          <w:snapToGrid w:val="0"/>
        </w:rPr>
        <w:t xml:space="preserve">ных </w:t>
      </w:r>
      <w:r w:rsidRPr="0060536E">
        <w:rPr>
          <w:rFonts w:cs="Arial"/>
          <w:snapToGrid w:val="0"/>
        </w:rPr>
        <w:t>связей, условий строительства и ремонта.</w:t>
      </w:r>
    </w:p>
    <w:p w14:paraId="7CB447FC" w14:textId="77777777" w:rsidR="004A632C" w:rsidRPr="004347E9" w:rsidRDefault="004A632C" w:rsidP="004A632C">
      <w:pPr>
        <w:ind w:right="-2"/>
        <w:rPr>
          <w:rFonts w:cs="Arial"/>
        </w:rPr>
      </w:pPr>
      <w:r w:rsidRPr="004347E9">
        <w:rPr>
          <w:rFonts w:cs="Arial"/>
        </w:rPr>
        <w:t>В основу планировочного решения планов положены следующие принципы:</w:t>
      </w:r>
    </w:p>
    <w:p w14:paraId="2B3A8CA7" w14:textId="034EC7B0" w:rsidR="004A632C" w:rsidRPr="004347E9" w:rsidRDefault="004A632C" w:rsidP="004A632C">
      <w:pPr>
        <w:ind w:right="-2"/>
        <w:rPr>
          <w:rFonts w:cs="Arial"/>
        </w:rPr>
      </w:pPr>
      <w:r w:rsidRPr="004347E9">
        <w:rPr>
          <w:rFonts w:cs="Arial"/>
        </w:rPr>
        <w:t>- группирование объектов по функциональному назначению;</w:t>
      </w:r>
    </w:p>
    <w:p w14:paraId="0032B11F" w14:textId="3655B731" w:rsidR="004A632C" w:rsidRPr="004347E9" w:rsidRDefault="004A632C" w:rsidP="004A632C">
      <w:pPr>
        <w:ind w:right="-2"/>
        <w:rPr>
          <w:rFonts w:cs="Arial"/>
        </w:rPr>
      </w:pPr>
      <w:r w:rsidRPr="004347E9">
        <w:rPr>
          <w:rFonts w:cs="Arial"/>
        </w:rPr>
        <w:t>- рациональное проектирование транспортных и инженерных коммуникаций;</w:t>
      </w:r>
    </w:p>
    <w:p w14:paraId="33C1AC8F" w14:textId="3029B77C" w:rsidR="004A632C" w:rsidRPr="004347E9" w:rsidRDefault="004A632C" w:rsidP="004A632C">
      <w:pPr>
        <w:ind w:right="-2"/>
        <w:rPr>
          <w:rFonts w:cs="Arial"/>
        </w:rPr>
      </w:pPr>
      <w:r w:rsidRPr="004347E9">
        <w:rPr>
          <w:rFonts w:cs="Arial"/>
        </w:rPr>
        <w:t>- экономное использование территории.</w:t>
      </w:r>
    </w:p>
    <w:p w14:paraId="26AC1053" w14:textId="2805A991" w:rsidR="004A632C" w:rsidRPr="004347E9" w:rsidRDefault="004A632C" w:rsidP="004A632C">
      <w:pPr>
        <w:ind w:right="-2"/>
        <w:rPr>
          <w:rFonts w:cs="Arial"/>
        </w:rPr>
      </w:pPr>
      <w:r w:rsidRPr="004347E9">
        <w:rPr>
          <w:rFonts w:cs="Arial"/>
        </w:rPr>
        <w:t>Этапы строительства проектируемых объектов определяются в соответствии с проектной документацией.</w:t>
      </w:r>
    </w:p>
    <w:p w14:paraId="56680044" w14:textId="77777777" w:rsidR="004A632C" w:rsidRDefault="004A632C" w:rsidP="004A632C">
      <w:pPr>
        <w:ind w:right="-2"/>
        <w:rPr>
          <w:rFonts w:cs="Arial"/>
          <w:color w:val="FF0000"/>
        </w:rPr>
      </w:pPr>
    </w:p>
    <w:p w14:paraId="20535BBB" w14:textId="77777777" w:rsidR="004A632C" w:rsidRPr="004347E9" w:rsidRDefault="004A632C" w:rsidP="004A632C">
      <w:pPr>
        <w:pStyle w:val="1"/>
      </w:pPr>
      <w:bookmarkStart w:id="14" w:name="_Toc34041180"/>
      <w:bookmarkStart w:id="15" w:name="_Toc44955058"/>
      <w:r w:rsidRPr="004347E9">
        <w:lastRenderedPageBreak/>
        <w:t>Графическая часть</w:t>
      </w:r>
      <w:bookmarkEnd w:id="14"/>
      <w:bookmarkEnd w:id="15"/>
    </w:p>
    <w:p w14:paraId="2B56FBD7" w14:textId="264012B1" w:rsidR="00054965" w:rsidRPr="004347E9" w:rsidRDefault="00054965" w:rsidP="00054965">
      <w:r w:rsidRPr="004347E9">
        <w:t>Чертеж планировки территории объекта строительства разработаны на топогр</w:t>
      </w:r>
      <w:r w:rsidRPr="004347E9">
        <w:t>а</w:t>
      </w:r>
      <w:r w:rsidRPr="004347E9">
        <w:t xml:space="preserve">фической основе, выполненной </w:t>
      </w:r>
      <w:r w:rsidR="004347E9" w:rsidRPr="004347E9">
        <w:rPr>
          <w:rFonts w:cs="Arial"/>
          <w:spacing w:val="-4"/>
        </w:rPr>
        <w:t>ООО «НК «Роснефть» - НТЦ»</w:t>
      </w:r>
      <w:r w:rsidR="004347E9" w:rsidRPr="004347E9">
        <w:t xml:space="preserve"> в 2020</w:t>
      </w:r>
      <w:r w:rsidRPr="004347E9">
        <w:t xml:space="preserve"> г.</w:t>
      </w:r>
    </w:p>
    <w:p w14:paraId="43084391" w14:textId="32893CD3" w:rsidR="00054965" w:rsidRPr="00054965" w:rsidRDefault="00054965" w:rsidP="00054965">
      <w:pPr>
        <w:jc w:val="left"/>
        <w:rPr>
          <w:color w:val="FF0000"/>
          <w:szCs w:val="24"/>
        </w:rPr>
      </w:pPr>
      <w:r w:rsidRPr="004347E9">
        <w:rPr>
          <w:szCs w:val="24"/>
        </w:rPr>
        <w:t>Подготовка графической части проекта планировки территории выполнена в соо</w:t>
      </w:r>
      <w:r w:rsidRPr="004347E9">
        <w:rPr>
          <w:szCs w:val="24"/>
        </w:rPr>
        <w:t>т</w:t>
      </w:r>
      <w:r w:rsidRPr="004347E9">
        <w:rPr>
          <w:szCs w:val="24"/>
        </w:rPr>
        <w:t xml:space="preserve">ветствии с системой координат, используемой для ведения Единого государственного реестра недвижимости (Система координат </w:t>
      </w:r>
      <w:r w:rsidR="004347E9" w:rsidRPr="004347E9">
        <w:rPr>
          <w:szCs w:val="24"/>
        </w:rPr>
        <w:t>М</w:t>
      </w:r>
      <w:r w:rsidRPr="004347E9">
        <w:rPr>
          <w:szCs w:val="24"/>
        </w:rPr>
        <w:t>СК-</w:t>
      </w:r>
      <w:r w:rsidR="004347E9" w:rsidRPr="004347E9">
        <w:rPr>
          <w:szCs w:val="24"/>
        </w:rPr>
        <w:t>168</w:t>
      </w:r>
      <w:r w:rsidRPr="004347E9">
        <w:rPr>
          <w:szCs w:val="24"/>
        </w:rPr>
        <w:t>).</w:t>
      </w:r>
    </w:p>
    <w:p w14:paraId="2F14F110" w14:textId="77777777" w:rsidR="00054965" w:rsidRPr="008A3113" w:rsidRDefault="00054965" w:rsidP="00054965">
      <w:pPr>
        <w:rPr>
          <w:noProof/>
        </w:rPr>
      </w:pPr>
      <w:r w:rsidRPr="008A3113">
        <w:rPr>
          <w:noProof/>
        </w:rPr>
        <w:t xml:space="preserve">Каталог координат поворотных точек границы зоны планируемого размещения объекта представлен на чертеже </w:t>
      </w:r>
      <w:r w:rsidR="0076069F">
        <w:fldChar w:fldCharType="begin"/>
      </w:r>
      <w:r w:rsidR="0076069F">
        <w:instrText xml:space="preserve"> DOCPROPERTY  Шифр</w:instrText>
      </w:r>
      <w:r w:rsidR="0076069F">
        <w:instrText xml:space="preserve">Документа  \* MERGEFORMAT </w:instrText>
      </w:r>
      <w:r w:rsidR="0076069F">
        <w:fldChar w:fldCharType="separate"/>
      </w:r>
      <w:r w:rsidR="004347E9" w:rsidRPr="008A3113">
        <w:t>1750619/1435Д-01-703000</w:t>
      </w:r>
      <w:r w:rsidR="0076069F">
        <w:fldChar w:fldCharType="end"/>
      </w:r>
      <w:r w:rsidRPr="008A3113">
        <w:t>-</w:t>
      </w:r>
      <w:r w:rsidR="0076069F">
        <w:fldChar w:fldCharType="begin"/>
      </w:r>
      <w:r w:rsidR="0076069F">
        <w:instrText xml:space="preserve"> DOCPROPERTY  КодДисциплины  \* MERGEFORMAT </w:instrText>
      </w:r>
      <w:r w:rsidR="0076069F">
        <w:fldChar w:fldCharType="separate"/>
      </w:r>
      <w:r w:rsidRPr="008A3113">
        <w:t>ППТ-01</w:t>
      </w:r>
      <w:r w:rsidR="0076069F">
        <w:fldChar w:fldCharType="end"/>
      </w:r>
      <w:r w:rsidRPr="008A3113">
        <w:t>-Ч-001</w:t>
      </w:r>
      <w:r w:rsidRPr="008A3113">
        <w:rPr>
          <w:noProof/>
        </w:rPr>
        <w:t xml:space="preserve"> и в тоблице 3.1.</w:t>
      </w:r>
    </w:p>
    <w:p w14:paraId="5170AF0E" w14:textId="77777777" w:rsidR="00054965" w:rsidRPr="008A3113" w:rsidRDefault="00054965" w:rsidP="00054965">
      <w:pPr>
        <w:spacing w:line="276" w:lineRule="auto"/>
        <w:jc w:val="left"/>
        <w:rPr>
          <w:b/>
          <w:noProof/>
          <w:sz w:val="20"/>
          <w:szCs w:val="20"/>
        </w:rPr>
      </w:pPr>
      <w:r w:rsidRPr="008A3113">
        <w:rPr>
          <w:b/>
          <w:noProof/>
          <w:sz w:val="20"/>
          <w:szCs w:val="20"/>
        </w:rPr>
        <w:t>Таблица 3.1 - Каталог координат поворотных точек границы зоны планируемого размещения объекта</w:t>
      </w:r>
    </w:p>
    <w:p w14:paraId="6AF8876C" w14:textId="77777777" w:rsidR="00054965" w:rsidRPr="00054965" w:rsidRDefault="00054965" w:rsidP="00054965">
      <w:pPr>
        <w:spacing w:line="276" w:lineRule="auto"/>
        <w:jc w:val="left"/>
        <w:rPr>
          <w:b/>
          <w:noProof/>
          <w:color w:val="FF0000"/>
          <w:sz w:val="20"/>
          <w:szCs w:val="20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054965" w:rsidRPr="00054965" w14:paraId="55FC0506" w14:textId="77777777" w:rsidTr="00915521">
        <w:tc>
          <w:tcPr>
            <w:tcW w:w="3190" w:type="dxa"/>
            <w:vMerge w:val="restart"/>
            <w:vAlign w:val="center"/>
          </w:tcPr>
          <w:p w14:paraId="5B70242F" w14:textId="77777777" w:rsidR="00054965" w:rsidRPr="008A3113" w:rsidRDefault="00054965" w:rsidP="00915521">
            <w:pPr>
              <w:spacing w:line="276" w:lineRule="auto"/>
              <w:ind w:firstLine="0"/>
              <w:jc w:val="center"/>
              <w:rPr>
                <w:b/>
                <w:noProof/>
                <w:sz w:val="20"/>
                <w:szCs w:val="20"/>
              </w:rPr>
            </w:pPr>
            <w:r w:rsidRPr="008A3113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№ точки</w:t>
            </w:r>
          </w:p>
        </w:tc>
        <w:tc>
          <w:tcPr>
            <w:tcW w:w="6380" w:type="dxa"/>
            <w:gridSpan w:val="2"/>
            <w:vAlign w:val="center"/>
          </w:tcPr>
          <w:p w14:paraId="7828F2EA" w14:textId="77777777" w:rsidR="00054965" w:rsidRPr="008A3113" w:rsidRDefault="00054965" w:rsidP="00915521">
            <w:pPr>
              <w:spacing w:line="276" w:lineRule="auto"/>
              <w:ind w:firstLine="0"/>
              <w:jc w:val="center"/>
              <w:rPr>
                <w:b/>
                <w:noProof/>
                <w:sz w:val="20"/>
                <w:szCs w:val="20"/>
              </w:rPr>
            </w:pPr>
            <w:r w:rsidRPr="008A3113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Координаты, </w:t>
            </w:r>
            <w:proofErr w:type="gramStart"/>
            <w:r w:rsidRPr="008A3113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м</w:t>
            </w:r>
            <w:proofErr w:type="gramEnd"/>
          </w:p>
        </w:tc>
      </w:tr>
      <w:tr w:rsidR="00054965" w:rsidRPr="00054965" w14:paraId="31C5F587" w14:textId="77777777" w:rsidTr="00915521">
        <w:tc>
          <w:tcPr>
            <w:tcW w:w="3190" w:type="dxa"/>
            <w:vMerge/>
            <w:vAlign w:val="center"/>
          </w:tcPr>
          <w:p w14:paraId="4059A77F" w14:textId="77777777" w:rsidR="00054965" w:rsidRPr="008A3113" w:rsidRDefault="00054965" w:rsidP="00915521">
            <w:pPr>
              <w:spacing w:line="276" w:lineRule="auto"/>
              <w:ind w:firstLine="0"/>
              <w:jc w:val="center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3190" w:type="dxa"/>
            <w:vAlign w:val="center"/>
          </w:tcPr>
          <w:p w14:paraId="4A7B97B1" w14:textId="77777777" w:rsidR="00054965" w:rsidRPr="008A3113" w:rsidRDefault="00054965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190" w:type="dxa"/>
            <w:vAlign w:val="center"/>
          </w:tcPr>
          <w:p w14:paraId="02773201" w14:textId="77777777" w:rsidR="00054965" w:rsidRPr="008A3113" w:rsidRDefault="00054965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У</w:t>
            </w:r>
          </w:p>
        </w:tc>
      </w:tr>
      <w:tr w:rsidR="00054965" w:rsidRPr="00054965" w14:paraId="65036191" w14:textId="77777777" w:rsidTr="00915521">
        <w:tc>
          <w:tcPr>
            <w:tcW w:w="9570" w:type="dxa"/>
            <w:gridSpan w:val="3"/>
          </w:tcPr>
          <w:p w14:paraId="1269197C" w14:textId="5FCAC758" w:rsidR="00054965" w:rsidRPr="008A3113" w:rsidRDefault="00054965" w:rsidP="00915521">
            <w:pPr>
              <w:spacing w:line="276" w:lineRule="auto"/>
              <w:ind w:firstLine="0"/>
              <w:jc w:val="center"/>
              <w:rPr>
                <w:b/>
                <w:noProof/>
                <w:sz w:val="20"/>
                <w:szCs w:val="20"/>
              </w:rPr>
            </w:pPr>
            <w:r w:rsidRPr="008A3113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Система координат - </w:t>
            </w:r>
            <w:r w:rsidR="008A3113" w:rsidRPr="008A3113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М</w:t>
            </w:r>
            <w:r w:rsidRPr="008A3113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СК-</w:t>
            </w:r>
            <w:r w:rsidR="008A3113" w:rsidRPr="008A3113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168</w:t>
            </w:r>
          </w:p>
        </w:tc>
      </w:tr>
      <w:tr w:rsidR="008A3113" w:rsidRPr="00054965" w14:paraId="5C620105" w14:textId="77777777" w:rsidTr="00A0637B">
        <w:tc>
          <w:tcPr>
            <w:tcW w:w="3190" w:type="dxa"/>
            <w:vAlign w:val="center"/>
          </w:tcPr>
          <w:p w14:paraId="4DC2E85E" w14:textId="6EB543A8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0" w:type="dxa"/>
            <w:vAlign w:val="bottom"/>
          </w:tcPr>
          <w:p w14:paraId="49593F2E" w14:textId="5B8524E9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2144127,96</w:t>
            </w:r>
          </w:p>
        </w:tc>
        <w:tc>
          <w:tcPr>
            <w:tcW w:w="3190" w:type="dxa"/>
            <w:vAlign w:val="bottom"/>
          </w:tcPr>
          <w:p w14:paraId="7FD9AA2A" w14:textId="1505465A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-393036,65</w:t>
            </w:r>
          </w:p>
        </w:tc>
      </w:tr>
      <w:tr w:rsidR="008A3113" w:rsidRPr="00054965" w14:paraId="308C6EFC" w14:textId="77777777" w:rsidTr="00A0637B">
        <w:tc>
          <w:tcPr>
            <w:tcW w:w="3190" w:type="dxa"/>
            <w:vAlign w:val="center"/>
          </w:tcPr>
          <w:p w14:paraId="36CE0F15" w14:textId="7868DA0E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90" w:type="dxa"/>
            <w:vAlign w:val="bottom"/>
          </w:tcPr>
          <w:p w14:paraId="1A25728C" w14:textId="46D70452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2144082,49</w:t>
            </w:r>
          </w:p>
        </w:tc>
        <w:tc>
          <w:tcPr>
            <w:tcW w:w="3190" w:type="dxa"/>
            <w:vAlign w:val="bottom"/>
          </w:tcPr>
          <w:p w14:paraId="29A81723" w14:textId="08FC591E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-392865,81</w:t>
            </w:r>
          </w:p>
        </w:tc>
      </w:tr>
      <w:tr w:rsidR="008A3113" w:rsidRPr="00054965" w14:paraId="39E9761F" w14:textId="77777777" w:rsidTr="00A0637B">
        <w:tc>
          <w:tcPr>
            <w:tcW w:w="3190" w:type="dxa"/>
            <w:vAlign w:val="center"/>
          </w:tcPr>
          <w:p w14:paraId="168A8826" w14:textId="428E892C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90" w:type="dxa"/>
            <w:vAlign w:val="bottom"/>
          </w:tcPr>
          <w:p w14:paraId="5B95E209" w14:textId="0A64138F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2144038,69</w:t>
            </w:r>
          </w:p>
        </w:tc>
        <w:tc>
          <w:tcPr>
            <w:tcW w:w="3190" w:type="dxa"/>
            <w:vAlign w:val="bottom"/>
          </w:tcPr>
          <w:p w14:paraId="200D5102" w14:textId="3D98DF91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-392876,78</w:t>
            </w:r>
          </w:p>
        </w:tc>
      </w:tr>
      <w:tr w:rsidR="008A3113" w:rsidRPr="00054965" w14:paraId="081A7F11" w14:textId="77777777" w:rsidTr="00A0637B">
        <w:tc>
          <w:tcPr>
            <w:tcW w:w="3190" w:type="dxa"/>
            <w:vAlign w:val="center"/>
          </w:tcPr>
          <w:p w14:paraId="4C65462C" w14:textId="3095142F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90" w:type="dxa"/>
            <w:vAlign w:val="bottom"/>
          </w:tcPr>
          <w:p w14:paraId="6441E7B0" w14:textId="0177DFB5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2143941,82</w:t>
            </w:r>
          </w:p>
        </w:tc>
        <w:tc>
          <w:tcPr>
            <w:tcW w:w="3190" w:type="dxa"/>
            <w:vAlign w:val="bottom"/>
          </w:tcPr>
          <w:p w14:paraId="4F6245BF" w14:textId="69CE6509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-392487,58</w:t>
            </w:r>
          </w:p>
        </w:tc>
      </w:tr>
      <w:tr w:rsidR="008A3113" w:rsidRPr="00054965" w14:paraId="643F2411" w14:textId="77777777" w:rsidTr="00A0637B">
        <w:tc>
          <w:tcPr>
            <w:tcW w:w="3190" w:type="dxa"/>
            <w:vAlign w:val="center"/>
          </w:tcPr>
          <w:p w14:paraId="7B895802" w14:textId="5CB13214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90" w:type="dxa"/>
            <w:vAlign w:val="bottom"/>
          </w:tcPr>
          <w:p w14:paraId="5F0244B4" w14:textId="34A50B5B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2143862,25</w:t>
            </w:r>
          </w:p>
        </w:tc>
        <w:tc>
          <w:tcPr>
            <w:tcW w:w="3190" w:type="dxa"/>
            <w:vAlign w:val="bottom"/>
          </w:tcPr>
          <w:p w14:paraId="75129085" w14:textId="44EE039B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-392507,38</w:t>
            </w:r>
          </w:p>
        </w:tc>
      </w:tr>
      <w:tr w:rsidR="008A3113" w:rsidRPr="00054965" w14:paraId="580D8381" w14:textId="77777777" w:rsidTr="00A0637B">
        <w:tc>
          <w:tcPr>
            <w:tcW w:w="3190" w:type="dxa"/>
            <w:vAlign w:val="center"/>
          </w:tcPr>
          <w:p w14:paraId="655793CA" w14:textId="68C6C53F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90" w:type="dxa"/>
            <w:vAlign w:val="bottom"/>
          </w:tcPr>
          <w:p w14:paraId="6BCD90A2" w14:textId="43D5912B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2143855,21</w:t>
            </w:r>
          </w:p>
        </w:tc>
        <w:tc>
          <w:tcPr>
            <w:tcW w:w="3190" w:type="dxa"/>
            <w:vAlign w:val="bottom"/>
          </w:tcPr>
          <w:p w14:paraId="48329867" w14:textId="6B57E00A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-392479,85</w:t>
            </w:r>
          </w:p>
        </w:tc>
      </w:tr>
      <w:tr w:rsidR="008A3113" w:rsidRPr="00054965" w14:paraId="3275A0A7" w14:textId="77777777" w:rsidTr="00A0637B">
        <w:tc>
          <w:tcPr>
            <w:tcW w:w="3190" w:type="dxa"/>
            <w:vAlign w:val="center"/>
          </w:tcPr>
          <w:p w14:paraId="197ACEC5" w14:textId="5A2C1A38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90" w:type="dxa"/>
            <w:vAlign w:val="bottom"/>
          </w:tcPr>
          <w:p w14:paraId="175B2C6B" w14:textId="5B9DE390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2143878,51</w:t>
            </w:r>
          </w:p>
        </w:tc>
        <w:tc>
          <w:tcPr>
            <w:tcW w:w="3190" w:type="dxa"/>
            <w:vAlign w:val="bottom"/>
          </w:tcPr>
          <w:p w14:paraId="1FC3B7F9" w14:textId="718AA2E9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-392432,81</w:t>
            </w:r>
          </w:p>
        </w:tc>
      </w:tr>
      <w:tr w:rsidR="008A3113" w:rsidRPr="00054965" w14:paraId="7C6DACDD" w14:textId="77777777" w:rsidTr="00A0637B">
        <w:tc>
          <w:tcPr>
            <w:tcW w:w="3190" w:type="dxa"/>
            <w:vAlign w:val="center"/>
          </w:tcPr>
          <w:p w14:paraId="65A0EE4C" w14:textId="766E2305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90" w:type="dxa"/>
            <w:vAlign w:val="bottom"/>
          </w:tcPr>
          <w:p w14:paraId="69E2CC53" w14:textId="62F3CB87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2143869,56</w:t>
            </w:r>
          </w:p>
        </w:tc>
        <w:tc>
          <w:tcPr>
            <w:tcW w:w="3190" w:type="dxa"/>
            <w:vAlign w:val="bottom"/>
          </w:tcPr>
          <w:p w14:paraId="3CC56983" w14:textId="04404216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-392387,41</w:t>
            </w:r>
          </w:p>
        </w:tc>
      </w:tr>
      <w:tr w:rsidR="008A3113" w:rsidRPr="00054965" w14:paraId="326C31C2" w14:textId="77777777" w:rsidTr="00A0637B">
        <w:tc>
          <w:tcPr>
            <w:tcW w:w="3190" w:type="dxa"/>
            <w:vAlign w:val="center"/>
          </w:tcPr>
          <w:p w14:paraId="168D982B" w14:textId="53D10F75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90" w:type="dxa"/>
            <w:vAlign w:val="bottom"/>
          </w:tcPr>
          <w:p w14:paraId="51136317" w14:textId="4F96E643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2143746,59</w:t>
            </w:r>
          </w:p>
        </w:tc>
        <w:tc>
          <w:tcPr>
            <w:tcW w:w="3190" w:type="dxa"/>
            <w:vAlign w:val="bottom"/>
          </w:tcPr>
          <w:p w14:paraId="6FCD4F68" w14:textId="577F60A4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-392411,61</w:t>
            </w:r>
          </w:p>
        </w:tc>
      </w:tr>
      <w:tr w:rsidR="008A3113" w:rsidRPr="00054965" w14:paraId="1620CC40" w14:textId="77777777" w:rsidTr="00A0637B">
        <w:tc>
          <w:tcPr>
            <w:tcW w:w="3190" w:type="dxa"/>
            <w:vAlign w:val="center"/>
          </w:tcPr>
          <w:p w14:paraId="7BBDA562" w14:textId="63F0C617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90" w:type="dxa"/>
            <w:vAlign w:val="bottom"/>
          </w:tcPr>
          <w:p w14:paraId="357E8C80" w14:textId="5432EBC7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2143758,45</w:t>
            </w:r>
          </w:p>
        </w:tc>
        <w:tc>
          <w:tcPr>
            <w:tcW w:w="3190" w:type="dxa"/>
            <w:vAlign w:val="bottom"/>
          </w:tcPr>
          <w:p w14:paraId="52E0D38E" w14:textId="58126355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-392471,73</w:t>
            </w:r>
          </w:p>
        </w:tc>
      </w:tr>
      <w:tr w:rsidR="008A3113" w:rsidRPr="00054965" w14:paraId="2FE6C980" w14:textId="77777777" w:rsidTr="00A0637B">
        <w:tc>
          <w:tcPr>
            <w:tcW w:w="3190" w:type="dxa"/>
            <w:vAlign w:val="center"/>
          </w:tcPr>
          <w:p w14:paraId="034868AE" w14:textId="57BFCC2F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90" w:type="dxa"/>
            <w:vAlign w:val="bottom"/>
          </w:tcPr>
          <w:p w14:paraId="0BE47BE2" w14:textId="1BDEBB5E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2143726,18</w:t>
            </w:r>
          </w:p>
        </w:tc>
        <w:tc>
          <w:tcPr>
            <w:tcW w:w="3190" w:type="dxa"/>
            <w:vAlign w:val="bottom"/>
          </w:tcPr>
          <w:p w14:paraId="57714812" w14:textId="46940D8D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-392479,79</w:t>
            </w:r>
          </w:p>
        </w:tc>
      </w:tr>
      <w:tr w:rsidR="008A3113" w:rsidRPr="00054965" w14:paraId="2F2518C1" w14:textId="77777777" w:rsidTr="00A0637B">
        <w:tc>
          <w:tcPr>
            <w:tcW w:w="3190" w:type="dxa"/>
            <w:vAlign w:val="center"/>
          </w:tcPr>
          <w:p w14:paraId="2FCAB7D7" w14:textId="38D8C7B2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90" w:type="dxa"/>
            <w:vAlign w:val="bottom"/>
          </w:tcPr>
          <w:p w14:paraId="0EFB878E" w14:textId="6F71B999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2143740,53</w:t>
            </w:r>
          </w:p>
        </w:tc>
        <w:tc>
          <w:tcPr>
            <w:tcW w:w="3190" w:type="dxa"/>
            <w:vAlign w:val="bottom"/>
          </w:tcPr>
          <w:p w14:paraId="628BFAE5" w14:textId="78EA1CC9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-392537,67</w:t>
            </w:r>
          </w:p>
        </w:tc>
      </w:tr>
      <w:tr w:rsidR="008A3113" w:rsidRPr="00054965" w14:paraId="78CC60E7" w14:textId="77777777" w:rsidTr="00A0637B">
        <w:tc>
          <w:tcPr>
            <w:tcW w:w="3190" w:type="dxa"/>
            <w:vAlign w:val="center"/>
          </w:tcPr>
          <w:p w14:paraId="3D337DBA" w14:textId="485F551D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90" w:type="dxa"/>
            <w:vAlign w:val="bottom"/>
          </w:tcPr>
          <w:p w14:paraId="7B6B2BB2" w14:textId="0C510A63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2143659,38</w:t>
            </w:r>
          </w:p>
        </w:tc>
        <w:tc>
          <w:tcPr>
            <w:tcW w:w="3190" w:type="dxa"/>
            <w:vAlign w:val="bottom"/>
          </w:tcPr>
          <w:p w14:paraId="597857C7" w14:textId="1C082B12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-392557,88</w:t>
            </w:r>
          </w:p>
        </w:tc>
      </w:tr>
      <w:tr w:rsidR="008A3113" w:rsidRPr="00054965" w14:paraId="59A74A2C" w14:textId="77777777" w:rsidTr="00A0637B">
        <w:tc>
          <w:tcPr>
            <w:tcW w:w="3190" w:type="dxa"/>
            <w:vAlign w:val="center"/>
          </w:tcPr>
          <w:p w14:paraId="53AE8889" w14:textId="00690060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90" w:type="dxa"/>
            <w:vAlign w:val="bottom"/>
          </w:tcPr>
          <w:p w14:paraId="69B8CB1B" w14:textId="57400424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2143670,38</w:t>
            </w:r>
          </w:p>
        </w:tc>
        <w:tc>
          <w:tcPr>
            <w:tcW w:w="3190" w:type="dxa"/>
            <w:vAlign w:val="bottom"/>
          </w:tcPr>
          <w:p w14:paraId="7154B4C1" w14:textId="4DEBCBCB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-392602,08</w:t>
            </w:r>
          </w:p>
        </w:tc>
      </w:tr>
      <w:tr w:rsidR="008A3113" w:rsidRPr="00054965" w14:paraId="51A4E2C6" w14:textId="77777777" w:rsidTr="00A0637B">
        <w:tc>
          <w:tcPr>
            <w:tcW w:w="3190" w:type="dxa"/>
            <w:vAlign w:val="center"/>
          </w:tcPr>
          <w:p w14:paraId="01D54FC8" w14:textId="69F6167E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90" w:type="dxa"/>
            <w:vAlign w:val="bottom"/>
          </w:tcPr>
          <w:p w14:paraId="6F625E4E" w14:textId="20C9C142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2143676,58</w:t>
            </w:r>
          </w:p>
        </w:tc>
        <w:tc>
          <w:tcPr>
            <w:tcW w:w="3190" w:type="dxa"/>
            <w:vAlign w:val="bottom"/>
          </w:tcPr>
          <w:p w14:paraId="2BC8CE73" w14:textId="7707C083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-392627,04</w:t>
            </w:r>
          </w:p>
        </w:tc>
      </w:tr>
      <w:tr w:rsidR="008A3113" w:rsidRPr="00054965" w14:paraId="2761F726" w14:textId="77777777" w:rsidTr="008A3113">
        <w:trPr>
          <w:trHeight w:val="178"/>
        </w:trPr>
        <w:tc>
          <w:tcPr>
            <w:tcW w:w="3190" w:type="dxa"/>
            <w:vAlign w:val="center"/>
          </w:tcPr>
          <w:p w14:paraId="3D9CAD55" w14:textId="7F7162FD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90" w:type="dxa"/>
            <w:vAlign w:val="bottom"/>
          </w:tcPr>
          <w:p w14:paraId="3EB262D5" w14:textId="3BEF786D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2143799,09</w:t>
            </w:r>
          </w:p>
        </w:tc>
        <w:tc>
          <w:tcPr>
            <w:tcW w:w="3190" w:type="dxa"/>
            <w:vAlign w:val="bottom"/>
          </w:tcPr>
          <w:p w14:paraId="5C864DC2" w14:textId="6CEBB274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-393119,20</w:t>
            </w:r>
          </w:p>
        </w:tc>
      </w:tr>
      <w:tr w:rsidR="008A3113" w:rsidRPr="00054965" w14:paraId="2B7A7CF0" w14:textId="77777777" w:rsidTr="00A0637B">
        <w:tc>
          <w:tcPr>
            <w:tcW w:w="3190" w:type="dxa"/>
            <w:vAlign w:val="center"/>
          </w:tcPr>
          <w:p w14:paraId="2CB17599" w14:textId="2BE35B2D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0" w:type="dxa"/>
            <w:vAlign w:val="bottom"/>
          </w:tcPr>
          <w:p w14:paraId="2EF94A4C" w14:textId="4C2D9760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2144127,96</w:t>
            </w:r>
          </w:p>
        </w:tc>
        <w:tc>
          <w:tcPr>
            <w:tcW w:w="3190" w:type="dxa"/>
            <w:vAlign w:val="bottom"/>
          </w:tcPr>
          <w:p w14:paraId="2CA405AD" w14:textId="0C152967" w:rsidR="008A3113" w:rsidRPr="008A3113" w:rsidRDefault="008A3113" w:rsidP="00915521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-393036,65</w:t>
            </w:r>
          </w:p>
        </w:tc>
      </w:tr>
      <w:tr w:rsidR="00054965" w:rsidRPr="00054965" w14:paraId="2A498E04" w14:textId="77777777" w:rsidTr="00915521">
        <w:tc>
          <w:tcPr>
            <w:tcW w:w="9570" w:type="dxa"/>
            <w:gridSpan w:val="3"/>
            <w:vAlign w:val="center"/>
          </w:tcPr>
          <w:p w14:paraId="43CCFE6E" w14:textId="5DF4FB57" w:rsidR="00054965" w:rsidRPr="008A3113" w:rsidRDefault="00054965" w:rsidP="008A3113">
            <w:pPr>
              <w:spacing w:line="240" w:lineRule="auto"/>
              <w:ind w:firstLine="0"/>
              <w:jc w:val="center"/>
              <w:rPr>
                <w:rFonts w:eastAsia="Times New Roman" w:cs="Arial"/>
                <w:bCs/>
                <w:sz w:val="20"/>
                <w:szCs w:val="20"/>
                <w:lang w:eastAsia="ru-RU"/>
              </w:rPr>
            </w:pP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 xml:space="preserve">Площадь </w:t>
            </w:r>
            <w:r w:rsidR="008A3113"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–</w:t>
            </w:r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 xml:space="preserve"> </w:t>
            </w:r>
            <w:r w:rsidR="008A3113"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 xml:space="preserve">191662 </w:t>
            </w:r>
            <w:proofErr w:type="spellStart"/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кв.м</w:t>
            </w:r>
            <w:proofErr w:type="spellEnd"/>
            <w:r w:rsidRPr="008A3113">
              <w:rPr>
                <w:rFonts w:eastAsia="Times New Roman" w:cs="Arial"/>
                <w:bCs/>
                <w:sz w:val="20"/>
                <w:szCs w:val="20"/>
                <w:lang w:eastAsia="ru-RU"/>
              </w:rPr>
              <w:t>.</w:t>
            </w:r>
          </w:p>
        </w:tc>
      </w:tr>
    </w:tbl>
    <w:p w14:paraId="62D9F0F0" w14:textId="77777777" w:rsidR="00054965" w:rsidRPr="00054965" w:rsidRDefault="00054965" w:rsidP="00054965">
      <w:pPr>
        <w:spacing w:line="276" w:lineRule="auto"/>
        <w:jc w:val="left"/>
        <w:rPr>
          <w:b/>
          <w:noProof/>
          <w:color w:val="FF0000"/>
          <w:sz w:val="20"/>
          <w:szCs w:val="20"/>
        </w:rPr>
      </w:pPr>
    </w:p>
    <w:p w14:paraId="3FE4106D" w14:textId="77777777" w:rsidR="00054965" w:rsidRPr="00054965" w:rsidRDefault="00054965" w:rsidP="00054965">
      <w:pPr>
        <w:rPr>
          <w:color w:val="FF0000"/>
        </w:rPr>
      </w:pPr>
    </w:p>
    <w:p w14:paraId="63C5683D" w14:textId="77777777" w:rsidR="00F84947" w:rsidRPr="008A3113" w:rsidRDefault="001819AD" w:rsidP="001819AD">
      <w:pPr>
        <w:pStyle w:val="1"/>
      </w:pPr>
      <w:bookmarkStart w:id="16" w:name="_Toc378860986"/>
      <w:bookmarkStart w:id="17" w:name="_Toc380675519"/>
      <w:bookmarkStart w:id="18" w:name="_Toc508712340"/>
      <w:bookmarkStart w:id="19" w:name="_Toc2169366"/>
      <w:bookmarkStart w:id="20" w:name="_Toc44955059"/>
      <w:bookmarkEnd w:id="10"/>
      <w:r w:rsidRPr="008A3113">
        <w:lastRenderedPageBreak/>
        <w:t>Ссылочные нормативные документы</w:t>
      </w:r>
      <w:bookmarkEnd w:id="16"/>
      <w:bookmarkEnd w:id="17"/>
      <w:bookmarkEnd w:id="18"/>
      <w:bookmarkEnd w:id="19"/>
      <w:bookmarkEnd w:id="20"/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3969"/>
        <w:gridCol w:w="4649"/>
        <w:gridCol w:w="1304"/>
      </w:tblGrid>
      <w:tr w:rsidR="008A3113" w:rsidRPr="008A3113" w14:paraId="19630B8B" w14:textId="77777777" w:rsidTr="004D4CE4">
        <w:trPr>
          <w:cantSplit/>
          <w:trHeight w:val="1206"/>
          <w:tblHeader/>
          <w:jc w:val="center"/>
        </w:trPr>
        <w:tc>
          <w:tcPr>
            <w:tcW w:w="8618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28BB1D4" w14:textId="77777777" w:rsidR="008E50AF" w:rsidRPr="008A3113" w:rsidRDefault="008E50AF" w:rsidP="004D4CE4">
            <w:pPr>
              <w:pStyle w:val="ac"/>
              <w:jc w:val="center"/>
              <w:rPr>
                <w:sz w:val="20"/>
              </w:rPr>
            </w:pPr>
            <w:r w:rsidRPr="008A3113">
              <w:rPr>
                <w:sz w:val="20"/>
              </w:rPr>
              <w:t>Обозначение документа, на который дана ссылка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14:paraId="5431E675" w14:textId="77777777" w:rsidR="008E50AF" w:rsidRPr="008A3113" w:rsidRDefault="008E50AF" w:rsidP="004D4CE4">
            <w:pPr>
              <w:pStyle w:val="ac"/>
              <w:jc w:val="center"/>
              <w:rPr>
                <w:sz w:val="20"/>
              </w:rPr>
            </w:pPr>
            <w:r w:rsidRPr="008A3113">
              <w:rPr>
                <w:sz w:val="20"/>
              </w:rPr>
              <w:t>Номер раздела, пункта, подпункта тома</w:t>
            </w:r>
          </w:p>
        </w:tc>
      </w:tr>
      <w:tr w:rsidR="008A3113" w:rsidRPr="008A3113" w14:paraId="05DF517E" w14:textId="77777777" w:rsidTr="004D4CE4">
        <w:trPr>
          <w:cantSplit/>
          <w:trHeight w:val="291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</w:tcPr>
          <w:p w14:paraId="07BEA2B3" w14:textId="39297F8F" w:rsidR="00C50428" w:rsidRPr="008A3113" w:rsidRDefault="00C50428" w:rsidP="004D4CE4">
            <w:pPr>
              <w:pStyle w:val="ac"/>
              <w:jc w:val="left"/>
              <w:rPr>
                <w:rFonts w:cs="Arial"/>
              </w:rPr>
            </w:pPr>
            <w:r w:rsidRPr="008A3113">
              <w:rPr>
                <w:rFonts w:cs="Arial"/>
              </w:rPr>
              <w:t>№190-ФЗ от 29.12.2004 г</w:t>
            </w:r>
          </w:p>
        </w:tc>
        <w:tc>
          <w:tcPr>
            <w:tcW w:w="4649" w:type="dxa"/>
            <w:tcBorders>
              <w:left w:val="nil"/>
            </w:tcBorders>
            <w:shd w:val="clear" w:color="auto" w:fill="auto"/>
          </w:tcPr>
          <w:p w14:paraId="37746047" w14:textId="080F72F6" w:rsidR="00C50428" w:rsidRPr="008A3113" w:rsidRDefault="00C50428" w:rsidP="004D4CE4">
            <w:pPr>
              <w:pStyle w:val="ac"/>
              <w:jc w:val="left"/>
              <w:rPr>
                <w:rFonts w:cs="Arial"/>
              </w:rPr>
            </w:pPr>
            <w:r w:rsidRPr="008A3113">
              <w:rPr>
                <w:rFonts w:cs="Arial"/>
              </w:rPr>
              <w:t xml:space="preserve">Градостроительный кодекс Российской Федерации 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</w:tcPr>
          <w:p w14:paraId="069E66ED" w14:textId="53B9EAF5" w:rsidR="00C50428" w:rsidRPr="008A3113" w:rsidRDefault="00C50428" w:rsidP="00C50428">
            <w:pPr>
              <w:pStyle w:val="ac"/>
              <w:jc w:val="center"/>
              <w:rPr>
                <w:sz w:val="20"/>
              </w:rPr>
            </w:pPr>
            <w:r w:rsidRPr="008A3113">
              <w:t>1.1</w:t>
            </w:r>
          </w:p>
        </w:tc>
      </w:tr>
      <w:tr w:rsidR="008A3113" w:rsidRPr="008A3113" w14:paraId="22600462" w14:textId="77777777" w:rsidTr="004D4CE4">
        <w:trPr>
          <w:cantSplit/>
          <w:trHeight w:val="341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</w:tcPr>
          <w:p w14:paraId="6345F582" w14:textId="1E779D8F" w:rsidR="00C50428" w:rsidRPr="008A3113" w:rsidRDefault="00C50428" w:rsidP="004D4CE4">
            <w:pPr>
              <w:pStyle w:val="ac"/>
              <w:jc w:val="left"/>
            </w:pPr>
            <w:r w:rsidRPr="008A3113">
              <w:rPr>
                <w:rFonts w:cs="Arial"/>
              </w:rPr>
              <w:t>№136-ФЗ от 25.10.2001 г</w:t>
            </w:r>
          </w:p>
        </w:tc>
        <w:tc>
          <w:tcPr>
            <w:tcW w:w="4649" w:type="dxa"/>
            <w:tcBorders>
              <w:left w:val="nil"/>
            </w:tcBorders>
            <w:shd w:val="clear" w:color="auto" w:fill="auto"/>
          </w:tcPr>
          <w:p w14:paraId="0DE878E9" w14:textId="6DE447A5" w:rsidR="00C50428" w:rsidRPr="008A3113" w:rsidRDefault="00C50428" w:rsidP="004D4CE4">
            <w:pPr>
              <w:pStyle w:val="ac"/>
              <w:jc w:val="left"/>
            </w:pPr>
            <w:r w:rsidRPr="008A3113">
              <w:rPr>
                <w:rFonts w:cs="Arial"/>
              </w:rPr>
              <w:t>Земельный кодекс Российской Федерации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</w:tcPr>
          <w:p w14:paraId="2A733FB6" w14:textId="699D76D5" w:rsidR="00C50428" w:rsidRPr="008A3113" w:rsidRDefault="00C50428" w:rsidP="00C50428">
            <w:pPr>
              <w:pStyle w:val="ac"/>
              <w:jc w:val="center"/>
              <w:rPr>
                <w:sz w:val="20"/>
              </w:rPr>
            </w:pPr>
            <w:r w:rsidRPr="008A3113">
              <w:t>1.1</w:t>
            </w:r>
          </w:p>
        </w:tc>
      </w:tr>
      <w:tr w:rsidR="008A3113" w:rsidRPr="008A3113" w14:paraId="20F747BB" w14:textId="77777777" w:rsidTr="004D4CE4">
        <w:trPr>
          <w:cantSplit/>
          <w:trHeight w:val="335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</w:tcPr>
          <w:p w14:paraId="5894E038" w14:textId="58E4A6D0" w:rsidR="00C50428" w:rsidRPr="008A3113" w:rsidRDefault="00C50428" w:rsidP="004D4CE4">
            <w:pPr>
              <w:pStyle w:val="ac"/>
              <w:jc w:val="left"/>
            </w:pPr>
            <w:r w:rsidRPr="008A3113">
              <w:t>№200-ФЗ от 04.12.2006 г.</w:t>
            </w:r>
          </w:p>
        </w:tc>
        <w:tc>
          <w:tcPr>
            <w:tcW w:w="4649" w:type="dxa"/>
            <w:tcBorders>
              <w:left w:val="nil"/>
            </w:tcBorders>
            <w:shd w:val="clear" w:color="auto" w:fill="auto"/>
          </w:tcPr>
          <w:p w14:paraId="626A9C28" w14:textId="56E066CF" w:rsidR="00C50428" w:rsidRPr="008A3113" w:rsidRDefault="00C50428" w:rsidP="004D4CE4">
            <w:pPr>
              <w:pStyle w:val="ac"/>
              <w:jc w:val="left"/>
            </w:pPr>
            <w:r w:rsidRPr="008A3113">
              <w:rPr>
                <w:rFonts w:cs="Arial"/>
              </w:rPr>
              <w:t>Лесной кодекс Российской Федерации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</w:tcPr>
          <w:p w14:paraId="2EF5A63D" w14:textId="79D4E697" w:rsidR="00C50428" w:rsidRPr="008A3113" w:rsidRDefault="00C50428" w:rsidP="00C50428">
            <w:pPr>
              <w:pStyle w:val="ac"/>
              <w:jc w:val="center"/>
              <w:rPr>
                <w:sz w:val="20"/>
              </w:rPr>
            </w:pPr>
            <w:r w:rsidRPr="008A3113">
              <w:t>1.1</w:t>
            </w:r>
          </w:p>
        </w:tc>
      </w:tr>
      <w:tr w:rsidR="008A3113" w:rsidRPr="008A3113" w14:paraId="0FFD66BE" w14:textId="77777777" w:rsidTr="004D4CE4">
        <w:trPr>
          <w:cantSplit/>
          <w:trHeight w:val="335"/>
          <w:jc w:val="center"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</w:tcPr>
          <w:p w14:paraId="4987950B" w14:textId="779F356C" w:rsidR="00C50428" w:rsidRPr="008A3113" w:rsidRDefault="00C50428" w:rsidP="004D4CE4">
            <w:pPr>
              <w:pStyle w:val="ac"/>
              <w:jc w:val="left"/>
            </w:pPr>
            <w:r w:rsidRPr="008A3113">
              <w:rPr>
                <w:rFonts w:cs="Arial"/>
              </w:rPr>
              <w:t>№74-ФЗ от 03.06.2006 г</w:t>
            </w:r>
          </w:p>
        </w:tc>
        <w:tc>
          <w:tcPr>
            <w:tcW w:w="4649" w:type="dxa"/>
            <w:tcBorders>
              <w:left w:val="nil"/>
            </w:tcBorders>
            <w:shd w:val="clear" w:color="auto" w:fill="auto"/>
          </w:tcPr>
          <w:p w14:paraId="716DA51A" w14:textId="31D17921" w:rsidR="00C50428" w:rsidRPr="008A3113" w:rsidRDefault="00C50428" w:rsidP="004D4CE4">
            <w:pPr>
              <w:pStyle w:val="ac"/>
              <w:jc w:val="left"/>
              <w:rPr>
                <w:rFonts w:cs="Arial"/>
              </w:rPr>
            </w:pPr>
            <w:r w:rsidRPr="008A3113">
              <w:rPr>
                <w:rFonts w:cs="Arial"/>
              </w:rPr>
              <w:t>Водный кодекс Российской Федерации</w:t>
            </w:r>
          </w:p>
        </w:tc>
        <w:tc>
          <w:tcPr>
            <w:tcW w:w="1304" w:type="dxa"/>
            <w:tcBorders>
              <w:right w:val="nil"/>
            </w:tcBorders>
            <w:shd w:val="clear" w:color="auto" w:fill="auto"/>
          </w:tcPr>
          <w:p w14:paraId="1663DC0C" w14:textId="4C20BB6F" w:rsidR="00C50428" w:rsidRPr="008A3113" w:rsidRDefault="00C50428" w:rsidP="00C50428">
            <w:pPr>
              <w:pStyle w:val="ac"/>
              <w:jc w:val="center"/>
              <w:rPr>
                <w:sz w:val="20"/>
              </w:rPr>
            </w:pPr>
            <w:r w:rsidRPr="008A3113">
              <w:t>1.1</w:t>
            </w:r>
          </w:p>
        </w:tc>
      </w:tr>
    </w:tbl>
    <w:p w14:paraId="298AF442" w14:textId="77777777" w:rsidR="008B18EA" w:rsidRPr="00EB0C2A" w:rsidRDefault="008B18EA" w:rsidP="00F84947">
      <w:pPr>
        <w:rPr>
          <w:color w:val="FF0000"/>
        </w:rPr>
      </w:pPr>
    </w:p>
    <w:p w14:paraId="47251903" w14:textId="77777777" w:rsidR="002A2996" w:rsidRPr="00EB0C2A" w:rsidRDefault="002A2996" w:rsidP="00F84947">
      <w:pPr>
        <w:rPr>
          <w:color w:val="FF0000"/>
        </w:rPr>
        <w:sectPr w:rsidR="002A2996" w:rsidRPr="00EB0C2A" w:rsidSect="00054965">
          <w:headerReference w:type="first" r:id="rId26"/>
          <w:footerReference w:type="first" r:id="rId27"/>
          <w:pgSz w:w="11906" w:h="16838"/>
          <w:pgMar w:top="1134" w:right="851" w:bottom="1985" w:left="1701" w:header="284" w:footer="284" w:gutter="0"/>
          <w:pgNumType w:start="3"/>
          <w:cols w:space="708"/>
          <w:titlePg/>
          <w:docGrid w:linePitch="360"/>
        </w:sectPr>
      </w:pPr>
    </w:p>
    <w:p w14:paraId="52C95D8B" w14:textId="23047F91" w:rsidR="008B18EA" w:rsidRPr="00EB0C2A" w:rsidRDefault="008B18EA" w:rsidP="00F84947">
      <w:pPr>
        <w:rPr>
          <w:color w:val="FF0000"/>
        </w:rPr>
      </w:pPr>
    </w:p>
    <w:p w14:paraId="63C568A0" w14:textId="77777777" w:rsidR="00B25741" w:rsidRPr="004347E9" w:rsidRDefault="00AC2570" w:rsidP="00B25741">
      <w:pPr>
        <w:pStyle w:val="14"/>
      </w:pPr>
      <w:bookmarkStart w:id="21" w:name="_Toc404092818"/>
      <w:bookmarkStart w:id="22" w:name="_Toc482285038"/>
      <w:bookmarkStart w:id="23" w:name="_Toc482777768"/>
      <w:bookmarkStart w:id="24" w:name="_Toc484086837"/>
      <w:bookmarkStart w:id="25" w:name="_Toc508712310"/>
      <w:bookmarkStart w:id="26" w:name="_Toc508712341"/>
      <w:bookmarkStart w:id="27" w:name="_Toc508712931"/>
      <w:bookmarkStart w:id="28" w:name="_Toc508713217"/>
      <w:bookmarkStart w:id="29" w:name="_Toc508713926"/>
      <w:bookmarkStart w:id="30" w:name="_Toc527459288"/>
      <w:bookmarkStart w:id="31" w:name="_Toc527459579"/>
      <w:bookmarkStart w:id="32" w:name="_Toc531696890"/>
      <w:bookmarkStart w:id="33" w:name="_Toc2169190"/>
      <w:bookmarkStart w:id="34" w:name="_Toc2169367"/>
      <w:bookmarkStart w:id="35" w:name="_Toc2169796"/>
      <w:bookmarkStart w:id="36" w:name="_Toc15049277"/>
      <w:bookmarkStart w:id="37" w:name="_Toc16523285"/>
      <w:bookmarkStart w:id="38" w:name="_Toc44955060"/>
      <w:r w:rsidRPr="004347E9">
        <w:lastRenderedPageBreak/>
        <w:t>Т</w:t>
      </w:r>
      <w:r w:rsidR="00B25741" w:rsidRPr="004347E9">
        <w:t>аблица регистрации изменений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tbl>
      <w:tblPr>
        <w:tblW w:w="9923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EB0C2A" w:rsidRPr="004347E9" w14:paraId="63C568A2" w14:textId="77777777" w:rsidTr="00A64F7D">
        <w:trPr>
          <w:trHeight w:hRule="exact" w:val="567"/>
          <w:jc w:val="center"/>
        </w:trPr>
        <w:tc>
          <w:tcPr>
            <w:tcW w:w="9923" w:type="dxa"/>
            <w:gridSpan w:val="9"/>
            <w:shd w:val="clear" w:color="auto" w:fill="auto"/>
            <w:vAlign w:val="center"/>
          </w:tcPr>
          <w:p w14:paraId="63C568A1" w14:textId="77777777" w:rsidR="00B25741" w:rsidRPr="004347E9" w:rsidRDefault="00B25741" w:rsidP="00AC2570">
            <w:pPr>
              <w:pStyle w:val="ac"/>
              <w:jc w:val="center"/>
              <w:rPr>
                <w:sz w:val="20"/>
                <w:szCs w:val="20"/>
              </w:rPr>
            </w:pPr>
            <w:r w:rsidRPr="004347E9">
              <w:rPr>
                <w:sz w:val="20"/>
                <w:szCs w:val="20"/>
              </w:rPr>
              <w:t>Таблица регистрации изменений</w:t>
            </w:r>
          </w:p>
        </w:tc>
      </w:tr>
      <w:tr w:rsidR="00EB0C2A" w:rsidRPr="004347E9" w14:paraId="63C568A9" w14:textId="77777777" w:rsidTr="00A64F7D">
        <w:trPr>
          <w:cantSplit/>
          <w:trHeight w:hRule="exact" w:val="454"/>
          <w:jc w:val="center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63C568A3" w14:textId="77777777" w:rsidR="00B25741" w:rsidRPr="004347E9" w:rsidRDefault="00B25741" w:rsidP="00AC2570">
            <w:pPr>
              <w:pStyle w:val="ac"/>
              <w:jc w:val="center"/>
              <w:rPr>
                <w:sz w:val="20"/>
                <w:szCs w:val="20"/>
              </w:rPr>
            </w:pPr>
            <w:r w:rsidRPr="004347E9">
              <w:rPr>
                <w:sz w:val="20"/>
                <w:szCs w:val="20"/>
              </w:rPr>
              <w:t>Изм.</w:t>
            </w:r>
          </w:p>
        </w:tc>
        <w:tc>
          <w:tcPr>
            <w:tcW w:w="4536" w:type="dxa"/>
            <w:gridSpan w:val="4"/>
            <w:shd w:val="clear" w:color="auto" w:fill="auto"/>
            <w:vAlign w:val="center"/>
          </w:tcPr>
          <w:p w14:paraId="63C568A4" w14:textId="77777777" w:rsidR="00B25741" w:rsidRPr="004347E9" w:rsidRDefault="00B25741" w:rsidP="00AC2570">
            <w:pPr>
              <w:pStyle w:val="ac"/>
              <w:jc w:val="center"/>
              <w:rPr>
                <w:sz w:val="20"/>
                <w:szCs w:val="20"/>
              </w:rPr>
            </w:pPr>
            <w:r w:rsidRPr="004347E9">
              <w:rPr>
                <w:sz w:val="20"/>
                <w:szCs w:val="20"/>
              </w:rPr>
              <w:t>Номера листов</w:t>
            </w:r>
            <w:r w:rsidR="001D6916" w:rsidRPr="004347E9">
              <w:rPr>
                <w:sz w:val="20"/>
                <w:szCs w:val="20"/>
              </w:rPr>
              <w:t xml:space="preserve"> (страниц</w:t>
            </w:r>
            <w:r w:rsidRPr="004347E9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3C568A5" w14:textId="77777777" w:rsidR="00B25741" w:rsidRPr="004347E9" w:rsidRDefault="00B25741" w:rsidP="00AC2570">
            <w:pPr>
              <w:pStyle w:val="ac"/>
              <w:jc w:val="center"/>
              <w:rPr>
                <w:sz w:val="20"/>
                <w:szCs w:val="20"/>
              </w:rPr>
            </w:pPr>
            <w:r w:rsidRPr="004347E9">
              <w:rPr>
                <w:sz w:val="20"/>
                <w:szCs w:val="20"/>
              </w:rPr>
              <w:t>Всего листов (страниц) в док.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3C568A6" w14:textId="77777777" w:rsidR="00B25741" w:rsidRPr="004347E9" w:rsidRDefault="00B25741" w:rsidP="00AC2570">
            <w:pPr>
              <w:pStyle w:val="ac"/>
              <w:jc w:val="center"/>
              <w:rPr>
                <w:sz w:val="20"/>
                <w:szCs w:val="20"/>
              </w:rPr>
            </w:pPr>
            <w:r w:rsidRPr="004347E9">
              <w:rPr>
                <w:sz w:val="20"/>
                <w:szCs w:val="20"/>
              </w:rPr>
              <w:t>Номер док.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3C568A7" w14:textId="77777777" w:rsidR="00B25741" w:rsidRPr="004347E9" w:rsidRDefault="00B25741" w:rsidP="00AC2570">
            <w:pPr>
              <w:pStyle w:val="ac"/>
              <w:jc w:val="center"/>
              <w:rPr>
                <w:sz w:val="20"/>
                <w:szCs w:val="20"/>
              </w:rPr>
            </w:pPr>
            <w:r w:rsidRPr="004347E9">
              <w:rPr>
                <w:sz w:val="20"/>
                <w:szCs w:val="20"/>
              </w:rPr>
              <w:t>Подп.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3C568A8" w14:textId="77777777" w:rsidR="00B25741" w:rsidRPr="004347E9" w:rsidRDefault="00B25741" w:rsidP="00AC2570">
            <w:pPr>
              <w:pStyle w:val="ac"/>
              <w:jc w:val="center"/>
              <w:rPr>
                <w:sz w:val="20"/>
                <w:szCs w:val="20"/>
              </w:rPr>
            </w:pPr>
            <w:r w:rsidRPr="004347E9">
              <w:rPr>
                <w:sz w:val="20"/>
                <w:szCs w:val="20"/>
              </w:rPr>
              <w:t>Дата</w:t>
            </w:r>
          </w:p>
        </w:tc>
      </w:tr>
      <w:tr w:rsidR="00EB0C2A" w:rsidRPr="004347E9" w14:paraId="63C568B3" w14:textId="77777777" w:rsidTr="00A64F7D">
        <w:trPr>
          <w:cantSplit/>
          <w:trHeight w:hRule="exact" w:val="567"/>
          <w:jc w:val="center"/>
        </w:trPr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63C568AA" w14:textId="77777777" w:rsidR="00B25741" w:rsidRPr="004347E9" w:rsidRDefault="00B25741" w:rsidP="00AC2570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AB" w14:textId="77777777" w:rsidR="00B25741" w:rsidRPr="004347E9" w:rsidRDefault="00B25741" w:rsidP="00AC2570">
            <w:pPr>
              <w:pStyle w:val="ac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347E9">
              <w:rPr>
                <w:sz w:val="20"/>
                <w:szCs w:val="20"/>
              </w:rPr>
              <w:t>изме-ненных</w:t>
            </w:r>
            <w:proofErr w:type="spellEnd"/>
            <w:proofErr w:type="gramEnd"/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AC" w14:textId="77777777" w:rsidR="00B25741" w:rsidRPr="004347E9" w:rsidRDefault="00B25741" w:rsidP="00AC2570">
            <w:pPr>
              <w:pStyle w:val="ac"/>
              <w:jc w:val="center"/>
              <w:rPr>
                <w:sz w:val="20"/>
                <w:szCs w:val="20"/>
              </w:rPr>
            </w:pPr>
            <w:proofErr w:type="gramStart"/>
            <w:r w:rsidRPr="004347E9">
              <w:rPr>
                <w:sz w:val="20"/>
                <w:szCs w:val="20"/>
              </w:rPr>
              <w:t>заме-</w:t>
            </w:r>
            <w:proofErr w:type="spellStart"/>
            <w:r w:rsidRPr="004347E9">
              <w:rPr>
                <w:sz w:val="20"/>
                <w:szCs w:val="20"/>
              </w:rPr>
              <w:t>ненных</w:t>
            </w:r>
            <w:proofErr w:type="spellEnd"/>
            <w:proofErr w:type="gramEnd"/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AD" w14:textId="77777777" w:rsidR="00B25741" w:rsidRPr="004347E9" w:rsidRDefault="00B25741" w:rsidP="00AC2570">
            <w:pPr>
              <w:pStyle w:val="ac"/>
              <w:jc w:val="center"/>
              <w:rPr>
                <w:sz w:val="20"/>
                <w:szCs w:val="20"/>
              </w:rPr>
            </w:pPr>
            <w:r w:rsidRPr="004347E9">
              <w:rPr>
                <w:sz w:val="20"/>
                <w:szCs w:val="20"/>
              </w:rPr>
              <w:t>новых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AE" w14:textId="77777777" w:rsidR="00B25741" w:rsidRPr="004347E9" w:rsidRDefault="00B25741" w:rsidP="00AC2570">
            <w:pPr>
              <w:pStyle w:val="ac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347E9">
              <w:rPr>
                <w:sz w:val="20"/>
                <w:szCs w:val="20"/>
              </w:rPr>
              <w:t>аннули-рованных</w:t>
            </w:r>
            <w:proofErr w:type="spellEnd"/>
            <w:proofErr w:type="gramEnd"/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AF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B0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B1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8B2" w14:textId="77777777" w:rsidR="00B25741" w:rsidRPr="004347E9" w:rsidRDefault="00B25741" w:rsidP="00AC2570">
            <w:pPr>
              <w:pStyle w:val="ac"/>
              <w:jc w:val="center"/>
            </w:pPr>
          </w:p>
        </w:tc>
      </w:tr>
      <w:tr w:rsidR="00EB0C2A" w:rsidRPr="004347E9" w14:paraId="63C568BD" w14:textId="77777777" w:rsidTr="00A64F7D">
        <w:trPr>
          <w:trHeight w:hRule="exact" w:val="729"/>
          <w:jc w:val="center"/>
        </w:trPr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4" w14:textId="48ED6960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5" w14:textId="453CCF6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6" w14:textId="2605BD53" w:rsidR="00B25741" w:rsidRPr="004347E9" w:rsidRDefault="00B25741" w:rsidP="003F3520">
            <w:pPr>
              <w:pStyle w:val="ac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7" w14:textId="3A994C02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8" w14:textId="70FD25A0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9" w14:textId="595019DD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A" w14:textId="3F55CAC1" w:rsidR="00B25741" w:rsidRPr="004347E9" w:rsidRDefault="00B25741" w:rsidP="00433663">
            <w:pPr>
              <w:pStyle w:val="ac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B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C568BC" w14:textId="73813832" w:rsidR="00B25741" w:rsidRPr="004347E9" w:rsidRDefault="00B25741" w:rsidP="00AC2570">
            <w:pPr>
              <w:pStyle w:val="ac"/>
              <w:jc w:val="center"/>
            </w:pPr>
          </w:p>
        </w:tc>
      </w:tr>
      <w:tr w:rsidR="00EB0C2A" w:rsidRPr="004347E9" w14:paraId="63C568C7" w14:textId="77777777" w:rsidTr="00A64F7D">
        <w:trPr>
          <w:trHeight w:hRule="exact" w:val="454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3C568BE" w14:textId="310C513C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BF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0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1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2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3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4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5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6" w14:textId="77777777" w:rsidR="00B25741" w:rsidRPr="004347E9" w:rsidRDefault="00B25741" w:rsidP="00AC2570">
            <w:pPr>
              <w:pStyle w:val="ac"/>
              <w:jc w:val="center"/>
            </w:pPr>
          </w:p>
        </w:tc>
      </w:tr>
      <w:tr w:rsidR="00EB0C2A" w:rsidRPr="004347E9" w14:paraId="63C568D1" w14:textId="77777777" w:rsidTr="00A64F7D">
        <w:trPr>
          <w:trHeight w:hRule="exact" w:val="454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3C568C8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9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A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B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C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D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E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CF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0" w14:textId="77777777" w:rsidR="00B25741" w:rsidRPr="004347E9" w:rsidRDefault="00B25741" w:rsidP="00AC2570">
            <w:pPr>
              <w:pStyle w:val="ac"/>
              <w:jc w:val="center"/>
            </w:pPr>
          </w:p>
        </w:tc>
      </w:tr>
      <w:tr w:rsidR="00B25741" w:rsidRPr="004347E9" w14:paraId="63C568DB" w14:textId="77777777" w:rsidTr="00A64F7D">
        <w:trPr>
          <w:trHeight w:hRule="exact" w:val="454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3C568D2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3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4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5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6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7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8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9" w14:textId="77777777" w:rsidR="00B25741" w:rsidRPr="004347E9" w:rsidRDefault="00B25741" w:rsidP="00AC2570">
            <w:pPr>
              <w:pStyle w:val="ac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568DA" w14:textId="77777777" w:rsidR="00B25741" w:rsidRPr="004347E9" w:rsidRDefault="00B25741" w:rsidP="00AC2570">
            <w:pPr>
              <w:pStyle w:val="ac"/>
              <w:jc w:val="center"/>
            </w:pPr>
          </w:p>
        </w:tc>
      </w:tr>
    </w:tbl>
    <w:p w14:paraId="63C568DC" w14:textId="77777777" w:rsidR="00B25741" w:rsidRPr="004347E9" w:rsidRDefault="00B25741" w:rsidP="00B25741"/>
    <w:p w14:paraId="63C568DD" w14:textId="77777777" w:rsidR="00B25741" w:rsidRPr="004347E9" w:rsidRDefault="00B25741" w:rsidP="00B25741"/>
    <w:p w14:paraId="63C568DE" w14:textId="77777777" w:rsidR="00B25741" w:rsidRPr="004347E9" w:rsidRDefault="00B25741" w:rsidP="00F84947">
      <w:pPr>
        <w:rPr>
          <w:lang w:val="en-US"/>
        </w:rPr>
      </w:pPr>
    </w:p>
    <w:sectPr w:rsidR="00B25741" w:rsidRPr="004347E9" w:rsidSect="003C57D7">
      <w:headerReference w:type="default" r:id="rId28"/>
      <w:footerReference w:type="default" r:id="rId29"/>
      <w:type w:val="continuous"/>
      <w:pgSz w:w="11906" w:h="16838"/>
      <w:pgMar w:top="1134" w:right="851" w:bottom="1985" w:left="1701" w:header="284" w:footer="284" w:gutter="0"/>
      <w:pgNumType w:start="2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14EAC0" w14:textId="77777777" w:rsidR="0076069F" w:rsidRDefault="0076069F" w:rsidP="003F4592">
      <w:r>
        <w:separator/>
      </w:r>
    </w:p>
  </w:endnote>
  <w:endnote w:type="continuationSeparator" w:id="0">
    <w:p w14:paraId="22B5E53D" w14:textId="77777777" w:rsidR="0076069F" w:rsidRDefault="0076069F" w:rsidP="003F4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ropeCond">
    <w:altName w:val="Franklin Gothic Medium Cond"/>
    <w:panose1 w:val="02000506030000020004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C568F5" w14:textId="77777777" w:rsidR="00A0637B" w:rsidRPr="004E7E91" w:rsidRDefault="00A0637B" w:rsidP="004E7E91">
    <w:pPr>
      <w:pStyle w:val="a7"/>
      <w:spacing w:after="20"/>
      <w:ind w:left="-284" w:right="-567"/>
      <w:rPr>
        <w:szCs w:val="20"/>
      </w:rPr>
    </w:pPr>
    <w:r w:rsidRPr="004E7E91">
      <w:rPr>
        <w:szCs w:val="20"/>
      </w:rPr>
      <w:fldChar w:fldCharType="begin"/>
    </w:r>
    <w:r w:rsidRPr="004E7E91">
      <w:rPr>
        <w:szCs w:val="20"/>
      </w:rPr>
      <w:instrText xml:space="preserve"> FILENAME   \* MERGEFORMAT </w:instrText>
    </w:r>
    <w:r w:rsidRPr="004E7E91">
      <w:rPr>
        <w:szCs w:val="20"/>
      </w:rPr>
      <w:fldChar w:fldCharType="separate"/>
    </w:r>
    <w:r w:rsidR="000700C3">
      <w:rPr>
        <w:noProof/>
        <w:szCs w:val="20"/>
      </w:rPr>
      <w:t>1750619_1435D-01-703000-PPT1-RU-revС01 - копия.docx</w:t>
    </w:r>
    <w:r w:rsidRPr="004E7E91">
      <w:rPr>
        <w:szCs w:val="20"/>
      </w:rPr>
      <w:fldChar w:fldCharType="end"/>
    </w:r>
    <w:r w:rsidRPr="004E7E91">
      <w:rPr>
        <w:szCs w:val="20"/>
      </w:rPr>
      <w:tab/>
      <w:t>Формат А</w:t>
    </w:r>
    <w:proofErr w:type="gramStart"/>
    <w:r w:rsidRPr="004E7E91">
      <w:rPr>
        <w:szCs w:val="20"/>
      </w:rPr>
      <w:t>4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19" w:tblpY="12078"/>
      <w:tblW w:w="992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6"/>
      <w:gridCol w:w="564"/>
      <w:gridCol w:w="850"/>
      <w:gridCol w:w="1134"/>
      <w:gridCol w:w="850"/>
      <w:gridCol w:w="1534"/>
      <w:gridCol w:w="1415"/>
      <w:gridCol w:w="3008"/>
    </w:tblGrid>
    <w:tr w:rsidR="00A0637B" w:rsidRPr="00BA219A" w14:paraId="63C568FB" w14:textId="77777777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63C568F7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gridSpan w:val="5"/>
          <w:shd w:val="clear" w:color="auto" w:fill="auto"/>
          <w:tcMar>
            <w:left w:w="0" w:type="dxa"/>
            <w:right w:w="0" w:type="dxa"/>
          </w:tcMar>
          <w:vAlign w:val="bottom"/>
        </w:tcPr>
        <w:p w14:paraId="63C568F8" w14:textId="77777777" w:rsidR="00A0637B" w:rsidRPr="000307BA" w:rsidRDefault="00A0637B" w:rsidP="00A74164">
          <w:pPr>
            <w:pStyle w:val="a7"/>
            <w:rPr>
              <w:b/>
              <w:sz w:val="22"/>
            </w:rPr>
          </w:pP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8F9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8FA" w14:textId="77777777" w:rsidR="00A0637B" w:rsidRPr="00BA219A" w:rsidRDefault="00A0637B" w:rsidP="00A74164">
          <w:pPr>
            <w:pStyle w:val="a7"/>
            <w:rPr>
              <w:b/>
              <w:sz w:val="22"/>
              <w:szCs w:val="20"/>
            </w:rPr>
          </w:pPr>
        </w:p>
      </w:tc>
    </w:tr>
    <w:tr w:rsidR="00A0637B" w:rsidRPr="00BA219A" w14:paraId="63C568FD" w14:textId="77777777" w:rsidTr="00D3634F">
      <w:trPr>
        <w:cantSplit/>
        <w:trHeight w:val="39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8FC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A0637B" w:rsidRPr="00BA219A" w14:paraId="63C56902" w14:textId="77777777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63C568FE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gridSpan w:val="5"/>
          <w:shd w:val="clear" w:color="auto" w:fill="auto"/>
          <w:tcMar>
            <w:left w:w="0" w:type="dxa"/>
            <w:right w:w="0" w:type="dxa"/>
          </w:tcMar>
          <w:vAlign w:val="bottom"/>
        </w:tcPr>
        <w:p w14:paraId="63C568FF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00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01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A0637B" w:rsidRPr="00BA219A" w14:paraId="63C56904" w14:textId="77777777" w:rsidTr="00D3634F">
      <w:trPr>
        <w:cantSplit/>
        <w:trHeight w:val="39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03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A0637B" w:rsidRPr="00BA219A" w14:paraId="63C56909" w14:textId="77777777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05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gridSpan w:val="5"/>
          <w:shd w:val="clear" w:color="auto" w:fill="auto"/>
          <w:tcMar>
            <w:left w:w="0" w:type="dxa"/>
            <w:right w:w="0" w:type="dxa"/>
          </w:tcMar>
          <w:vAlign w:val="bottom"/>
        </w:tcPr>
        <w:p w14:paraId="63C56906" w14:textId="77777777" w:rsidR="00A0637B" w:rsidRPr="00BA219A" w:rsidRDefault="00A0637B" w:rsidP="00A74164">
          <w:pPr>
            <w:pStyle w:val="a7"/>
            <w:rPr>
              <w:b/>
              <w:sz w:val="22"/>
              <w:szCs w:val="20"/>
            </w:rPr>
          </w:pP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07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08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A0637B" w:rsidRPr="00BA219A" w14:paraId="63C5690B" w14:textId="77777777" w:rsidTr="00D3634F">
      <w:trPr>
        <w:cantSplit/>
        <w:trHeight w:val="39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0A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A0637B" w:rsidRPr="00BA219A" w14:paraId="63C56912" w14:textId="77777777" w:rsidTr="005E3131">
      <w:trPr>
        <w:cantSplit/>
        <w:trHeight w:val="283"/>
      </w:trPr>
      <w:tc>
        <w:tcPr>
          <w:tcW w:w="566" w:type="dxa"/>
          <w:vMerge w:val="restart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0C" w14:textId="77777777" w:rsidR="00A0637B" w:rsidRPr="00BA219A" w:rsidRDefault="00A0637B" w:rsidP="00E71827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shd w:val="clear" w:color="auto" w:fill="auto"/>
          <w:vAlign w:val="center"/>
        </w:tcPr>
        <w:p w14:paraId="63C5690D" w14:textId="02637BE1" w:rsidR="00A0637B" w:rsidRPr="00687BAA" w:rsidRDefault="00A0637B" w:rsidP="00E71827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0E" w14:textId="39DA2FAB" w:rsidR="00A0637B" w:rsidRPr="00C31DE1" w:rsidRDefault="00A0637B" w:rsidP="00E71827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vAlign w:val="center"/>
        </w:tcPr>
        <w:p w14:paraId="63C5690F" w14:textId="6D4637DE" w:rsidR="00A0637B" w:rsidRPr="00C31DE1" w:rsidRDefault="00A0637B" w:rsidP="00E71827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10" w14:textId="419431C5" w:rsidR="00A0637B" w:rsidRPr="00C31DE1" w:rsidRDefault="00A0637B" w:rsidP="00E71827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5957" w:type="dxa"/>
          <w:gridSpan w:val="3"/>
          <w:vMerge w:val="restart"/>
          <w:tcBorders>
            <w:left w:val="nil"/>
          </w:tcBorders>
          <w:shd w:val="clear" w:color="auto" w:fill="auto"/>
          <w:vAlign w:val="center"/>
        </w:tcPr>
        <w:p w14:paraId="63C56911" w14:textId="77777777" w:rsidR="00A0637B" w:rsidRPr="00C31DE1" w:rsidRDefault="00A0637B" w:rsidP="00E71827">
          <w:pPr>
            <w:pStyle w:val="a7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A0637B" w:rsidRPr="00BA219A" w14:paraId="63C56919" w14:textId="77777777" w:rsidTr="005E3131">
      <w:trPr>
        <w:cantSplit/>
        <w:trHeight w:val="283"/>
      </w:trPr>
      <w:tc>
        <w:tcPr>
          <w:tcW w:w="566" w:type="dxa"/>
          <w:vMerge/>
          <w:shd w:val="clear" w:color="auto" w:fill="auto"/>
          <w:tcMar>
            <w:left w:w="0" w:type="dxa"/>
            <w:right w:w="0" w:type="dxa"/>
          </w:tcMar>
          <w:vAlign w:val="center"/>
        </w:tcPr>
        <w:p w14:paraId="63C56913" w14:textId="77777777" w:rsidR="00A0637B" w:rsidRPr="00BA219A" w:rsidRDefault="00A0637B" w:rsidP="00E71827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shd w:val="clear" w:color="auto" w:fill="auto"/>
          <w:vAlign w:val="center"/>
        </w:tcPr>
        <w:p w14:paraId="63C56914" w14:textId="6F09D52D" w:rsidR="00A0637B" w:rsidRPr="00C31DE1" w:rsidRDefault="00A0637B" w:rsidP="00E71827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15" w14:textId="77E388F3" w:rsidR="00A0637B" w:rsidRPr="003F1DBF" w:rsidRDefault="00A0637B" w:rsidP="00E71827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vAlign w:val="center"/>
        </w:tcPr>
        <w:p w14:paraId="63C56916" w14:textId="77777777" w:rsidR="00A0637B" w:rsidRPr="003F1DBF" w:rsidRDefault="00A0637B" w:rsidP="00E71827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17" w14:textId="3D942887" w:rsidR="00A0637B" w:rsidRPr="00C31DE1" w:rsidRDefault="00A0637B" w:rsidP="005247A0">
          <w:pPr>
            <w:pStyle w:val="a7"/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5957" w:type="dxa"/>
          <w:gridSpan w:val="3"/>
          <w:vMerge/>
          <w:tcBorders>
            <w:left w:val="nil"/>
          </w:tcBorders>
          <w:shd w:val="clear" w:color="auto" w:fill="auto"/>
          <w:vAlign w:val="center"/>
        </w:tcPr>
        <w:p w14:paraId="63C56918" w14:textId="77777777" w:rsidR="00A0637B" w:rsidRPr="00C31DE1" w:rsidRDefault="00A0637B" w:rsidP="00E71827">
          <w:pPr>
            <w:pStyle w:val="a7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A0637B" w:rsidRPr="00BA219A" w14:paraId="63C56920" w14:textId="77777777" w:rsidTr="005E3131">
      <w:trPr>
        <w:cantSplit/>
        <w:trHeight w:val="283"/>
      </w:trPr>
      <w:tc>
        <w:tcPr>
          <w:tcW w:w="566" w:type="dxa"/>
          <w:vMerge/>
          <w:shd w:val="clear" w:color="auto" w:fill="auto"/>
          <w:tcMar>
            <w:left w:w="0" w:type="dxa"/>
            <w:right w:w="0" w:type="dxa"/>
          </w:tcMar>
          <w:vAlign w:val="center"/>
        </w:tcPr>
        <w:p w14:paraId="63C5691A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shd w:val="clear" w:color="auto" w:fill="auto"/>
          <w:vAlign w:val="center"/>
        </w:tcPr>
        <w:p w14:paraId="63C5691B" w14:textId="77777777" w:rsidR="00A0637B" w:rsidRPr="00C31DE1" w:rsidRDefault="00A0637B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1C" w14:textId="77777777" w:rsidR="00A0637B" w:rsidRPr="00C31DE1" w:rsidRDefault="00A0637B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vAlign w:val="center"/>
        </w:tcPr>
        <w:p w14:paraId="63C5691D" w14:textId="77777777" w:rsidR="00A0637B" w:rsidRPr="00C31DE1" w:rsidRDefault="00A0637B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1E" w14:textId="77777777" w:rsidR="00A0637B" w:rsidRPr="00C31DE1" w:rsidRDefault="00A0637B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5957" w:type="dxa"/>
          <w:gridSpan w:val="3"/>
          <w:vMerge/>
          <w:tcBorders>
            <w:left w:val="nil"/>
          </w:tcBorders>
          <w:shd w:val="clear" w:color="auto" w:fill="auto"/>
          <w:vAlign w:val="center"/>
        </w:tcPr>
        <w:p w14:paraId="63C5691F" w14:textId="77777777" w:rsidR="00A0637B" w:rsidRPr="00C31DE1" w:rsidRDefault="00A0637B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A0637B" w:rsidRPr="00BA219A" w14:paraId="63C56927" w14:textId="77777777" w:rsidTr="005E3131">
      <w:trPr>
        <w:cantSplit/>
        <w:trHeight w:val="283"/>
      </w:trPr>
      <w:tc>
        <w:tcPr>
          <w:tcW w:w="566" w:type="dxa"/>
          <w:vMerge/>
          <w:shd w:val="clear" w:color="auto" w:fill="auto"/>
          <w:tcMar>
            <w:left w:w="0" w:type="dxa"/>
            <w:right w:w="0" w:type="dxa"/>
          </w:tcMar>
          <w:vAlign w:val="center"/>
        </w:tcPr>
        <w:p w14:paraId="63C56921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shd w:val="clear" w:color="auto" w:fill="auto"/>
          <w:vAlign w:val="center"/>
        </w:tcPr>
        <w:p w14:paraId="63C56922" w14:textId="77777777" w:rsidR="00A0637B" w:rsidRPr="00C31DE1" w:rsidRDefault="00A0637B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23" w14:textId="77777777" w:rsidR="00A0637B" w:rsidRPr="00C31DE1" w:rsidRDefault="00A0637B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vAlign w:val="center"/>
        </w:tcPr>
        <w:p w14:paraId="63C56924" w14:textId="77777777" w:rsidR="00A0637B" w:rsidRPr="00C31DE1" w:rsidRDefault="00A0637B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25" w14:textId="77777777" w:rsidR="00A0637B" w:rsidRPr="00C31DE1" w:rsidRDefault="00A0637B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5957" w:type="dxa"/>
          <w:gridSpan w:val="3"/>
          <w:vMerge/>
          <w:tcBorders>
            <w:left w:val="nil"/>
          </w:tcBorders>
          <w:shd w:val="clear" w:color="auto" w:fill="auto"/>
          <w:vAlign w:val="center"/>
        </w:tcPr>
        <w:p w14:paraId="63C56926" w14:textId="77777777" w:rsidR="00A0637B" w:rsidRPr="00C31DE1" w:rsidRDefault="00A0637B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A0637B" w:rsidRPr="00C25509" w14:paraId="63C56929" w14:textId="77777777" w:rsidTr="00D3634F">
      <w:trPr>
        <w:cantSplit/>
        <w:trHeight w:val="170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28" w14:textId="77777777" w:rsidR="00A0637B" w:rsidRPr="00C25509" w:rsidRDefault="00A0637B" w:rsidP="00A74164">
          <w:pPr>
            <w:pStyle w:val="a7"/>
            <w:jc w:val="center"/>
            <w:rPr>
              <w:b/>
              <w:sz w:val="10"/>
              <w:szCs w:val="10"/>
            </w:rPr>
          </w:pPr>
        </w:p>
      </w:tc>
    </w:tr>
    <w:tr w:rsidR="00A0637B" w:rsidRPr="00BA219A" w14:paraId="63C5692B" w14:textId="77777777" w:rsidTr="00D3634F">
      <w:trPr>
        <w:cantSplit/>
        <w:trHeight w:val="283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2A" w14:textId="77777777" w:rsidR="00A0637B" w:rsidRPr="00BA219A" w:rsidRDefault="00A0637B" w:rsidP="00A74164">
          <w:pPr>
            <w:pStyle w:val="a7"/>
            <w:jc w:val="center"/>
            <w:rPr>
              <w:b/>
              <w:sz w:val="22"/>
              <w:szCs w:val="20"/>
            </w:rPr>
          </w:pPr>
          <w:r>
            <w:rPr>
              <w:b/>
              <w:sz w:val="22"/>
              <w:szCs w:val="20"/>
            </w:rPr>
            <w:fldChar w:fldCharType="begin"/>
          </w:r>
          <w:r>
            <w:rPr>
              <w:b/>
              <w:sz w:val="22"/>
              <w:szCs w:val="20"/>
            </w:rPr>
            <w:instrText xml:space="preserve"> DOCPROPERTY  Дата_Титул  \* MERGEFORMAT </w:instrText>
          </w:r>
          <w:r>
            <w:rPr>
              <w:b/>
              <w:sz w:val="22"/>
              <w:szCs w:val="20"/>
            </w:rPr>
            <w:fldChar w:fldCharType="separate"/>
          </w:r>
          <w:r w:rsidR="000700C3">
            <w:rPr>
              <w:b/>
              <w:sz w:val="22"/>
              <w:szCs w:val="20"/>
            </w:rPr>
            <w:t>2020</w:t>
          </w:r>
          <w:r>
            <w:rPr>
              <w:b/>
              <w:sz w:val="22"/>
              <w:szCs w:val="20"/>
            </w:rPr>
            <w:fldChar w:fldCharType="end"/>
          </w:r>
        </w:p>
      </w:tc>
    </w:tr>
    <w:tr w:rsidR="00A0637B" w:rsidRPr="00BA219A" w14:paraId="63C5692D" w14:textId="77777777" w:rsidTr="00D3634F">
      <w:trPr>
        <w:cantSplit/>
        <w:trHeight w:val="56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2C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</w:tr>
  </w:tbl>
  <w:p w14:paraId="63C5692E" w14:textId="77777777" w:rsidR="00A0637B" w:rsidRPr="003F4592" w:rsidRDefault="00A0637B" w:rsidP="004E7E91">
    <w:pPr>
      <w:pStyle w:val="a7"/>
      <w:spacing w:after="20"/>
      <w:ind w:left="-284" w:right="-567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C56939" w14:textId="77777777" w:rsidR="00A0637B" w:rsidRPr="004E7E91" w:rsidRDefault="00A0637B" w:rsidP="004E7E91">
    <w:pPr>
      <w:pStyle w:val="a7"/>
      <w:spacing w:after="20"/>
      <w:ind w:left="-284" w:right="-567"/>
      <w:rPr>
        <w:szCs w:val="20"/>
      </w:rPr>
    </w:pPr>
    <w:r w:rsidRPr="004E7E91">
      <w:rPr>
        <w:szCs w:val="20"/>
      </w:rPr>
      <w:fldChar w:fldCharType="begin"/>
    </w:r>
    <w:r w:rsidRPr="004E7E91">
      <w:rPr>
        <w:szCs w:val="20"/>
      </w:rPr>
      <w:instrText xml:space="preserve"> FILENAME   \* MERGEFORMAT </w:instrText>
    </w:r>
    <w:r w:rsidRPr="004E7E91">
      <w:rPr>
        <w:szCs w:val="20"/>
      </w:rPr>
      <w:fldChar w:fldCharType="separate"/>
    </w:r>
    <w:r w:rsidR="000700C3">
      <w:rPr>
        <w:noProof/>
        <w:szCs w:val="20"/>
      </w:rPr>
      <w:t>1750619_1435D-01-703000-PPT1-RU-revС01 - копия.docx</w:t>
    </w:r>
    <w:r w:rsidRPr="004E7E91">
      <w:rPr>
        <w:szCs w:val="20"/>
      </w:rPr>
      <w:fldChar w:fldCharType="end"/>
    </w:r>
    <w:r w:rsidRPr="004E7E91">
      <w:rPr>
        <w:szCs w:val="20"/>
      </w:rPr>
      <w:tab/>
      <w:t>Формат А</w:t>
    </w:r>
    <w:proofErr w:type="gramStart"/>
    <w:r w:rsidRPr="004E7E91">
      <w:rPr>
        <w:szCs w:val="20"/>
      </w:rPr>
      <w:t>4</w:t>
    </w:r>
    <w:proofErr w:type="gramEnd"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19" w:tblpY="12078"/>
      <w:tblW w:w="992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6"/>
      <w:gridCol w:w="564"/>
      <w:gridCol w:w="850"/>
      <w:gridCol w:w="1134"/>
      <w:gridCol w:w="850"/>
      <w:gridCol w:w="1534"/>
      <w:gridCol w:w="1415"/>
      <w:gridCol w:w="3008"/>
    </w:tblGrid>
    <w:tr w:rsidR="00A0637B" w:rsidRPr="00BA219A" w14:paraId="63C56948" w14:textId="77777777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44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gridSpan w:val="5"/>
          <w:shd w:val="clear" w:color="auto" w:fill="auto"/>
          <w:tcMar>
            <w:left w:w="0" w:type="dxa"/>
            <w:right w:w="0" w:type="dxa"/>
          </w:tcMar>
          <w:vAlign w:val="bottom"/>
        </w:tcPr>
        <w:p w14:paraId="63C56945" w14:textId="3EC0AB72" w:rsidR="00A0637B" w:rsidRPr="000307BA" w:rsidRDefault="00A0637B" w:rsidP="00F70984">
          <w:pPr>
            <w:pStyle w:val="a7"/>
            <w:rPr>
              <w:b/>
              <w:sz w:val="22"/>
            </w:rPr>
          </w:pP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46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47" w14:textId="5FA45794" w:rsidR="00A0637B" w:rsidRPr="00BA219A" w:rsidRDefault="00A0637B" w:rsidP="00A74164">
          <w:pPr>
            <w:pStyle w:val="a7"/>
            <w:rPr>
              <w:b/>
              <w:sz w:val="22"/>
              <w:szCs w:val="20"/>
            </w:rPr>
          </w:pPr>
        </w:p>
      </w:tc>
    </w:tr>
    <w:tr w:rsidR="00A0637B" w:rsidRPr="00BA219A" w14:paraId="63C5694A" w14:textId="77777777" w:rsidTr="00D3634F">
      <w:trPr>
        <w:cantSplit/>
        <w:trHeight w:val="39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49" w14:textId="24981329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A0637B" w:rsidRPr="00BA219A" w14:paraId="63C5694F" w14:textId="77777777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4B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gridSpan w:val="5"/>
          <w:shd w:val="clear" w:color="auto" w:fill="auto"/>
          <w:tcMar>
            <w:left w:w="0" w:type="dxa"/>
            <w:right w:w="0" w:type="dxa"/>
          </w:tcMar>
          <w:vAlign w:val="bottom"/>
        </w:tcPr>
        <w:p w14:paraId="63C5694C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  <w:r w:rsidRPr="00BA219A">
            <w:rPr>
              <w:b/>
              <w:sz w:val="22"/>
              <w:szCs w:val="20"/>
            </w:rPr>
            <w:t>Главный инженер проекта</w:t>
          </w:r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4D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4E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  <w:r w:rsidRPr="00BA219A">
            <w:rPr>
              <w:b/>
              <w:sz w:val="22"/>
              <w:szCs w:val="20"/>
            </w:rPr>
            <w:fldChar w:fldCharType="begin"/>
          </w:r>
          <w:r w:rsidRPr="00BA219A">
            <w:rPr>
              <w:b/>
              <w:sz w:val="22"/>
              <w:szCs w:val="20"/>
            </w:rPr>
            <w:instrText xml:space="preserve"> DOCPROPERTY  ГИП_Титул  \* MERGEFORMAT </w:instrText>
          </w:r>
          <w:r w:rsidRPr="00BA219A">
            <w:rPr>
              <w:b/>
              <w:sz w:val="22"/>
              <w:szCs w:val="20"/>
            </w:rPr>
            <w:fldChar w:fldCharType="separate"/>
          </w:r>
          <w:r w:rsidR="000700C3">
            <w:rPr>
              <w:b/>
              <w:sz w:val="22"/>
              <w:szCs w:val="20"/>
            </w:rPr>
            <w:t>О.С. Дьяченко</w:t>
          </w:r>
          <w:r w:rsidRPr="00BA219A">
            <w:rPr>
              <w:b/>
              <w:sz w:val="22"/>
              <w:szCs w:val="20"/>
            </w:rPr>
            <w:fldChar w:fldCharType="end"/>
          </w:r>
        </w:p>
      </w:tc>
    </w:tr>
    <w:tr w:rsidR="00A0637B" w:rsidRPr="00BA219A" w14:paraId="63C56951" w14:textId="77777777" w:rsidTr="00D3634F">
      <w:trPr>
        <w:cantSplit/>
        <w:trHeight w:val="39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50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A0637B" w:rsidRPr="00BA219A" w14:paraId="63C56956" w14:textId="77777777" w:rsidTr="00D3634F">
      <w:trPr>
        <w:cantSplit/>
        <w:trHeight w:val="283"/>
      </w:trPr>
      <w:tc>
        <w:tcPr>
          <w:tcW w:w="566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52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4932" w:type="dxa"/>
          <w:gridSpan w:val="5"/>
          <w:shd w:val="clear" w:color="auto" w:fill="auto"/>
          <w:tcMar>
            <w:left w:w="0" w:type="dxa"/>
            <w:right w:w="0" w:type="dxa"/>
          </w:tcMar>
          <w:vAlign w:val="bottom"/>
        </w:tcPr>
        <w:p w14:paraId="63C56953" w14:textId="4EBAA847" w:rsidR="00A0637B" w:rsidRPr="00BA219A" w:rsidRDefault="00A0637B" w:rsidP="00C2234B">
          <w:pPr>
            <w:pStyle w:val="a7"/>
            <w:rPr>
              <w:b/>
              <w:sz w:val="22"/>
              <w:szCs w:val="20"/>
            </w:rPr>
          </w:pPr>
          <w:r w:rsidRPr="00BA219A">
            <w:rPr>
              <w:b/>
              <w:sz w:val="22"/>
              <w:szCs w:val="20"/>
            </w:rPr>
            <w:t xml:space="preserve">Начальник </w:t>
          </w:r>
          <w:r>
            <w:rPr>
              <w:b/>
              <w:sz w:val="22"/>
              <w:szCs w:val="20"/>
            </w:rPr>
            <w:t xml:space="preserve">отдела </w:t>
          </w:r>
          <w:proofErr w:type="spellStart"/>
          <w:r>
            <w:rPr>
              <w:b/>
              <w:sz w:val="22"/>
              <w:szCs w:val="20"/>
            </w:rPr>
            <w:t>ПиСП</w:t>
          </w:r>
          <w:proofErr w:type="spellEnd"/>
        </w:p>
      </w:tc>
      <w:tc>
        <w:tcPr>
          <w:tcW w:w="1415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54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  <w:tc>
        <w:tcPr>
          <w:tcW w:w="3008" w:type="dxa"/>
          <w:shd w:val="clear" w:color="auto" w:fill="auto"/>
          <w:tcMar>
            <w:left w:w="57" w:type="dxa"/>
            <w:right w:w="0" w:type="dxa"/>
          </w:tcMar>
          <w:vAlign w:val="bottom"/>
        </w:tcPr>
        <w:p w14:paraId="63C56955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  <w:r w:rsidRPr="00BA219A">
            <w:rPr>
              <w:b/>
              <w:sz w:val="22"/>
              <w:szCs w:val="20"/>
            </w:rPr>
            <w:fldChar w:fldCharType="begin"/>
          </w:r>
          <w:r w:rsidRPr="00BA219A">
            <w:rPr>
              <w:b/>
              <w:sz w:val="22"/>
              <w:szCs w:val="20"/>
            </w:rPr>
            <w:instrText xml:space="preserve"> DOCPROPERTY  НачОтд_Титул  \* MERGEFORMAT </w:instrText>
          </w:r>
          <w:r w:rsidRPr="00BA219A">
            <w:rPr>
              <w:b/>
              <w:sz w:val="22"/>
              <w:szCs w:val="20"/>
            </w:rPr>
            <w:fldChar w:fldCharType="separate"/>
          </w:r>
          <w:r w:rsidR="000700C3">
            <w:rPr>
              <w:b/>
              <w:sz w:val="22"/>
              <w:szCs w:val="20"/>
            </w:rPr>
            <w:t>В.А. Брезгун</w:t>
          </w:r>
          <w:r w:rsidRPr="00BA219A">
            <w:rPr>
              <w:b/>
              <w:sz w:val="22"/>
              <w:szCs w:val="20"/>
            </w:rPr>
            <w:fldChar w:fldCharType="end"/>
          </w:r>
        </w:p>
      </w:tc>
    </w:tr>
    <w:tr w:rsidR="00A0637B" w:rsidRPr="00BA219A" w14:paraId="63C56958" w14:textId="77777777" w:rsidTr="00D3634F">
      <w:trPr>
        <w:cantSplit/>
        <w:trHeight w:val="39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57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 w:val="22"/>
              <w:szCs w:val="20"/>
            </w:rPr>
          </w:pPr>
        </w:p>
      </w:tc>
    </w:tr>
    <w:tr w:rsidR="00A0637B" w:rsidRPr="00BA219A" w14:paraId="63C5695F" w14:textId="77777777" w:rsidTr="005E3131">
      <w:trPr>
        <w:cantSplit/>
        <w:trHeight w:val="283"/>
      </w:trPr>
      <w:tc>
        <w:tcPr>
          <w:tcW w:w="566" w:type="dxa"/>
          <w:vMerge w:val="restart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59" w14:textId="77777777" w:rsidR="00A0637B" w:rsidRPr="00BA219A" w:rsidRDefault="00A0637B" w:rsidP="00AC6B26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shd w:val="clear" w:color="auto" w:fill="auto"/>
          <w:vAlign w:val="center"/>
        </w:tcPr>
        <w:p w14:paraId="63C5695A" w14:textId="2CC8C553" w:rsidR="00A0637B" w:rsidRPr="00687BAA" w:rsidRDefault="00A0637B" w:rsidP="00AC6B26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5B" w14:textId="3AB0D42E" w:rsidR="00A0637B" w:rsidRPr="00C31DE1" w:rsidRDefault="00A0637B" w:rsidP="00AC6B26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vAlign w:val="center"/>
        </w:tcPr>
        <w:p w14:paraId="63C5695C" w14:textId="206E188E" w:rsidR="00A0637B" w:rsidRPr="00C31DE1" w:rsidRDefault="00A0637B" w:rsidP="00AC6B26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5D" w14:textId="686FB48B" w:rsidR="00A0637B" w:rsidRPr="00C31DE1" w:rsidRDefault="00A0637B" w:rsidP="00AC6B26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5957" w:type="dxa"/>
          <w:gridSpan w:val="3"/>
          <w:vMerge w:val="restart"/>
          <w:tcBorders>
            <w:left w:val="nil"/>
          </w:tcBorders>
          <w:shd w:val="clear" w:color="auto" w:fill="auto"/>
          <w:vAlign w:val="center"/>
        </w:tcPr>
        <w:p w14:paraId="63C5695E" w14:textId="77777777" w:rsidR="00A0637B" w:rsidRPr="00C31DE1" w:rsidRDefault="00A0637B" w:rsidP="00AC6B26">
          <w:pPr>
            <w:pStyle w:val="a7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A0637B" w:rsidRPr="00BA219A" w14:paraId="63C56966" w14:textId="77777777" w:rsidTr="005E3131">
      <w:trPr>
        <w:cantSplit/>
        <w:trHeight w:val="283"/>
      </w:trPr>
      <w:tc>
        <w:tcPr>
          <w:tcW w:w="566" w:type="dxa"/>
          <w:vMerge/>
          <w:shd w:val="clear" w:color="auto" w:fill="auto"/>
          <w:tcMar>
            <w:left w:w="0" w:type="dxa"/>
            <w:right w:w="0" w:type="dxa"/>
          </w:tcMar>
          <w:vAlign w:val="center"/>
        </w:tcPr>
        <w:p w14:paraId="63C56960" w14:textId="77777777" w:rsidR="00A0637B" w:rsidRPr="00BA219A" w:rsidRDefault="00A0637B" w:rsidP="00AC6B26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shd w:val="clear" w:color="auto" w:fill="auto"/>
          <w:vAlign w:val="center"/>
        </w:tcPr>
        <w:p w14:paraId="63C56961" w14:textId="7E55C7DA" w:rsidR="00A0637B" w:rsidRPr="00C31DE1" w:rsidRDefault="00A0637B" w:rsidP="00AC6B26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62" w14:textId="0F77B48A" w:rsidR="00A0637B" w:rsidRPr="00C31DE1" w:rsidRDefault="00A0637B" w:rsidP="00AC6B26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vAlign w:val="center"/>
        </w:tcPr>
        <w:p w14:paraId="63C56963" w14:textId="77777777" w:rsidR="00A0637B" w:rsidRPr="00C31DE1" w:rsidRDefault="00A0637B" w:rsidP="00AC6B26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64" w14:textId="2D46C81C" w:rsidR="00A0637B" w:rsidRPr="00C31DE1" w:rsidRDefault="00A0637B" w:rsidP="00AC6B26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5957" w:type="dxa"/>
          <w:gridSpan w:val="3"/>
          <w:vMerge/>
          <w:tcBorders>
            <w:left w:val="nil"/>
          </w:tcBorders>
          <w:shd w:val="clear" w:color="auto" w:fill="auto"/>
          <w:vAlign w:val="center"/>
        </w:tcPr>
        <w:p w14:paraId="63C56965" w14:textId="77777777" w:rsidR="00A0637B" w:rsidRPr="00C31DE1" w:rsidRDefault="00A0637B" w:rsidP="00AC6B26">
          <w:pPr>
            <w:pStyle w:val="a7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A0637B" w:rsidRPr="00BA219A" w14:paraId="63C5696D" w14:textId="77777777" w:rsidTr="005E3131">
      <w:trPr>
        <w:cantSplit/>
        <w:trHeight w:val="283"/>
      </w:trPr>
      <w:tc>
        <w:tcPr>
          <w:tcW w:w="566" w:type="dxa"/>
          <w:vMerge/>
          <w:shd w:val="clear" w:color="auto" w:fill="auto"/>
          <w:tcMar>
            <w:left w:w="0" w:type="dxa"/>
            <w:right w:w="0" w:type="dxa"/>
          </w:tcMar>
          <w:vAlign w:val="center"/>
        </w:tcPr>
        <w:p w14:paraId="63C56967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shd w:val="clear" w:color="auto" w:fill="auto"/>
          <w:vAlign w:val="center"/>
        </w:tcPr>
        <w:p w14:paraId="63C56968" w14:textId="77777777" w:rsidR="00A0637B" w:rsidRPr="00C31DE1" w:rsidRDefault="00A0637B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69" w14:textId="77777777" w:rsidR="00A0637B" w:rsidRPr="00C31DE1" w:rsidRDefault="00A0637B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vAlign w:val="center"/>
        </w:tcPr>
        <w:p w14:paraId="63C5696A" w14:textId="77777777" w:rsidR="00A0637B" w:rsidRPr="00C31DE1" w:rsidRDefault="00A0637B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6B" w14:textId="77777777" w:rsidR="00A0637B" w:rsidRPr="00C31DE1" w:rsidRDefault="00A0637B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5957" w:type="dxa"/>
          <w:gridSpan w:val="3"/>
          <w:vMerge/>
          <w:tcBorders>
            <w:left w:val="nil"/>
          </w:tcBorders>
          <w:shd w:val="clear" w:color="auto" w:fill="auto"/>
          <w:vAlign w:val="center"/>
        </w:tcPr>
        <w:p w14:paraId="63C5696C" w14:textId="77777777" w:rsidR="00A0637B" w:rsidRPr="00C31DE1" w:rsidRDefault="00A0637B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A0637B" w:rsidRPr="00BA219A" w14:paraId="63C56974" w14:textId="77777777" w:rsidTr="005E3131">
      <w:trPr>
        <w:cantSplit/>
        <w:trHeight w:val="283"/>
      </w:trPr>
      <w:tc>
        <w:tcPr>
          <w:tcW w:w="566" w:type="dxa"/>
          <w:vMerge/>
          <w:shd w:val="clear" w:color="auto" w:fill="auto"/>
          <w:tcMar>
            <w:left w:w="0" w:type="dxa"/>
            <w:right w:w="0" w:type="dxa"/>
          </w:tcMar>
          <w:vAlign w:val="center"/>
        </w:tcPr>
        <w:p w14:paraId="63C5696E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  <w:tc>
        <w:tcPr>
          <w:tcW w:w="564" w:type="dxa"/>
          <w:shd w:val="clear" w:color="auto" w:fill="auto"/>
          <w:vAlign w:val="center"/>
        </w:tcPr>
        <w:p w14:paraId="63C5696F" w14:textId="77777777" w:rsidR="00A0637B" w:rsidRPr="00C31DE1" w:rsidRDefault="00A0637B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70" w14:textId="77777777" w:rsidR="00A0637B" w:rsidRPr="00C31DE1" w:rsidRDefault="00A0637B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vAlign w:val="center"/>
        </w:tcPr>
        <w:p w14:paraId="63C56971" w14:textId="77777777" w:rsidR="00A0637B" w:rsidRPr="00C31DE1" w:rsidRDefault="00A0637B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  <w:vAlign w:val="center"/>
        </w:tcPr>
        <w:p w14:paraId="63C56972" w14:textId="77777777" w:rsidR="00A0637B" w:rsidRPr="00C31DE1" w:rsidRDefault="00A0637B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5957" w:type="dxa"/>
          <w:gridSpan w:val="3"/>
          <w:vMerge/>
          <w:tcBorders>
            <w:left w:val="nil"/>
          </w:tcBorders>
          <w:shd w:val="clear" w:color="auto" w:fill="auto"/>
          <w:vAlign w:val="center"/>
        </w:tcPr>
        <w:p w14:paraId="63C56973" w14:textId="77777777" w:rsidR="00A0637B" w:rsidRPr="00C31DE1" w:rsidRDefault="00A0637B" w:rsidP="00A74164">
          <w:pPr>
            <w:pStyle w:val="a7"/>
            <w:tabs>
              <w:tab w:val="clear" w:pos="9355"/>
              <w:tab w:val="right" w:pos="9356"/>
            </w:tabs>
            <w:jc w:val="center"/>
            <w:rPr>
              <w:b/>
              <w:sz w:val="16"/>
              <w:szCs w:val="16"/>
            </w:rPr>
          </w:pPr>
        </w:p>
      </w:tc>
    </w:tr>
    <w:tr w:rsidR="00A0637B" w:rsidRPr="00C25509" w14:paraId="63C56976" w14:textId="77777777" w:rsidTr="00D3634F">
      <w:trPr>
        <w:cantSplit/>
        <w:trHeight w:val="170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75" w14:textId="77777777" w:rsidR="00A0637B" w:rsidRPr="00C25509" w:rsidRDefault="00A0637B" w:rsidP="00A74164">
          <w:pPr>
            <w:pStyle w:val="a7"/>
            <w:jc w:val="center"/>
            <w:rPr>
              <w:b/>
              <w:sz w:val="10"/>
              <w:szCs w:val="10"/>
            </w:rPr>
          </w:pPr>
        </w:p>
      </w:tc>
    </w:tr>
    <w:tr w:rsidR="00A0637B" w:rsidRPr="00BA219A" w14:paraId="63C56978" w14:textId="77777777" w:rsidTr="00D3634F">
      <w:trPr>
        <w:cantSplit/>
        <w:trHeight w:val="283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77" w14:textId="77777777" w:rsidR="00A0637B" w:rsidRPr="00BA219A" w:rsidRDefault="00A0637B" w:rsidP="00A74164">
          <w:pPr>
            <w:pStyle w:val="a7"/>
            <w:jc w:val="center"/>
            <w:rPr>
              <w:b/>
              <w:sz w:val="22"/>
              <w:szCs w:val="20"/>
            </w:rPr>
          </w:pPr>
          <w:r>
            <w:rPr>
              <w:b/>
              <w:sz w:val="22"/>
              <w:szCs w:val="20"/>
            </w:rPr>
            <w:fldChar w:fldCharType="begin"/>
          </w:r>
          <w:r>
            <w:rPr>
              <w:b/>
              <w:sz w:val="22"/>
              <w:szCs w:val="20"/>
            </w:rPr>
            <w:instrText xml:space="preserve"> DOCPROPERTY  Дата_Титул  \* MERGEFORMAT </w:instrText>
          </w:r>
          <w:r>
            <w:rPr>
              <w:b/>
              <w:sz w:val="22"/>
              <w:szCs w:val="20"/>
            </w:rPr>
            <w:fldChar w:fldCharType="separate"/>
          </w:r>
          <w:r w:rsidR="000700C3">
            <w:rPr>
              <w:b/>
              <w:sz w:val="22"/>
              <w:szCs w:val="20"/>
            </w:rPr>
            <w:t>2020</w:t>
          </w:r>
          <w:r>
            <w:rPr>
              <w:b/>
              <w:sz w:val="22"/>
              <w:szCs w:val="20"/>
            </w:rPr>
            <w:fldChar w:fldCharType="end"/>
          </w:r>
        </w:p>
      </w:tc>
    </w:tr>
    <w:tr w:rsidR="00A0637B" w:rsidRPr="00BA219A" w14:paraId="63C5697A" w14:textId="77777777" w:rsidTr="00D3634F">
      <w:trPr>
        <w:cantSplit/>
        <w:trHeight w:val="567"/>
      </w:trPr>
      <w:tc>
        <w:tcPr>
          <w:tcW w:w="9921" w:type="dxa"/>
          <w:gridSpan w:val="8"/>
          <w:shd w:val="clear" w:color="auto" w:fill="auto"/>
          <w:tcMar>
            <w:left w:w="0" w:type="dxa"/>
            <w:right w:w="0" w:type="dxa"/>
          </w:tcMar>
          <w:vAlign w:val="center"/>
        </w:tcPr>
        <w:p w14:paraId="63C56979" w14:textId="77777777" w:rsidR="00A0637B" w:rsidRPr="00BA219A" w:rsidRDefault="00A0637B" w:rsidP="00A74164">
          <w:pPr>
            <w:pStyle w:val="a7"/>
            <w:tabs>
              <w:tab w:val="clear" w:pos="9355"/>
              <w:tab w:val="right" w:pos="9356"/>
            </w:tabs>
            <w:rPr>
              <w:b/>
              <w:szCs w:val="20"/>
            </w:rPr>
          </w:pPr>
        </w:p>
      </w:tc>
    </w:tr>
  </w:tbl>
  <w:p w14:paraId="63C5697B" w14:textId="77777777" w:rsidR="00A0637B" w:rsidRPr="003F4592" w:rsidRDefault="00A0637B" w:rsidP="004E7E91">
    <w:pPr>
      <w:pStyle w:val="a7"/>
      <w:spacing w:after="20"/>
      <w:ind w:left="-284" w:right="-567"/>
      <w:rPr>
        <w:sz w:val="16"/>
        <w:szCs w:val="16"/>
      </w:rPr>
    </w:pPr>
    <w:r w:rsidRPr="009024C2">
      <w:rPr>
        <w:szCs w:val="20"/>
      </w:rPr>
      <w:fldChar w:fldCharType="begin"/>
    </w:r>
    <w:r w:rsidRPr="009024C2">
      <w:rPr>
        <w:szCs w:val="20"/>
      </w:rPr>
      <w:instrText xml:space="preserve"> FILENAME   \* MERGEFORMAT </w:instrText>
    </w:r>
    <w:r w:rsidRPr="009024C2">
      <w:rPr>
        <w:szCs w:val="20"/>
      </w:rPr>
      <w:fldChar w:fldCharType="separate"/>
    </w:r>
    <w:r w:rsidR="000700C3">
      <w:rPr>
        <w:noProof/>
        <w:szCs w:val="20"/>
      </w:rPr>
      <w:t>1750619_1435D-01-703000-PPT1-RU-revС01 - копия.docx</w:t>
    </w:r>
    <w:r w:rsidRPr="009024C2">
      <w:rPr>
        <w:szCs w:val="20"/>
      </w:rPr>
      <w:fldChar w:fldCharType="end"/>
    </w:r>
    <w:r w:rsidRPr="0057776D">
      <w:rPr>
        <w:szCs w:val="16"/>
      </w:rPr>
      <w:tab/>
    </w:r>
    <w:r w:rsidRPr="009024C2">
      <w:rPr>
        <w:szCs w:val="20"/>
      </w:rPr>
      <w:t>Формат А</w:t>
    </w:r>
    <w:proofErr w:type="gramStart"/>
    <w:r w:rsidRPr="009024C2">
      <w:rPr>
        <w:szCs w:val="20"/>
      </w:rPr>
      <w:t>4</w:t>
    </w:r>
    <w:proofErr w:type="gramEnd"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30" w:tblpY="15412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5671"/>
      <w:gridCol w:w="567"/>
    </w:tblGrid>
    <w:tr w:rsidR="00A0637B" w:rsidRPr="003F379C" w14:paraId="63C5698E" w14:textId="77777777" w:rsidTr="00FE08E3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63C56986" w14:textId="77777777" w:rsidR="00A0637B" w:rsidRPr="00775963" w:rsidRDefault="00A0637B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87" w14:textId="77777777" w:rsidR="00A0637B" w:rsidRPr="00775963" w:rsidRDefault="00A0637B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88" w14:textId="77777777" w:rsidR="00A0637B" w:rsidRPr="00775963" w:rsidRDefault="00A0637B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89" w14:textId="77777777" w:rsidR="00A0637B" w:rsidRPr="00775963" w:rsidRDefault="00A0637B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63C5698A" w14:textId="77777777" w:rsidR="00A0637B" w:rsidRPr="00775963" w:rsidRDefault="00A0637B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8B" w14:textId="77777777" w:rsidR="00A0637B" w:rsidRPr="003A4CA2" w:rsidRDefault="00A0637B" w:rsidP="00BE1B8E">
          <w:pPr>
            <w:pStyle w:val="a7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 w:val="restart"/>
          <w:noWrap/>
          <w:vAlign w:val="center"/>
        </w:tcPr>
        <w:p w14:paraId="63C5698C" w14:textId="77777777" w:rsidR="00A0637B" w:rsidRPr="00CA3B43" w:rsidRDefault="00A0637B" w:rsidP="00BE1B8E">
          <w:pPr>
            <w:pStyle w:val="a7"/>
            <w:jc w:val="center"/>
            <w:rPr>
              <w:noProof/>
              <w:sz w:val="22"/>
            </w:rPr>
          </w:pP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ШифрДокумента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0700C3">
            <w:rPr>
              <w:noProof/>
              <w:sz w:val="22"/>
            </w:rPr>
            <w:t>1750619/1435Д-01-703000</w:t>
          </w:r>
          <w:r w:rsidRPr="00CA3B43">
            <w:rPr>
              <w:noProof/>
              <w:sz w:val="22"/>
            </w:rPr>
            <w:fldChar w:fldCharType="end"/>
          </w:r>
          <w:r w:rsidRPr="00CA3B43">
            <w:rPr>
              <w:noProof/>
              <w:sz w:val="22"/>
            </w:rPr>
            <w:t>-</w:t>
          </w: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КодДисциплины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0700C3">
            <w:rPr>
              <w:noProof/>
              <w:sz w:val="22"/>
            </w:rPr>
            <w:t>ППТ1</w:t>
          </w:r>
          <w:r w:rsidRPr="00CA3B43">
            <w:rPr>
              <w:noProof/>
              <w:sz w:val="22"/>
            </w:rPr>
            <w:fldChar w:fldCharType="end"/>
          </w:r>
          <w:r w:rsidRPr="00CA3B43">
            <w:rPr>
              <w:noProof/>
              <w:sz w:val="22"/>
            </w:rPr>
            <w:t>-С</w:t>
          </w:r>
        </w:p>
      </w:tc>
      <w:tc>
        <w:tcPr>
          <w:tcW w:w="567" w:type="dxa"/>
          <w:noWrap/>
          <w:vAlign w:val="bottom"/>
        </w:tcPr>
        <w:p w14:paraId="63C5698D" w14:textId="77777777" w:rsidR="00A0637B" w:rsidRPr="003F379C" w:rsidRDefault="00A0637B" w:rsidP="00FE08E3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</w:tr>
    <w:tr w:rsidR="00A0637B" w:rsidRPr="003F379C" w14:paraId="63C56997" w14:textId="77777777" w:rsidTr="00BE1B8E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63C5698F" w14:textId="77777777" w:rsidR="00A0637B" w:rsidRPr="00775963" w:rsidRDefault="00A0637B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90" w14:textId="77777777" w:rsidR="00A0637B" w:rsidRPr="00775963" w:rsidRDefault="00A0637B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91" w14:textId="77777777" w:rsidR="00A0637B" w:rsidRPr="00775963" w:rsidRDefault="00A0637B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92" w14:textId="77777777" w:rsidR="00A0637B" w:rsidRPr="00CA5F68" w:rsidRDefault="00A0637B" w:rsidP="00BE1B8E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63C56993" w14:textId="77777777" w:rsidR="00A0637B" w:rsidRPr="00775963" w:rsidRDefault="00A0637B" w:rsidP="00BE1B8E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3C56994" w14:textId="77777777" w:rsidR="00A0637B" w:rsidRPr="003A4CA2" w:rsidRDefault="00A0637B" w:rsidP="00BE1B8E">
          <w:pPr>
            <w:pStyle w:val="a7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/>
          <w:noWrap/>
          <w:vAlign w:val="center"/>
        </w:tcPr>
        <w:p w14:paraId="63C56995" w14:textId="77777777" w:rsidR="00A0637B" w:rsidRPr="003F379C" w:rsidRDefault="00A0637B" w:rsidP="00BE1B8E">
          <w:pPr>
            <w:pStyle w:val="a7"/>
            <w:rPr>
              <w:noProof/>
            </w:rPr>
          </w:pPr>
        </w:p>
      </w:tc>
      <w:tc>
        <w:tcPr>
          <w:tcW w:w="567" w:type="dxa"/>
          <w:vMerge w:val="restart"/>
          <w:noWrap/>
          <w:vAlign w:val="bottom"/>
        </w:tcPr>
        <w:p w14:paraId="63C56996" w14:textId="77777777" w:rsidR="00A0637B" w:rsidRPr="003F379C" w:rsidRDefault="00A0637B" w:rsidP="00BE1B8E">
          <w:pPr>
            <w:pStyle w:val="a7"/>
            <w:spacing w:line="360" w:lineRule="auto"/>
            <w:jc w:val="center"/>
            <w:rPr>
              <w:noProof/>
              <w:szCs w:val="20"/>
            </w:rPr>
          </w:pP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= </w:instrText>
          </w: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PAGE 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>
            <w:rPr>
              <w:noProof/>
              <w:sz w:val="22"/>
              <w:szCs w:val="20"/>
            </w:rPr>
            <w:instrText>19</w:instrText>
          </w:r>
          <w:r w:rsidRPr="007C2AA9">
            <w:rPr>
              <w:noProof/>
              <w:sz w:val="22"/>
              <w:szCs w:val="20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-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begin"/>
          </w:r>
          <w:r w:rsidRPr="007C2AA9">
            <w:rPr>
              <w:noProof/>
              <w:sz w:val="22"/>
              <w:szCs w:val="20"/>
              <w:lang w:val="en-US"/>
            </w:rPr>
            <w:instrText xml:space="preserve"> PAGEREF  С</w:instrText>
          </w:r>
          <w:r w:rsidRPr="007C2AA9">
            <w:rPr>
              <w:noProof/>
              <w:sz w:val="22"/>
              <w:szCs w:val="20"/>
            </w:rPr>
            <w:instrText>одержание</w:instrText>
          </w:r>
          <w:r w:rsidRPr="007C2AA9">
            <w:rPr>
              <w:noProof/>
              <w:sz w:val="22"/>
              <w:szCs w:val="20"/>
              <w:lang w:val="en-US"/>
            </w:rPr>
            <w:instrText xml:space="preserve">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separate"/>
          </w:r>
          <w:r w:rsidR="000700C3">
            <w:rPr>
              <w:noProof/>
              <w:sz w:val="22"/>
              <w:szCs w:val="20"/>
              <w:lang w:val="en-US"/>
            </w:rPr>
            <w:instrText>2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+ 1</w:instrText>
          </w:r>
          <w:r w:rsidRPr="007C2AA9">
            <w:rPr>
              <w:noProof/>
              <w:sz w:val="22"/>
              <w:szCs w:val="20"/>
            </w:rPr>
            <w:instrText xml:space="preserve">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0700C3">
            <w:rPr>
              <w:noProof/>
              <w:sz w:val="22"/>
              <w:szCs w:val="20"/>
            </w:rPr>
            <w:t>18</w:t>
          </w:r>
          <w:r w:rsidRPr="007C2AA9">
            <w:rPr>
              <w:noProof/>
              <w:sz w:val="22"/>
              <w:szCs w:val="20"/>
            </w:rPr>
            <w:fldChar w:fldCharType="end"/>
          </w:r>
        </w:p>
      </w:tc>
    </w:tr>
    <w:tr w:rsidR="00A0637B" w:rsidRPr="003F379C" w14:paraId="63C569A0" w14:textId="77777777" w:rsidTr="00D73CFB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63C56998" w14:textId="77777777" w:rsidR="00A0637B" w:rsidRPr="00D73CFB" w:rsidRDefault="00A0637B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noWrap/>
          <w:vAlign w:val="center"/>
        </w:tcPr>
        <w:p w14:paraId="63C56999" w14:textId="77777777" w:rsidR="00A0637B" w:rsidRPr="00D73CFB" w:rsidRDefault="00A0637B" w:rsidP="00D73CFB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noWrap/>
          <w:vAlign w:val="center"/>
        </w:tcPr>
        <w:p w14:paraId="63C5699A" w14:textId="77777777" w:rsidR="00A0637B" w:rsidRPr="00D73CFB" w:rsidRDefault="00A0637B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noWrap/>
          <w:vAlign w:val="center"/>
        </w:tcPr>
        <w:p w14:paraId="63C5699B" w14:textId="77777777" w:rsidR="00A0637B" w:rsidRPr="00D73CFB" w:rsidRDefault="00A0637B" w:rsidP="00D73CFB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D73CFB">
            <w:rPr>
              <w:rFonts w:cs="Arial"/>
              <w:noProof/>
              <w:sz w:val="16"/>
              <w:szCs w:val="16"/>
              <w:lang w:val="en-US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noWrap/>
          <w:vAlign w:val="center"/>
        </w:tcPr>
        <w:p w14:paraId="63C5699C" w14:textId="77777777" w:rsidR="00A0637B" w:rsidRPr="00D73CFB" w:rsidRDefault="00A0637B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noWrap/>
          <w:vAlign w:val="center"/>
        </w:tcPr>
        <w:p w14:paraId="63C5699D" w14:textId="77777777" w:rsidR="00A0637B" w:rsidRPr="00D73CFB" w:rsidRDefault="00A0637B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5671" w:type="dxa"/>
          <w:vMerge/>
          <w:noWrap/>
          <w:vAlign w:val="center"/>
        </w:tcPr>
        <w:p w14:paraId="63C5699E" w14:textId="77777777" w:rsidR="00A0637B" w:rsidRPr="003F379C" w:rsidRDefault="00A0637B" w:rsidP="00D73CFB">
          <w:pPr>
            <w:pStyle w:val="a7"/>
            <w:rPr>
              <w:noProof/>
            </w:rPr>
          </w:pPr>
        </w:p>
      </w:tc>
      <w:tc>
        <w:tcPr>
          <w:tcW w:w="567" w:type="dxa"/>
          <w:vMerge/>
          <w:noWrap/>
          <w:vAlign w:val="center"/>
        </w:tcPr>
        <w:p w14:paraId="63C5699F" w14:textId="77777777" w:rsidR="00A0637B" w:rsidRPr="003F379C" w:rsidRDefault="00A0637B" w:rsidP="00D73CFB">
          <w:pPr>
            <w:pStyle w:val="a7"/>
            <w:rPr>
              <w:noProof/>
            </w:rPr>
          </w:pPr>
        </w:p>
      </w:tc>
    </w:tr>
  </w:tbl>
  <w:p w14:paraId="63C569A1" w14:textId="77777777" w:rsidR="00A0637B" w:rsidRPr="004E7E91" w:rsidRDefault="00A0637B" w:rsidP="00330939">
    <w:pPr>
      <w:pStyle w:val="a7"/>
      <w:spacing w:after="20"/>
      <w:ind w:left="-284" w:right="-567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4656" behindDoc="1" locked="0" layoutInCell="1" allowOverlap="1" wp14:anchorId="63C56AD5" wp14:editId="63C56AD6">
              <wp:simplePos x="0" y="0"/>
              <wp:positionH relativeFrom="page">
                <wp:posOffset>900430</wp:posOffset>
              </wp:positionH>
              <wp:positionV relativeFrom="page">
                <wp:posOffset>9785985</wp:posOffset>
              </wp:positionV>
              <wp:extent cx="6300470" cy="539750"/>
              <wp:effectExtent l="0" t="0" r="24130" b="12700"/>
              <wp:wrapNone/>
              <wp:docPr id="293" name="Группа 2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539750"/>
                        <a:chOff x="1418" y="15417"/>
                        <a:chExt cx="9922" cy="850"/>
                      </a:xfrm>
                    </wpg:grpSpPr>
                    <wps:wsp>
                      <wps:cNvPr id="294" name="Line 764"/>
                      <wps:cNvCnPr/>
                      <wps:spPr bwMode="auto">
                        <a:xfrm>
                          <a:off x="1418" y="15417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5" name="Line 765"/>
                      <wps:cNvCnPr/>
                      <wps:spPr bwMode="auto">
                        <a:xfrm>
                          <a:off x="1418" y="15700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6" name="Line 766"/>
                      <wps:cNvCnPr/>
                      <wps:spPr bwMode="auto">
                        <a:xfrm>
                          <a:off x="1418" y="15984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7" name="Line 767"/>
                      <wps:cNvCnPr/>
                      <wps:spPr bwMode="auto">
                        <a:xfrm flipV="1">
                          <a:off x="1985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8" name="Line 768"/>
                      <wps:cNvCnPr/>
                      <wps:spPr bwMode="auto">
                        <a:xfrm flipV="1">
                          <a:off x="2552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9" name="Line 769"/>
                      <wps:cNvCnPr/>
                      <wps:spPr bwMode="auto">
                        <a:xfrm flipV="1">
                          <a:off x="3119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0" name="Line 770"/>
                      <wps:cNvCnPr/>
                      <wps:spPr bwMode="auto">
                        <a:xfrm flipV="1">
                          <a:off x="368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1" name="Line 771"/>
                      <wps:cNvCnPr/>
                      <wps:spPr bwMode="auto">
                        <a:xfrm flipV="1">
                          <a:off x="453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2" name="Line 772"/>
                      <wps:cNvCnPr/>
                      <wps:spPr bwMode="auto">
                        <a:xfrm flipV="1">
                          <a:off x="510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3" name="Line 773"/>
                      <wps:cNvCnPr/>
                      <wps:spPr bwMode="auto">
                        <a:xfrm flipV="1">
                          <a:off x="1077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4" name="Line 774"/>
                      <wps:cNvCnPr/>
                      <wps:spPr bwMode="auto">
                        <a:xfrm>
                          <a:off x="10773" y="15814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93" o:spid="_x0000_s1026" style="position:absolute;margin-left:70.9pt;margin-top:770.55pt;width:496.1pt;height:42.5pt;z-index:-251661824;mso-position-horizontal-relative:page;mso-position-vertical-relative:page" coordorigin="1418,15417" coordsize="9922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">
              <v:line id="Line 764" o:spid="_x0000_s1027" style="position:absolute;visibility:visible;mso-wrap-style:square" from="1418,15417" to="11339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9kDMQAAADcAAAADwAAAGRycy9kb3ducmV2LnhtbESP0WrCQBRE34X+w3ILfTMbrYQaXaVI&#10;hYIgmvoB1+w1Cd29G7Jbk/69Kwg+DjNzhlmuB2vElTrfOFYwSVIQxKXTDVcKTj/b8QcIH5A1Gsek&#10;4J88rFcvoyXm2vV8pGsRKhEh7HNUUIfQ5lL6siaLPnEtcfQurrMYouwqqTvsI9waOU3TTFpsOC7U&#10;2NKmpvK3+LMK+kOxHfY7p+3JbbLGZJPz+5dR6u11+FyACDSEZ/jR/tYKpvMZ3M/EI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T2QMxAAAANwAAAAPAAAAAAAAAAAA&#10;AAAAAKECAABkcnMvZG93bnJldi54bWxQSwUGAAAAAAQABAD5AAAAkgMAAAAA&#10;" strokeweight="1.25pt"/>
              <v:line id="Line 765" o:spid="_x0000_s1028" style="position:absolute;visibility:visible;mso-wrap-style:square" from="1418,15700" to="5103,15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d368UAAADcAAAADwAAAGRycy9kb3ducmV2LnhtbESPQWvCQBSE7wX/w/IEb3WjaLGpq1hF&#10;EHooiV56e2Rfk2j2bdjdavTXuwXB4zAz3zDzZWcacSbna8sKRsMEBHFhdc2lgsN++zoD4QOyxsYy&#10;KbiSh+Wi9zLHVNsLZ3TOQykihH2KCqoQ2lRKX1Rk0A9tSxy9X+sMhihdKbXDS4SbRo6T5E0arDku&#10;VNjSuqLilP8ZBbN96zfX9c/WfrvjLfuaZDTBT6UG/W71ASJQF57hR3unFYzfp/B/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d368UAAADcAAAADwAAAAAAAAAA&#10;AAAAAAChAgAAZHJzL2Rvd25yZXYueG1sUEsFBgAAAAAEAAQA+QAAAJMDAAAAAA==&#10;" strokeweight=".5pt"/>
              <v:line id="Line 766" o:spid="_x0000_s1029" style="position:absolute;visibility:visible;mso-wrap-style:square" from="1418,15984" to="5103,15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Ff4MQAAADcAAAADwAAAGRycy9kb3ducmV2LnhtbESPwWrDMBBE74X8g9hAb40cF0zjRAnB&#10;xFAolNbJB2ysjW0irYyl2u7fV4VCj8PMvGF2h9kaMdLgO8cK1qsEBHHtdMeNgsu5fHoB4QOyRuOY&#10;FHyTh8N+8bDDXLuJP2msQiMihH2OCtoQ+lxKX7dk0a9cTxy9mxsshiiHRuoBpwi3RqZJkkmLHceF&#10;FnsqWqrv1ZdVMH1U5fz+5rS9uCLrTLa+Pp+MUo/L+bgFEWgO/+G/9qtWkG4y+D0Tj4D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0V/gxAAAANwAAAAPAAAAAAAAAAAA&#10;AAAAAKECAABkcnMvZG93bnJldi54bWxQSwUGAAAAAAQABAD5AAAAkgMAAAAA&#10;" strokeweight="1.25pt"/>
              <v:line id="Line 767" o:spid="_x0000_s1030" style="position:absolute;flip:y;visibility:visible;mso-wrap-style:square" from="1985,15417" to="198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swXsUAAADcAAAADwAAAGRycy9kb3ducmV2LnhtbESPQWvCQBSE74L/YXlCb7qph6ppNlKF&#10;QqHtQSvY4zP7TILZtyH7auK/7xaEHoeZ+YbJ1oNr1JW6UHs28DhLQBEX3tZcGjh8vU6XoIIgW2w8&#10;k4EbBVjn41GGqfU97+i6l1JFCIcUDVQibap1KCpyGGa+JY7e2XcOJcqu1LbDPsJdo+dJ8qQd1hwX&#10;KmxpW1Fx2f84A8He+HRcfhz7zeH7IvXiU4b3lTEPk+HlGZTQIP/he/vNGpivFvB3Jh4Bnf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swXsUAAADcAAAADwAAAAAAAAAA&#10;AAAAAAChAgAAZHJzL2Rvd25yZXYueG1sUEsFBgAAAAAEAAQA+QAAAJMDAAAAAA==&#10;" strokeweight="1.25pt"/>
              <v:line id="Line 768" o:spid="_x0000_s1031" style="position:absolute;flip:y;visibility:visible;mso-wrap-style:square" from="2552,15417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SkLMIAAADcAAAADwAAAGRycy9kb3ducmV2LnhtbERPTWvCQBC9C/0PyxR60009VI3ZiC0U&#10;Cm0PpoI9jtkxCWZnQ3Zq4r93DwWPj/edbUbXqgv1ofFs4HmWgCIuvW24MrD/eZ8uQQVBtth6JgNX&#10;CrDJHyYZptYPvKNLIZWKIRxSNFCLdKnWoazJYZj5jjhyJ987lAj7StsehxjuWj1PkhftsOHYUGNH&#10;bzWV5+LPGQj2ysfD8uswvO5/z9IsvmX8XBnz9Dhu16CERrmL/90f1sB8FdfGM/EI6P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vSkLMIAAADcAAAADwAAAAAAAAAAAAAA&#10;AAChAgAAZHJzL2Rvd25yZXYueG1sUEsFBgAAAAAEAAQA+QAAAJADAAAAAA==&#10;" strokeweight="1.25pt"/>
              <v:line id="Line 769" o:spid="_x0000_s1032" style="position:absolute;flip:y;visibility:visible;mso-wrap-style:square" from="3119,15417" to="3119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gBt8UAAADcAAAADwAAAGRycy9kb3ducmV2LnhtbESPQWvCQBSE74L/YXlCb7rRQ2tSV6mF&#10;gtB6qAp6fM2+JsHs25B9mvjvu0LB4zAz3zCLVe9qdaU2VJ4NTCcJKOLc24oLA4f9x3gOKgiyxdoz&#10;GbhRgNVyOFhgZn3H33TdSaEihEOGBkqRJtM65CU5DBPfEEfv17cOJcq20LbFLsJdrWdJ8qwdVhwX&#10;SmzovaT8vLs4A8He+Oc4/zp268PpLNXLVvrP1JinUf/2Ckqol0f4v72xBmZpCvcz8Qjo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bgBt8UAAADcAAAADwAAAAAAAAAA&#10;AAAAAAChAgAAZHJzL2Rvd25yZXYueG1sUEsFBgAAAAAEAAQA+QAAAJMDAAAAAA==&#10;" strokeweight="1.25pt"/>
              <v:line id="Line 770" o:spid="_x0000_s1033" style="position:absolute;flip:y;visibility:visible;mso-wrap-style:square" from="3686,15417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kyMMIAAADcAAAADwAAAGRycy9kb3ducmV2LnhtbERPTWvCQBC9C/0PyxR6000VrMZspBWE&#10;QttDraDHMTtNgtnZkJ2a+O/dQ8Hj431n68E16kJdqD0beJ4koIgLb2suDex/tuMFqCDIFhvPZOBK&#10;Adb5wyjD1Pqev+myk1LFEA4pGqhE2lTrUFTkMEx8Sxy5X985lAi7UtsO+xjuGj1Nkrl2WHNsqLCl&#10;TUXFeffnDAR75dNh8Xno3/bHs9QvXzJ8LI15ehxeV6CEBrmL/93v1sAsifPjmXgEdH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mkyMMIAAADcAAAADwAAAAAAAAAAAAAA&#10;AAChAgAAZHJzL2Rvd25yZXYueG1sUEsFBgAAAAAEAAQA+QAAAJADAAAAAA==&#10;" strokeweight="1.25pt"/>
              <v:line id="Line 771" o:spid="_x0000_s1034" style="position:absolute;flip:y;visibility:visible;mso-wrap-style:square" from="4536,15417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WXq8UAAADcAAAADwAAAGRycy9kb3ducmV2LnhtbESPX2vCQBDE3wt+h2MF3+rFCq1GT7GC&#10;UGj74B/QxzW3JsHcXshtTfz2vULBx2FmfsPMl52r1I2aUHo2MBomoIgzb0vODRz2m+cJqCDIFivP&#10;ZOBOAZaL3tMcU+tb3tJtJ7mKEA4pGihE6lTrkBXkMAx9TRy9i28cSpRNrm2DbYS7Sr8kyat2WHJc&#10;KLCmdUHZdffjDAR75/Nx8nVs3w+nq5Rv39J9To0Z9LvVDJRQJ4/wf/vDGhgnI/g7E4+AXv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SWXq8UAAADcAAAADwAAAAAAAAAA&#10;AAAAAAChAgAAZHJzL2Rvd25yZXYueG1sUEsFBgAAAAAEAAQA+QAAAJMDAAAAAA==&#10;" strokeweight="1.25pt"/>
              <v:line id="Line 772" o:spid="_x0000_s1035" style="position:absolute;flip:y;visibility:visible;mso-wrap-style:square" from="5103,15417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cJ3MUAAADcAAAADwAAAGRycy9kb3ducmV2LnhtbESPQWvCQBSE74X+h+UVequbWmhtdBUV&#10;BKH2YBTs8Zl9TYLZtyH7NPHfu4WCx2FmvmEms97V6kJtqDwbeB0koIhzbysuDOx3q5cRqCDIFmvP&#10;ZOBKAWbTx4cJptZ3vKVLJoWKEA4pGihFmlTrkJfkMAx8Qxy9X986lCjbQtsWuwh3tR4mybt2WHFc&#10;KLGhZUn5KTs7A8Fe+XgYbQ7dYv9zkurjW/qvT2Oen/r5GJRQL/fwf3ttDbwlQ/g7E4+Ant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fcJ3MUAAADcAAAADwAAAAAAAAAA&#10;AAAAAAChAgAAZHJzL2Rvd25yZXYueG1sUEsFBgAAAAAEAAQA+QAAAJMDAAAAAA==&#10;" strokeweight="1.25pt"/>
              <v:line id="Line 773" o:spid="_x0000_s1036" style="position:absolute;flip:y;visibility:visible;mso-wrap-style:square" from="10773,15417" to="1077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usR8UAAADcAAAADwAAAGRycy9kb3ducmV2LnhtbESPX2vCQBDE34V+h2MLfdNLFaqNnqJC&#10;QWj74B+wj2tumwRzeyG3mvjtewXBx2FmfsPMFp2r1JWaUHo28DpIQBFn3pacGzjsP/oTUEGQLVae&#10;ycCNAizmT70Zpta3vKXrTnIVIRxSNFCI1KnWISvIYRj4mjh6v75xKFE2ubYNthHuKj1MkjftsOS4&#10;UGBN64Ky8+7iDAR749Nx8nVsV4efs5Tjb+k+3415ee6WU1BCnTzC9/bGGhglI/g/E4+An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usR8UAAADcAAAADwAAAAAAAAAA&#10;AAAAAAChAgAAZHJzL2Rvd25yZXYueG1sUEsFBgAAAAAEAAQA+QAAAJMDAAAAAA==&#10;" strokeweight="1.25pt"/>
              <v:line id="Line 774" o:spid="_x0000_s1037" style="position:absolute;visibility:visible;mso-wrap-style:square" from="10773,15814" to="11340,1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T+FsIAAADcAAAADwAAAGRycy9kb3ducmV2LnhtbESP0YrCMBRE3wX/IVzBN01dpUg1ioiC&#10;sLC41Q+4Nte2mNyUJmu7f78RhH0cZuYMs9721ogntb52rGA2TUAQF07XXCq4Xo6TJQgfkDUax6Tg&#10;lzxsN8PBGjPtOv6mZx5KESHsM1RQhdBkUvqiIot+6hri6N1dazFE2ZZSt9hFuDXyI0lSabHmuFBh&#10;Q/uKikf+YxV05/zYf306ba9un9Ymnd3mB6PUeNTvViAC9eE//G6ftIJ5soDXmXgE5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6T+FsIAAADcAAAADwAAAAAAAAAAAAAA&#10;AAChAgAAZHJzL2Rvd25yZXYueG1sUEsFBgAAAAAEAAQA+QAAAJADAAAAAA==&#10;" strokeweight="1.25pt"/>
              <w10:wrap anchorx="page" anchory="page"/>
            </v:group>
          </w:pict>
        </mc:Fallback>
      </mc:AlternateContent>
    </w:r>
    <w:r w:rsidRPr="004E7E91">
      <w:rPr>
        <w:noProof/>
      </w:rPr>
      <w:fldChar w:fldCharType="begin"/>
    </w:r>
    <w:r w:rsidRPr="004E7E91">
      <w:rPr>
        <w:noProof/>
      </w:rPr>
      <w:instrText xml:space="preserve"> FILENAME   \* MERGEFORMAT </w:instrText>
    </w:r>
    <w:r w:rsidRPr="004E7E91">
      <w:rPr>
        <w:noProof/>
      </w:rPr>
      <w:fldChar w:fldCharType="separate"/>
    </w:r>
    <w:r w:rsidR="000700C3">
      <w:rPr>
        <w:noProof/>
      </w:rPr>
      <w:t>1750619_1435D-01-703000-PPT1-RU-revС01 - копия.docx</w:t>
    </w:r>
    <w:r w:rsidRPr="004E7E91">
      <w:rPr>
        <w:noProof/>
      </w:rPr>
      <w:fldChar w:fldCharType="end"/>
    </w:r>
    <w:r w:rsidRPr="004E7E91">
      <w:rPr>
        <w:noProof/>
      </w:rPr>
      <w:tab/>
      <w:t>Формат А4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topFromText="567" w:vertAnchor="page" w:horzAnchor="page" w:tblpX="1424" w:tblpY="14000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3402"/>
      <w:gridCol w:w="851"/>
      <w:gridCol w:w="851"/>
      <w:gridCol w:w="1134"/>
    </w:tblGrid>
    <w:tr w:rsidR="00A0637B" w:rsidRPr="003F379C" w14:paraId="63C569B3" w14:textId="77777777" w:rsidTr="008F66FD">
      <w:trPr>
        <w:cantSplit/>
        <w:trHeight w:hRule="exact" w:val="284"/>
      </w:trPr>
      <w:tc>
        <w:tcPr>
          <w:tcW w:w="566" w:type="dxa"/>
          <w:vAlign w:val="center"/>
        </w:tcPr>
        <w:p w14:paraId="63C569AC" w14:textId="77777777" w:rsidR="00A0637B" w:rsidRPr="006F00A0" w:rsidRDefault="00A0637B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AD" w14:textId="77777777" w:rsidR="00A0637B" w:rsidRPr="006F00A0" w:rsidRDefault="00A0637B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AE" w14:textId="77777777" w:rsidR="00A0637B" w:rsidRPr="006F00A0" w:rsidRDefault="00A0637B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AF" w14:textId="77777777" w:rsidR="00A0637B" w:rsidRPr="006F00A0" w:rsidRDefault="00A0637B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vAlign w:val="center"/>
        </w:tcPr>
        <w:p w14:paraId="63C569B0" w14:textId="77777777" w:rsidR="00A0637B" w:rsidRPr="006F00A0" w:rsidRDefault="00A0637B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B1" w14:textId="77777777" w:rsidR="00A0637B" w:rsidRPr="003A4CA2" w:rsidRDefault="00A0637B" w:rsidP="003A4CA2">
          <w:pPr>
            <w:pStyle w:val="a7"/>
            <w:jc w:val="center"/>
            <w:rPr>
              <w:noProof/>
              <w:sz w:val="14"/>
            </w:rPr>
          </w:pPr>
        </w:p>
      </w:tc>
      <w:tc>
        <w:tcPr>
          <w:tcW w:w="6238" w:type="dxa"/>
          <w:gridSpan w:val="4"/>
          <w:vMerge w:val="restart"/>
          <w:vAlign w:val="center"/>
        </w:tcPr>
        <w:p w14:paraId="63C569B2" w14:textId="77777777" w:rsidR="00A0637B" w:rsidRPr="003F379C" w:rsidRDefault="00A0637B" w:rsidP="008F66FD">
          <w:pPr>
            <w:pStyle w:val="a7"/>
            <w:jc w:val="center"/>
            <w:rPr>
              <w:noProof/>
              <w:sz w:val="22"/>
            </w:rPr>
          </w:pPr>
          <w:r w:rsidRPr="003F379C">
            <w:rPr>
              <w:noProof/>
              <w:sz w:val="22"/>
            </w:rPr>
            <w:fldChar w:fldCharType="begin"/>
          </w:r>
          <w:r w:rsidRPr="003F379C">
            <w:rPr>
              <w:noProof/>
              <w:sz w:val="22"/>
            </w:rPr>
            <w:instrText xml:space="preserve"> DOCPROPERTY  ШифрДокумента  \* MERGEFORMAT </w:instrText>
          </w:r>
          <w:r w:rsidRPr="003F379C">
            <w:rPr>
              <w:noProof/>
              <w:sz w:val="22"/>
            </w:rPr>
            <w:fldChar w:fldCharType="separate"/>
          </w:r>
          <w:r w:rsidR="000700C3" w:rsidRPr="000700C3">
            <w:rPr>
              <w:noProof/>
              <w:sz w:val="22"/>
              <w:lang w:val="en-US"/>
            </w:rPr>
            <w:t>1750619</w:t>
          </w:r>
          <w:r w:rsidR="000700C3">
            <w:rPr>
              <w:noProof/>
              <w:sz w:val="22"/>
            </w:rPr>
            <w:t>/1435Д-01-703000</w:t>
          </w:r>
          <w:r w:rsidRPr="003F379C">
            <w:rPr>
              <w:noProof/>
              <w:sz w:val="22"/>
            </w:rPr>
            <w:fldChar w:fldCharType="end"/>
          </w:r>
          <w:r w:rsidRPr="003F379C">
            <w:rPr>
              <w:noProof/>
              <w:sz w:val="22"/>
              <w:lang w:val="en-US"/>
            </w:rPr>
            <w:t>-</w:t>
          </w:r>
          <w:r w:rsidRPr="003F379C">
            <w:rPr>
              <w:noProof/>
              <w:sz w:val="22"/>
            </w:rPr>
            <w:fldChar w:fldCharType="begin"/>
          </w:r>
          <w:r w:rsidRPr="003F379C">
            <w:rPr>
              <w:noProof/>
              <w:sz w:val="22"/>
            </w:rPr>
            <w:instrText xml:space="preserve"> DOCPROPERTY  КодДисциплины  \* MERGEFORMAT </w:instrText>
          </w:r>
          <w:r w:rsidRPr="003F379C">
            <w:rPr>
              <w:noProof/>
              <w:sz w:val="22"/>
            </w:rPr>
            <w:fldChar w:fldCharType="separate"/>
          </w:r>
          <w:r w:rsidR="000700C3">
            <w:rPr>
              <w:noProof/>
              <w:sz w:val="22"/>
            </w:rPr>
            <w:t>ППТ1</w:t>
          </w:r>
          <w:r w:rsidRPr="003F379C">
            <w:rPr>
              <w:noProof/>
              <w:sz w:val="22"/>
            </w:rPr>
            <w:fldChar w:fldCharType="end"/>
          </w:r>
          <w:r w:rsidRPr="003F379C">
            <w:rPr>
              <w:noProof/>
              <w:sz w:val="22"/>
              <w:lang w:val="en-US"/>
            </w:rPr>
            <w:t>-</w:t>
          </w:r>
          <w:r w:rsidRPr="003F379C">
            <w:rPr>
              <w:noProof/>
              <w:sz w:val="22"/>
            </w:rPr>
            <w:t>С</w:t>
          </w:r>
        </w:p>
      </w:tc>
    </w:tr>
    <w:tr w:rsidR="00A0637B" w:rsidRPr="003F379C" w14:paraId="63C569BB" w14:textId="77777777" w:rsidTr="008F66FD">
      <w:trPr>
        <w:cantSplit/>
        <w:trHeight w:hRule="exact" w:val="284"/>
      </w:trPr>
      <w:tc>
        <w:tcPr>
          <w:tcW w:w="566" w:type="dxa"/>
          <w:vAlign w:val="center"/>
        </w:tcPr>
        <w:p w14:paraId="63C569B4" w14:textId="0DD1CA18" w:rsidR="00A0637B" w:rsidRPr="006F00A0" w:rsidRDefault="00A0637B" w:rsidP="00A95158">
          <w:pPr>
            <w:pStyle w:val="a7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С01</w:t>
          </w:r>
        </w:p>
      </w:tc>
      <w:tc>
        <w:tcPr>
          <w:tcW w:w="567" w:type="dxa"/>
          <w:vAlign w:val="center"/>
        </w:tcPr>
        <w:p w14:paraId="63C569B5" w14:textId="64D56DB9" w:rsidR="00A0637B" w:rsidRPr="006F00A0" w:rsidRDefault="00A0637B" w:rsidP="00A95158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B6" w14:textId="0DBE9E8E" w:rsidR="00A0637B" w:rsidRPr="006F00A0" w:rsidRDefault="00A0637B" w:rsidP="00A95158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B7" w14:textId="507403B2" w:rsidR="00A0637B" w:rsidRPr="003F1DBF" w:rsidRDefault="00A0637B" w:rsidP="00A95158">
          <w:pPr>
            <w:pStyle w:val="a7"/>
            <w:jc w:val="center"/>
            <w:rPr>
              <w:rFonts w:cs="Arial"/>
              <w:noProof/>
              <w:sz w:val="14"/>
              <w:szCs w:val="14"/>
            </w:rPr>
          </w:pPr>
        </w:p>
      </w:tc>
      <w:tc>
        <w:tcPr>
          <w:tcW w:w="851" w:type="dxa"/>
          <w:vAlign w:val="center"/>
        </w:tcPr>
        <w:p w14:paraId="63C569B8" w14:textId="77777777" w:rsidR="00A0637B" w:rsidRPr="006F00A0" w:rsidRDefault="00A0637B" w:rsidP="00A95158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3C569B9" w14:textId="4DACF363" w:rsidR="00A0637B" w:rsidRPr="003A4CA2" w:rsidRDefault="00A0637B" w:rsidP="00A95158">
          <w:pPr>
            <w:pStyle w:val="a7"/>
            <w:jc w:val="center"/>
            <w:rPr>
              <w:noProof/>
              <w:sz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 w:rsidR="000700C3">
            <w:rPr>
              <w:noProof/>
              <w:sz w:val="14"/>
              <w:szCs w:val="14"/>
            </w:rPr>
            <w:t>03.07.20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6238" w:type="dxa"/>
          <w:gridSpan w:val="4"/>
          <w:vMerge/>
          <w:vAlign w:val="center"/>
        </w:tcPr>
        <w:p w14:paraId="63C569BA" w14:textId="77777777" w:rsidR="00A0637B" w:rsidRPr="003F379C" w:rsidRDefault="00A0637B" w:rsidP="00A95158">
          <w:pPr>
            <w:pStyle w:val="a7"/>
            <w:rPr>
              <w:noProof/>
            </w:rPr>
          </w:pPr>
        </w:p>
      </w:tc>
    </w:tr>
    <w:tr w:rsidR="00A0637B" w:rsidRPr="003F379C" w14:paraId="63C569C3" w14:textId="77777777" w:rsidTr="008F66FD">
      <w:trPr>
        <w:cantSplit/>
        <w:trHeight w:hRule="exact" w:val="284"/>
      </w:trPr>
      <w:tc>
        <w:tcPr>
          <w:tcW w:w="566" w:type="dxa"/>
          <w:vAlign w:val="center"/>
        </w:tcPr>
        <w:p w14:paraId="63C569BC" w14:textId="77777777" w:rsidR="00A0637B" w:rsidRPr="00D73CFB" w:rsidRDefault="00A0637B" w:rsidP="00911298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vAlign w:val="center"/>
        </w:tcPr>
        <w:p w14:paraId="63C569BD" w14:textId="77777777" w:rsidR="00A0637B" w:rsidRPr="00D73CFB" w:rsidRDefault="00A0637B" w:rsidP="00911298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vAlign w:val="center"/>
        </w:tcPr>
        <w:p w14:paraId="63C569BE" w14:textId="77777777" w:rsidR="00A0637B" w:rsidRPr="00D73CFB" w:rsidRDefault="00A0637B" w:rsidP="00911298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vAlign w:val="center"/>
        </w:tcPr>
        <w:p w14:paraId="63C569BF" w14:textId="77777777" w:rsidR="00A0637B" w:rsidRPr="003F1DBF" w:rsidRDefault="00A0637B" w:rsidP="00911298">
          <w:pPr>
            <w:pStyle w:val="a7"/>
            <w:jc w:val="center"/>
            <w:rPr>
              <w:rFonts w:cs="Arial"/>
              <w:noProof/>
              <w:sz w:val="14"/>
              <w:szCs w:val="14"/>
            </w:rPr>
          </w:pPr>
          <w:r w:rsidRPr="003F1DBF">
            <w:rPr>
              <w:rFonts w:cs="Arial"/>
              <w:noProof/>
              <w:sz w:val="14"/>
              <w:szCs w:val="14"/>
            </w:rPr>
            <w:t>№</w:t>
          </w:r>
          <w:r w:rsidRPr="003F1DBF">
            <w:rPr>
              <w:rFonts w:cs="Arial"/>
              <w:noProof/>
              <w:sz w:val="14"/>
              <w:szCs w:val="14"/>
              <w:lang w:val="en-US"/>
            </w:rPr>
            <w:t xml:space="preserve"> </w:t>
          </w:r>
          <w:r w:rsidRPr="003F1DBF">
            <w:rPr>
              <w:rFonts w:cs="Arial"/>
              <w:noProof/>
              <w:sz w:val="14"/>
              <w:szCs w:val="14"/>
            </w:rPr>
            <w:t>док.</w:t>
          </w:r>
        </w:p>
      </w:tc>
      <w:tc>
        <w:tcPr>
          <w:tcW w:w="851" w:type="dxa"/>
          <w:vAlign w:val="center"/>
        </w:tcPr>
        <w:p w14:paraId="63C569C0" w14:textId="77777777" w:rsidR="00A0637B" w:rsidRPr="00D73CFB" w:rsidRDefault="00A0637B" w:rsidP="00911298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vAlign w:val="center"/>
        </w:tcPr>
        <w:p w14:paraId="63C569C1" w14:textId="77777777" w:rsidR="00A0637B" w:rsidRPr="00D73CFB" w:rsidRDefault="00A0637B" w:rsidP="00911298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6238" w:type="dxa"/>
          <w:gridSpan w:val="4"/>
          <w:vMerge/>
          <w:vAlign w:val="center"/>
        </w:tcPr>
        <w:p w14:paraId="63C569C2" w14:textId="77777777" w:rsidR="00A0637B" w:rsidRPr="003F379C" w:rsidRDefault="00A0637B" w:rsidP="00911298">
          <w:pPr>
            <w:pStyle w:val="a7"/>
            <w:rPr>
              <w:noProof/>
            </w:rPr>
          </w:pPr>
        </w:p>
      </w:tc>
    </w:tr>
    <w:tr w:rsidR="00A0637B" w:rsidRPr="003F379C" w14:paraId="63C569CC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63C569C4" w14:textId="77777777" w:rsidR="00A0637B" w:rsidRPr="00D73CFB" w:rsidRDefault="00A0637B" w:rsidP="00911298">
          <w:pPr>
            <w:pStyle w:val="a7"/>
            <w:rPr>
              <w:noProof/>
              <w:sz w:val="18"/>
              <w:szCs w:val="18"/>
            </w:rPr>
          </w:pPr>
          <w:r w:rsidRPr="00D73CFB">
            <w:rPr>
              <w:noProof/>
              <w:sz w:val="18"/>
              <w:szCs w:val="18"/>
            </w:rPr>
            <w:t>Разраб.</w:t>
          </w:r>
        </w:p>
      </w:tc>
      <w:tc>
        <w:tcPr>
          <w:tcW w:w="1134" w:type="dxa"/>
          <w:gridSpan w:val="2"/>
          <w:noWrap/>
          <w:vAlign w:val="center"/>
        </w:tcPr>
        <w:p w14:paraId="63C569C5" w14:textId="77777777" w:rsidR="00A0637B" w:rsidRPr="00D73CFB" w:rsidRDefault="00A0637B" w:rsidP="00911298">
          <w:pPr>
            <w:pStyle w:val="a7"/>
            <w:ind w:left="57"/>
            <w:rPr>
              <w:noProof/>
              <w:sz w:val="18"/>
              <w:szCs w:val="18"/>
            </w:rPr>
          </w:pPr>
          <w:r w:rsidRPr="00D73CFB">
            <w:rPr>
              <w:noProof/>
              <w:sz w:val="18"/>
              <w:szCs w:val="18"/>
            </w:rPr>
            <w:fldChar w:fldCharType="begin"/>
          </w:r>
          <w:r w:rsidRPr="00D73CFB">
            <w:rPr>
              <w:noProof/>
              <w:sz w:val="18"/>
              <w:szCs w:val="18"/>
            </w:rPr>
            <w:instrText xml:space="preserve"> DOCPROPERTY  Разраб  \* MERGEFORMAT </w:instrText>
          </w:r>
          <w:r w:rsidRPr="00D73CFB">
            <w:rPr>
              <w:noProof/>
              <w:sz w:val="18"/>
              <w:szCs w:val="18"/>
            </w:rPr>
            <w:fldChar w:fldCharType="separate"/>
          </w:r>
          <w:r w:rsidR="000700C3">
            <w:rPr>
              <w:noProof/>
              <w:sz w:val="18"/>
              <w:szCs w:val="18"/>
            </w:rPr>
            <w:t>Юрченко</w:t>
          </w:r>
          <w:r w:rsidRPr="00D73CFB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851" w:type="dxa"/>
          <w:noWrap/>
          <w:vAlign w:val="center"/>
        </w:tcPr>
        <w:p w14:paraId="63C569C6" w14:textId="77777777" w:rsidR="00A0637B" w:rsidRPr="006F00A0" w:rsidRDefault="00A0637B" w:rsidP="00911298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3C569C7" w14:textId="77777777" w:rsidR="00A0637B" w:rsidRPr="00D73CFB" w:rsidRDefault="00A0637B" w:rsidP="00911298">
          <w:pPr>
            <w:pStyle w:val="a7"/>
            <w:jc w:val="center"/>
            <w:rPr>
              <w:noProof/>
              <w:sz w:val="14"/>
              <w:szCs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 w:rsidR="000700C3">
            <w:rPr>
              <w:noProof/>
              <w:sz w:val="14"/>
              <w:szCs w:val="14"/>
            </w:rPr>
            <w:t>03.07.20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3402" w:type="dxa"/>
          <w:vMerge w:val="restart"/>
          <w:vAlign w:val="center"/>
        </w:tcPr>
        <w:p w14:paraId="63C569C8" w14:textId="5B39F4AA" w:rsidR="00A0637B" w:rsidRPr="00642D64" w:rsidRDefault="00A0637B" w:rsidP="00911298">
          <w:pPr>
            <w:pStyle w:val="a7"/>
            <w:jc w:val="center"/>
            <w:rPr>
              <w:noProof/>
              <w:sz w:val="22"/>
              <w:lang w:val="en-US"/>
            </w:rPr>
          </w:pPr>
          <w:r w:rsidRPr="003F379C">
            <w:rPr>
              <w:noProof/>
              <w:sz w:val="22"/>
            </w:rPr>
            <w:t xml:space="preserve">Содержание </w:t>
          </w:r>
          <w:r>
            <w:rPr>
              <w:noProof/>
              <w:sz w:val="22"/>
            </w:rPr>
            <w:t>ПМТ1</w:t>
          </w:r>
        </w:p>
      </w:tc>
      <w:tc>
        <w:tcPr>
          <w:tcW w:w="851" w:type="dxa"/>
          <w:vAlign w:val="center"/>
        </w:tcPr>
        <w:p w14:paraId="63C569C9" w14:textId="77777777" w:rsidR="00A0637B" w:rsidRPr="003F379C" w:rsidRDefault="00A0637B" w:rsidP="00911298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Стадия</w:t>
          </w:r>
        </w:p>
      </w:tc>
      <w:tc>
        <w:tcPr>
          <w:tcW w:w="851" w:type="dxa"/>
          <w:vAlign w:val="center"/>
        </w:tcPr>
        <w:p w14:paraId="63C569CA" w14:textId="77777777" w:rsidR="00A0637B" w:rsidRPr="003F379C" w:rsidRDefault="00A0637B" w:rsidP="00911298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  <w:tc>
        <w:tcPr>
          <w:tcW w:w="1134" w:type="dxa"/>
          <w:vAlign w:val="center"/>
        </w:tcPr>
        <w:p w14:paraId="63C569CB" w14:textId="77777777" w:rsidR="00A0637B" w:rsidRPr="003F379C" w:rsidRDefault="00A0637B" w:rsidP="00911298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Листов</w:t>
          </w:r>
        </w:p>
      </w:tc>
    </w:tr>
    <w:tr w:rsidR="00A0637B" w:rsidRPr="003F379C" w14:paraId="63C569D5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63C569CD" w14:textId="77777777" w:rsidR="00A0637B" w:rsidRPr="00D73CFB" w:rsidRDefault="00A0637B" w:rsidP="00911298">
          <w:pPr>
            <w:pStyle w:val="a7"/>
            <w:rPr>
              <w:noProof/>
              <w:sz w:val="18"/>
              <w:szCs w:val="18"/>
            </w:rPr>
          </w:pPr>
        </w:p>
      </w:tc>
      <w:tc>
        <w:tcPr>
          <w:tcW w:w="1134" w:type="dxa"/>
          <w:gridSpan w:val="2"/>
          <w:noWrap/>
          <w:vAlign w:val="center"/>
        </w:tcPr>
        <w:p w14:paraId="63C569CE" w14:textId="77777777" w:rsidR="00A0637B" w:rsidRPr="00D73CFB" w:rsidRDefault="00A0637B" w:rsidP="00911298">
          <w:pPr>
            <w:pStyle w:val="a7"/>
            <w:ind w:left="57"/>
            <w:rPr>
              <w:noProof/>
              <w:sz w:val="18"/>
              <w:szCs w:val="18"/>
              <w:lang w:val="en-US"/>
            </w:rPr>
          </w:pPr>
        </w:p>
      </w:tc>
      <w:tc>
        <w:tcPr>
          <w:tcW w:w="851" w:type="dxa"/>
          <w:noWrap/>
          <w:vAlign w:val="center"/>
        </w:tcPr>
        <w:p w14:paraId="63C569CF" w14:textId="77777777" w:rsidR="00A0637B" w:rsidRPr="006F00A0" w:rsidRDefault="00A0637B" w:rsidP="00911298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3C569D0" w14:textId="77777777" w:rsidR="00A0637B" w:rsidRPr="00D73CFB" w:rsidRDefault="00A0637B" w:rsidP="00911298">
          <w:pPr>
            <w:pStyle w:val="a7"/>
            <w:jc w:val="center"/>
            <w:rPr>
              <w:noProof/>
              <w:sz w:val="14"/>
              <w:szCs w:val="14"/>
            </w:rPr>
          </w:pPr>
        </w:p>
      </w:tc>
      <w:tc>
        <w:tcPr>
          <w:tcW w:w="3402" w:type="dxa"/>
          <w:vMerge/>
          <w:vAlign w:val="center"/>
        </w:tcPr>
        <w:p w14:paraId="63C569D1" w14:textId="77777777" w:rsidR="00A0637B" w:rsidRPr="003F379C" w:rsidRDefault="00A0637B" w:rsidP="00911298">
          <w:pPr>
            <w:pStyle w:val="a7"/>
            <w:rPr>
              <w:noProof/>
            </w:rPr>
          </w:pPr>
        </w:p>
      </w:tc>
      <w:tc>
        <w:tcPr>
          <w:tcW w:w="851" w:type="dxa"/>
          <w:vAlign w:val="center"/>
        </w:tcPr>
        <w:p w14:paraId="63C569D2" w14:textId="5DE7788E" w:rsidR="00A0637B" w:rsidRPr="003F379C" w:rsidRDefault="00A0637B" w:rsidP="00911298">
          <w:pPr>
            <w:pStyle w:val="a7"/>
            <w:jc w:val="center"/>
            <w:rPr>
              <w:noProof/>
            </w:rPr>
          </w:pPr>
          <w:r>
            <w:rPr>
              <w:noProof/>
            </w:rPr>
            <w:t>Р</w:t>
          </w:r>
        </w:p>
      </w:tc>
      <w:tc>
        <w:tcPr>
          <w:tcW w:w="851" w:type="dxa"/>
          <w:vAlign w:val="center"/>
        </w:tcPr>
        <w:p w14:paraId="63C569D3" w14:textId="77777777" w:rsidR="00A0637B" w:rsidRPr="003F379C" w:rsidRDefault="00A0637B" w:rsidP="00911298">
          <w:pPr>
            <w:pStyle w:val="a7"/>
            <w:jc w:val="center"/>
            <w:rPr>
              <w:noProof/>
            </w:rPr>
          </w:pPr>
          <w:r w:rsidRPr="003F379C">
            <w:rPr>
              <w:noProof/>
              <w:lang w:val="en-US"/>
            </w:rPr>
            <w:fldChar w:fldCharType="begin"/>
          </w:r>
          <w:r w:rsidRPr="003F379C">
            <w:rPr>
              <w:noProof/>
              <w:lang w:val="en-US"/>
            </w:rPr>
            <w:instrText xml:space="preserve"> IF </w:instrText>
          </w:r>
          <w:r w:rsidRPr="003F379C">
            <w:rPr>
              <w:noProof/>
              <w:lang w:val="en-US"/>
            </w:rPr>
            <w:fldChar w:fldCharType="begin"/>
          </w:r>
          <w:r w:rsidRPr="003F379C">
            <w:rPr>
              <w:noProof/>
              <w:lang w:val="en-US"/>
            </w:rPr>
            <w:instrText xml:space="preserve"> SECTIONPAGES </w:instrText>
          </w:r>
          <w:r w:rsidRPr="003F379C">
            <w:rPr>
              <w:noProof/>
              <w:lang w:val="en-US"/>
            </w:rPr>
            <w:fldChar w:fldCharType="separate"/>
          </w:r>
          <w:r w:rsidR="000700C3">
            <w:rPr>
              <w:noProof/>
              <w:lang w:val="en-US"/>
            </w:rPr>
            <w:instrText>1</w:instrText>
          </w:r>
          <w:r w:rsidRPr="003F379C">
            <w:rPr>
              <w:noProof/>
            </w:rPr>
            <w:fldChar w:fldCharType="end"/>
          </w:r>
          <w:r w:rsidRPr="003F379C">
            <w:rPr>
              <w:noProof/>
              <w:lang w:val="en-US"/>
            </w:rPr>
            <w:instrText xml:space="preserve"> &lt;&gt; "1" 1  \* MERGEFORMAT </w:instrText>
          </w:r>
          <w:r w:rsidRPr="003F379C">
            <w:rPr>
              <w:noProof/>
            </w:rPr>
            <w:fldChar w:fldCharType="end"/>
          </w:r>
        </w:p>
      </w:tc>
      <w:tc>
        <w:tcPr>
          <w:tcW w:w="1134" w:type="dxa"/>
          <w:vAlign w:val="center"/>
        </w:tcPr>
        <w:p w14:paraId="63C569D4" w14:textId="661F9C9F" w:rsidR="00A0637B" w:rsidRPr="003F379C" w:rsidRDefault="00A0637B" w:rsidP="00911298">
          <w:pPr>
            <w:pStyle w:val="a7"/>
            <w:jc w:val="center"/>
            <w:rPr>
              <w:noProof/>
            </w:rPr>
          </w:pPr>
          <w:r>
            <w:rPr>
              <w:noProof/>
            </w:rPr>
            <w:t>1</w:t>
          </w:r>
        </w:p>
      </w:tc>
    </w:tr>
    <w:tr w:rsidR="00A0637B" w:rsidRPr="003F379C" w14:paraId="63C569DC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63C569D6" w14:textId="77777777" w:rsidR="00A0637B" w:rsidRPr="00D73CFB" w:rsidRDefault="00A0637B" w:rsidP="00911298">
          <w:pPr>
            <w:pStyle w:val="a7"/>
            <w:rPr>
              <w:noProof/>
              <w:sz w:val="18"/>
              <w:szCs w:val="18"/>
            </w:rPr>
          </w:pPr>
        </w:p>
      </w:tc>
      <w:tc>
        <w:tcPr>
          <w:tcW w:w="1134" w:type="dxa"/>
          <w:gridSpan w:val="2"/>
          <w:noWrap/>
          <w:vAlign w:val="center"/>
        </w:tcPr>
        <w:p w14:paraId="63C569D7" w14:textId="77777777" w:rsidR="00A0637B" w:rsidRPr="00D73CFB" w:rsidRDefault="00A0637B" w:rsidP="00911298">
          <w:pPr>
            <w:pStyle w:val="a7"/>
            <w:ind w:left="57"/>
            <w:rPr>
              <w:noProof/>
              <w:sz w:val="18"/>
              <w:szCs w:val="18"/>
            </w:rPr>
          </w:pPr>
        </w:p>
      </w:tc>
      <w:tc>
        <w:tcPr>
          <w:tcW w:w="851" w:type="dxa"/>
          <w:noWrap/>
          <w:vAlign w:val="center"/>
        </w:tcPr>
        <w:p w14:paraId="63C569D8" w14:textId="77777777" w:rsidR="00A0637B" w:rsidRPr="006F00A0" w:rsidRDefault="00A0637B" w:rsidP="00911298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3C569D9" w14:textId="77777777" w:rsidR="00A0637B" w:rsidRPr="00D73CFB" w:rsidRDefault="00A0637B" w:rsidP="00911298">
          <w:pPr>
            <w:pStyle w:val="a7"/>
            <w:jc w:val="center"/>
            <w:rPr>
              <w:noProof/>
              <w:sz w:val="14"/>
              <w:szCs w:val="14"/>
            </w:rPr>
          </w:pPr>
        </w:p>
      </w:tc>
      <w:tc>
        <w:tcPr>
          <w:tcW w:w="3402" w:type="dxa"/>
          <w:vMerge/>
          <w:vAlign w:val="center"/>
        </w:tcPr>
        <w:p w14:paraId="63C569DA" w14:textId="77777777" w:rsidR="00A0637B" w:rsidRPr="003F379C" w:rsidRDefault="00A0637B" w:rsidP="00911298">
          <w:pPr>
            <w:pStyle w:val="a7"/>
            <w:rPr>
              <w:noProof/>
            </w:rPr>
          </w:pPr>
        </w:p>
      </w:tc>
      <w:tc>
        <w:tcPr>
          <w:tcW w:w="2836" w:type="dxa"/>
          <w:gridSpan w:val="3"/>
          <w:vMerge w:val="restart"/>
          <w:tcMar>
            <w:left w:w="57" w:type="dxa"/>
            <w:right w:w="57" w:type="dxa"/>
          </w:tcMar>
          <w:vAlign w:val="center"/>
        </w:tcPr>
        <w:p w14:paraId="63C569DB" w14:textId="77777777" w:rsidR="00A0637B" w:rsidRPr="003F379C" w:rsidRDefault="00A0637B" w:rsidP="00911298">
          <w:pPr>
            <w:pStyle w:val="a7"/>
            <w:jc w:val="center"/>
            <w:rPr>
              <w:noProof/>
              <w:szCs w:val="20"/>
            </w:rPr>
          </w:pPr>
          <w:r w:rsidRPr="003F379C">
            <w:rPr>
              <w:rFonts w:cs="Arial"/>
              <w:noProof/>
              <w:szCs w:val="20"/>
            </w:rPr>
            <w:t>ООО «НК «Роснефть» - НТЦ»</w:t>
          </w:r>
        </w:p>
      </w:tc>
    </w:tr>
    <w:tr w:rsidR="00A0637B" w:rsidRPr="003F379C" w14:paraId="63C569E3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63C569DD" w14:textId="270D1C8D" w:rsidR="00A0637B" w:rsidRPr="00D73CFB" w:rsidRDefault="00A0637B" w:rsidP="00911298">
          <w:pPr>
            <w:pStyle w:val="a7"/>
            <w:rPr>
              <w:noProof/>
              <w:sz w:val="18"/>
              <w:szCs w:val="18"/>
            </w:rPr>
          </w:pPr>
        </w:p>
      </w:tc>
      <w:tc>
        <w:tcPr>
          <w:tcW w:w="1134" w:type="dxa"/>
          <w:gridSpan w:val="2"/>
          <w:noWrap/>
          <w:vAlign w:val="center"/>
        </w:tcPr>
        <w:p w14:paraId="63C569DE" w14:textId="2E52517E" w:rsidR="00A0637B" w:rsidRPr="00D73CFB" w:rsidRDefault="00A0637B" w:rsidP="00911298">
          <w:pPr>
            <w:pStyle w:val="a7"/>
            <w:ind w:left="57"/>
            <w:rPr>
              <w:noProof/>
              <w:sz w:val="18"/>
              <w:szCs w:val="18"/>
            </w:rPr>
          </w:pPr>
        </w:p>
      </w:tc>
      <w:tc>
        <w:tcPr>
          <w:tcW w:w="851" w:type="dxa"/>
          <w:noWrap/>
          <w:vAlign w:val="center"/>
        </w:tcPr>
        <w:p w14:paraId="63C569DF" w14:textId="77777777" w:rsidR="00A0637B" w:rsidRPr="006F00A0" w:rsidRDefault="00A0637B" w:rsidP="00911298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3C569E0" w14:textId="1408BD49" w:rsidR="00A0637B" w:rsidRPr="00D73CFB" w:rsidRDefault="00A0637B" w:rsidP="00911298">
          <w:pPr>
            <w:pStyle w:val="a7"/>
            <w:jc w:val="center"/>
            <w:rPr>
              <w:noProof/>
              <w:sz w:val="14"/>
              <w:szCs w:val="14"/>
            </w:rPr>
          </w:pPr>
        </w:p>
      </w:tc>
      <w:tc>
        <w:tcPr>
          <w:tcW w:w="3402" w:type="dxa"/>
          <w:vMerge/>
          <w:vAlign w:val="center"/>
        </w:tcPr>
        <w:p w14:paraId="63C569E1" w14:textId="77777777" w:rsidR="00A0637B" w:rsidRPr="003F379C" w:rsidRDefault="00A0637B" w:rsidP="00911298">
          <w:pPr>
            <w:pStyle w:val="a7"/>
            <w:rPr>
              <w:noProof/>
            </w:rPr>
          </w:pPr>
        </w:p>
      </w:tc>
      <w:tc>
        <w:tcPr>
          <w:tcW w:w="2836" w:type="dxa"/>
          <w:gridSpan w:val="3"/>
          <w:vMerge/>
          <w:vAlign w:val="center"/>
        </w:tcPr>
        <w:p w14:paraId="63C569E2" w14:textId="77777777" w:rsidR="00A0637B" w:rsidRPr="003F379C" w:rsidRDefault="00A0637B" w:rsidP="00911298">
          <w:pPr>
            <w:pStyle w:val="a7"/>
            <w:rPr>
              <w:noProof/>
            </w:rPr>
          </w:pPr>
        </w:p>
      </w:tc>
    </w:tr>
    <w:tr w:rsidR="00A0637B" w:rsidRPr="003F379C" w14:paraId="63C569EA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63C569E4" w14:textId="77777777" w:rsidR="00A0637B" w:rsidRPr="00D73CFB" w:rsidRDefault="00A0637B" w:rsidP="00911298">
          <w:pPr>
            <w:pStyle w:val="a7"/>
            <w:rPr>
              <w:noProof/>
              <w:sz w:val="18"/>
              <w:szCs w:val="18"/>
            </w:rPr>
          </w:pPr>
          <w:r w:rsidRPr="00D73CFB">
            <w:rPr>
              <w:noProof/>
              <w:sz w:val="18"/>
              <w:szCs w:val="18"/>
            </w:rPr>
            <w:t>ГИП</w:t>
          </w:r>
        </w:p>
      </w:tc>
      <w:tc>
        <w:tcPr>
          <w:tcW w:w="1134" w:type="dxa"/>
          <w:gridSpan w:val="2"/>
          <w:noWrap/>
          <w:vAlign w:val="center"/>
        </w:tcPr>
        <w:p w14:paraId="63C569E5" w14:textId="77777777" w:rsidR="00A0637B" w:rsidRPr="00DC718C" w:rsidRDefault="00A0637B" w:rsidP="00911298">
          <w:pPr>
            <w:pStyle w:val="a7"/>
            <w:ind w:left="57"/>
            <w:rPr>
              <w:noProof/>
              <w:spacing w:val="-14"/>
              <w:sz w:val="16"/>
              <w:szCs w:val="16"/>
            </w:rPr>
          </w:pPr>
          <w:r w:rsidRPr="00A95158">
            <w:rPr>
              <w:noProof/>
              <w:sz w:val="18"/>
              <w:szCs w:val="18"/>
            </w:rPr>
            <w:fldChar w:fldCharType="begin"/>
          </w:r>
          <w:r w:rsidRPr="00A95158">
            <w:rPr>
              <w:noProof/>
              <w:sz w:val="18"/>
              <w:szCs w:val="18"/>
            </w:rPr>
            <w:instrText xml:space="preserve"> DOCPROPERTY  ГИП  \* MERGEFORMAT </w:instrText>
          </w:r>
          <w:r w:rsidRPr="00A95158">
            <w:rPr>
              <w:noProof/>
              <w:sz w:val="18"/>
              <w:szCs w:val="18"/>
            </w:rPr>
            <w:fldChar w:fldCharType="separate"/>
          </w:r>
          <w:r w:rsidR="000700C3">
            <w:rPr>
              <w:noProof/>
              <w:sz w:val="18"/>
              <w:szCs w:val="18"/>
            </w:rPr>
            <w:t>Дьяченко</w:t>
          </w:r>
          <w:r w:rsidRPr="00A95158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851" w:type="dxa"/>
          <w:noWrap/>
          <w:vAlign w:val="center"/>
        </w:tcPr>
        <w:p w14:paraId="63C569E6" w14:textId="77777777" w:rsidR="00A0637B" w:rsidRPr="006F00A0" w:rsidRDefault="00A0637B" w:rsidP="00911298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3C569E7" w14:textId="77777777" w:rsidR="00A0637B" w:rsidRPr="00D73CFB" w:rsidRDefault="00A0637B" w:rsidP="00911298">
          <w:pPr>
            <w:pStyle w:val="a7"/>
            <w:jc w:val="center"/>
            <w:rPr>
              <w:noProof/>
              <w:sz w:val="14"/>
              <w:szCs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 w:rsidR="000700C3">
            <w:rPr>
              <w:noProof/>
              <w:sz w:val="14"/>
              <w:szCs w:val="14"/>
            </w:rPr>
            <w:t>03.07.20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3402" w:type="dxa"/>
          <w:vMerge/>
          <w:vAlign w:val="center"/>
        </w:tcPr>
        <w:p w14:paraId="63C569E8" w14:textId="77777777" w:rsidR="00A0637B" w:rsidRPr="003F379C" w:rsidRDefault="00A0637B" w:rsidP="00911298">
          <w:pPr>
            <w:pStyle w:val="a7"/>
            <w:rPr>
              <w:noProof/>
            </w:rPr>
          </w:pPr>
        </w:p>
      </w:tc>
      <w:tc>
        <w:tcPr>
          <w:tcW w:w="2836" w:type="dxa"/>
          <w:gridSpan w:val="3"/>
          <w:vMerge/>
          <w:vAlign w:val="center"/>
        </w:tcPr>
        <w:p w14:paraId="63C569E9" w14:textId="77777777" w:rsidR="00A0637B" w:rsidRPr="003F379C" w:rsidRDefault="00A0637B" w:rsidP="00911298">
          <w:pPr>
            <w:pStyle w:val="a7"/>
            <w:rPr>
              <w:noProof/>
            </w:rPr>
          </w:pPr>
        </w:p>
      </w:tc>
    </w:tr>
  </w:tbl>
  <w:p w14:paraId="63C569EB" w14:textId="77777777" w:rsidR="00A0637B" w:rsidRPr="004E7E91" w:rsidRDefault="00A0637B" w:rsidP="00A30897">
    <w:pPr>
      <w:pStyle w:val="a7"/>
      <w:spacing w:after="20"/>
      <w:ind w:left="-284" w:right="-567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2608" behindDoc="1" locked="0" layoutInCell="1" allowOverlap="1" wp14:anchorId="63C56AD9" wp14:editId="63C56ADA">
              <wp:simplePos x="0" y="0"/>
              <wp:positionH relativeFrom="page">
                <wp:posOffset>900430</wp:posOffset>
              </wp:positionH>
              <wp:positionV relativeFrom="page">
                <wp:posOffset>8889365</wp:posOffset>
              </wp:positionV>
              <wp:extent cx="6300470" cy="1440180"/>
              <wp:effectExtent l="0" t="0" r="24130" b="26670"/>
              <wp:wrapNone/>
              <wp:docPr id="192" name="Группа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1440180"/>
                        <a:chOff x="1418" y="13999"/>
                        <a:chExt cx="9922" cy="2268"/>
                      </a:xfrm>
                    </wpg:grpSpPr>
                    <wps:wsp>
                      <wps:cNvPr id="193" name="Line 687"/>
                      <wps:cNvCnPr/>
                      <wps:spPr bwMode="auto">
                        <a:xfrm>
                          <a:off x="1418" y="13999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4" name="Line 688"/>
                      <wps:cNvCnPr/>
                      <wps:spPr bwMode="auto">
                        <a:xfrm>
                          <a:off x="1418" y="14283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5" name="Line 689"/>
                      <wps:cNvCnPr/>
                      <wps:spPr bwMode="auto">
                        <a:xfrm>
                          <a:off x="1418" y="1456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6" name="Line 690"/>
                      <wps:cNvCnPr/>
                      <wps:spPr bwMode="auto">
                        <a:xfrm>
                          <a:off x="1418" y="14855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7" name="Line 691"/>
                      <wps:cNvCnPr/>
                      <wps:spPr bwMode="auto">
                        <a:xfrm>
                          <a:off x="1418" y="1513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7" name="Line 692"/>
                      <wps:cNvCnPr/>
                      <wps:spPr bwMode="auto">
                        <a:xfrm>
                          <a:off x="1418" y="1542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8" name="Line 693"/>
                      <wps:cNvCnPr/>
                      <wps:spPr bwMode="auto">
                        <a:xfrm>
                          <a:off x="1418" y="1570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9" name="Line 694"/>
                      <wps:cNvCnPr/>
                      <wps:spPr bwMode="auto">
                        <a:xfrm>
                          <a:off x="1418" y="15995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0" name="Line 697"/>
                      <wps:cNvCnPr/>
                      <wps:spPr bwMode="auto">
                        <a:xfrm>
                          <a:off x="1985" y="13999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1" name="Line 698"/>
                      <wps:cNvCnPr/>
                      <wps:spPr bwMode="auto">
                        <a:xfrm>
                          <a:off x="2552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2" name="Line 699"/>
                      <wps:cNvCnPr/>
                      <wps:spPr bwMode="auto">
                        <a:xfrm>
                          <a:off x="3119" y="13999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3" name="Line 700"/>
                      <wps:cNvCnPr/>
                      <wps:spPr bwMode="auto">
                        <a:xfrm>
                          <a:off x="3686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4" name="Line 701"/>
                      <wps:cNvCnPr/>
                      <wps:spPr bwMode="auto">
                        <a:xfrm>
                          <a:off x="4536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5" name="Line 702"/>
                      <wps:cNvCnPr/>
                      <wps:spPr bwMode="auto">
                        <a:xfrm>
                          <a:off x="5103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6" name="Line 703"/>
                      <wps:cNvCnPr/>
                      <wps:spPr bwMode="auto">
                        <a:xfrm>
                          <a:off x="8505" y="14850"/>
                          <a:ext cx="0" cy="141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7" name="Line 705"/>
                      <wps:cNvCnPr/>
                      <wps:spPr bwMode="auto">
                        <a:xfrm>
                          <a:off x="9356" y="14850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8" name="Line 706"/>
                      <wps:cNvCnPr/>
                      <wps:spPr bwMode="auto">
                        <a:xfrm>
                          <a:off x="10206" y="14850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9" name="Line 707"/>
                      <wps:cNvCnPr/>
                      <wps:spPr bwMode="auto">
                        <a:xfrm>
                          <a:off x="8505" y="15139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20" name="Line 709"/>
                      <wps:cNvCnPr/>
                      <wps:spPr bwMode="auto">
                        <a:xfrm>
                          <a:off x="8505" y="15422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92" o:spid="_x0000_s1026" style="position:absolute;margin-left:70.9pt;margin-top:699.95pt;width:496.1pt;height:113.4pt;z-index:-251663872;mso-position-horizontal-relative:page;mso-position-vertical-relative:page" coordorigin="1418,13999" coordsize="9922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">
              <v:line id="Line 687" o:spid="_x0000_s1027" style="position:absolute;visibility:visible;mso-wrap-style:square" from="1418,13999" to="11339,13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OdBMAAAADcAAAADwAAAGRycy9kb3ducmV2LnhtbERP24rCMBB9X/Afwgi+rakrFK1GEVEQ&#10;FhatfsDYjG0xmZQma7t/vxEE3+ZwrrNc99aIB7W+dqxgMk5AEBdO11wquJz3nzMQPiBrNI5JwR95&#10;WK8GH0vMtOv4RI88lCKGsM9QQRVCk0npi4os+rFriCN3c63FEGFbSt1iF8OtkV9JkkqLNceGChva&#10;VlTc81+roDvm+/7n22l7cdu0NunkOt0ZpUbDfrMAEagPb/HLfdBx/nwKz2fiBXL1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mDnQTAAAAA3AAAAA8AAAAAAAAAAAAAAAAA&#10;oQIAAGRycy9kb3ducmV2LnhtbFBLBQYAAAAABAAEAPkAAACOAwAAAAA=&#10;" strokeweight="1.25pt"/>
              <v:line id="Line 688" o:spid="_x0000_s1028" style="position:absolute;visibility:visible;mso-wrap-style:square" from="1418,14283" to="5103,14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6zDMMAAADcAAAADwAAAGRycy9kb3ducmV2LnhtbERPTWvCQBC9F/oflil4q5tKEJu6CVYR&#10;Ch5KTC+9DdlpkpqdDburxv76riB4m8f7nGUxml6cyPnOsoKXaQKCuLa640bBV7V9XoDwAVljb5kU&#10;XMhDkT8+LDHT9swlnfahETGEfYYK2hCGTEpft2TQT+1AHLkf6wyGCF0jtcNzDDe9nCXJXBrsODa0&#10;ONC6pfqwPxoFi2rwm8v6e2s/3e9fuUtLSvFdqcnTuHoDEWgMd/HN/aHj/NcUrs/EC2T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uswzDAAAA3AAAAA8AAAAAAAAAAAAA&#10;AAAAoQIAAGRycy9kb3ducmV2LnhtbFBLBQYAAAAABAAEAPkAAACRAwAAAAA=&#10;" strokeweight=".5pt"/>
              <v:line id="Line 689" o:spid="_x0000_s1029" style="position:absolute;visibility:visible;mso-wrap-style:square" from="1418,14566" to="5103,145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g68EAAADcAAAADwAAAGRycy9kb3ducmV2LnhtbERP3WrCMBS+H/gO4QjezVTFotUoIhMG&#10;A5nVBzg2x7aYnJQms93bL4Kwu/Px/Z71trdGPKj1tWMFk3ECgrhwuuZSweV8eF+A8AFZo3FMCn7J&#10;w3YzeFtjpl3HJ3rkoRQxhH2GCqoQmkxKX1Rk0Y9dQxy5m2sthgjbUuoWuxhujZwmSSot1hwbKmxo&#10;X1Fxz3+sgu47P/THL6ftxe3T2qST6+zDKDUa9rsViEB9+Be/3J86zl/O4flMvEB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JqDrwQAAANwAAAAPAAAAAAAAAAAAAAAA&#10;AKECAABkcnMvZG93bnJldi54bWxQSwUGAAAAAAQABAD5AAAAjwMAAAAA&#10;" strokeweight="1.25pt"/>
              <v:line id="Line 690" o:spid="_x0000_s1030" style="position:absolute;visibility:visible;mso-wrap-style:square" from="1418,14855" to="1133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Q+nMAAAADcAAAADwAAAGRycy9kb3ducmV2LnhtbERP24rCMBB9X/Afwgi+rakKZa1GEVEQ&#10;hGW3+gFjM7bFZFKaaOvfbwRh3+ZwrrNc99aIB7W+dqxgMk5AEBdO11wqOJ/2n18gfEDWaByTgid5&#10;WK8GH0vMtOv4lx55KEUMYZ+hgiqEJpPSFxVZ9GPXEEfu6lqLIcK2lLrFLoZbI6dJkkqLNceGChva&#10;VlTc8rtV0P3k+/776LQ9u21am3Ryme2MUqNhv1mACNSHf/HbfdBx/jyF1zPxArn6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n0PpzAAAAA3AAAAA8AAAAAAAAAAAAAAAAA&#10;oQIAAGRycy9kb3ducmV2LnhtbFBLBQYAAAAABAAEAPkAAACOAwAAAAA=&#10;" strokeweight="1.25pt"/>
              <v:line id="Line 691" o:spid="_x0000_s1031" style="position:absolute;visibility:visible;mso-wrap-style:square" from="1418,15139" to="510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wte8QAAADcAAAADwAAAGRycy9kb3ducmV2LnhtbERPTWvCQBC9C/0PyxR6001Fqo1uQmsR&#10;Ch4ksRdvQ3aapM3Oht1Vo7/eFQq9zeN9ziofTCdO5HxrWcHzJAFBXFndcq3ga78ZL0D4gKyxs0wK&#10;LuQhzx5GK0y1PXNBpzLUIoawT1FBE0KfSumrhgz6ie2JI/dtncEQoauldniO4aaT0yR5kQZbjg0N&#10;9rRuqPotj0bBYt/7j8v6sLE793MttrOCZviu1NPj8LYEEWgI/+I/96eO81/ncH8mXi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/C17xAAAANwAAAAPAAAAAAAAAAAA&#10;AAAAAKECAABkcnMvZG93bnJldi54bWxQSwUGAAAAAAQABAD5AAAAkgMAAAAA&#10;" strokeweight=".5pt"/>
              <v:line id="Line 692" o:spid="_x0000_s1032" style="position:absolute;visibility:visible;mso-wrap-style:square" from="1418,15422" to="5103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PZgMYAAADcAAAADwAAAGRycy9kb3ducmV2LnhtbESPQWvCQBSE7wX/w/KE3urGEFqJrlJT&#10;hEIPEu3F2yP7TGKzb8Pu1sT++q5Q6HGYmW+Y1WY0nbiS861lBfNZAoK4srrlWsHncfe0AOEDssbO&#10;Mim4kYfNevKwwlzbgUu6HkItIoR9jgqaEPpcSl81ZNDPbE8cvbN1BkOUrpba4RDhppNpkjxLgy3H&#10;hQZ7Khqqvg7fRsHi2Pu3W3Ha2b27/JQfWUkZbpV6nI6vSxCBxvAf/mu/awVp8gL3M/EIy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PT2YDGAAAA3AAAAA8AAAAAAAAA&#10;AAAAAAAAoQIAAGRycy9kb3ducmV2LnhtbFBLBQYAAAAABAAEAPkAAACUAwAAAAA=&#10;" strokeweight=".5pt"/>
              <v:line id="Line 693" o:spid="_x0000_s1033" style="position:absolute;visibility:visible;mso-wrap-style:square" from="1418,15706" to="5103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xN8sAAAADcAAAADwAAAGRycy9kb3ducmV2LnhtbERPy4rCMBTdC/5DuII7TRURqUbxgSC4&#10;kKobd5fm2namuSlJ1DpfP1kILg/nvVi1phZPcr6yrGA0TEAQ51ZXXCi4XvaDGQgfkDXWlknBmzys&#10;lt3OAlNtX5zR8xwKEUPYp6igDKFJpfR5SQb90DbEkbtbZzBE6AqpHb5iuKnlOEmm0mDFsaHEhrYl&#10;5b/nh1EwuzR+997e9vbkfv6y4ySjCW6U6vfa9RxEoDZ8xR/3QSsYJ3FtPBOPgFz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JMTfLAAAAA3AAAAA8AAAAAAAAAAAAAAAAA&#10;oQIAAGRycy9kb3ducmV2LnhtbFBLBQYAAAAABAAEAPkAAACOAwAAAAA=&#10;" strokeweight=".5pt"/>
              <v:line id="Line 694" o:spid="_x0000_s1034" style="position:absolute;visibility:visible;mso-wrap-style:square" from="1418,15995" to="5103,15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DoacYAAADcAAAADwAAAGRycy9kb3ducmV2LnhtbESPS2vDMBCE74X+B7GF3Bo5wZTUjRLy&#10;IFDoITjJJbfF2tpurZWRFD/666NCocdhZr5hluvBNKIj52vLCmbTBARxYXXNpYLL+fC8AOEDssbG&#10;MikYycN69fiwxEzbnnPqTqEUEcI+QwVVCG0mpS8qMuintiWO3qd1BkOUrpTaYR/hppHzJHmRBmuO&#10;CxW2tKuo+D7djILFufX7cXc92KP7+sk/0pxS3Co1eRo2byACDeE//Nd+1wrmySv8nolHQK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0A6GnGAAAA3AAAAA8AAAAAAAAA&#10;AAAAAAAAoQIAAGRycy9kb3ducmV2LnhtbFBLBQYAAAAABAAEAPkAAACUAwAAAAA=&#10;" strokeweight=".5pt"/>
              <v:line id="Line 697" o:spid="_x0000_s1035" style="position:absolute;visibility:visible;mso-wrap-style:square" from="1985,13999" to="1985,14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dhVcEAAADcAAAADwAAAGRycy9kb3ducmV2LnhtbERP3WqDMBS+H/Qdwinsbo06kGGbliIV&#10;BoOxuT7AmTlVaXIiJlX79s3FYJcf3//usFgjJhp971hBuklAEDdO99wqOP9UL28gfEDWaByTgjt5&#10;OOxXTzsstJv5m6Y6tCKGsC9QQRfCUEjpm44s+o0biCN3caPFEOHYSj3iHMOtkVmS5NJiz7Ghw4HK&#10;jpprfbMK5q+6Wj4/nLZnV+a9ydPf15NR6nm9HLcgAi3hX/znftcKsjTOj2fiEZD7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p2FVwQAAANwAAAAPAAAAAAAAAAAAAAAA&#10;AKECAABkcnMvZG93bnJldi54bWxQSwUGAAAAAAQABAD5AAAAjwMAAAAA&#10;" strokeweight="1.25pt"/>
              <v:line id="Line 698" o:spid="_x0000_s1036" style="position:absolute;visibility:visible;mso-wrap-style:square" from="2552,13999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vEzsQAAADcAAAADwAAAGRycy9kb3ducmV2LnhtbESPwWrDMBBE74X8g9hCb7VsB0xxooQS&#10;YggESuv4AzbW1jaVVsZSYvfvq0Khx2Fm3jDb/WKNuNPkB8cKsiQFQdw6PXCnoLlUzy8gfEDWaByT&#10;gm/ysN+tHrZYajfzB93r0IkIYV+igj6EsZTStz1Z9IkbiaP36SaLIcqpk3rCOcKtkXmaFtLiwHGh&#10;x5EOPbVf9c0qmN/rank7O20bdygGU2TX9dEo9fS4vG5ABFrCf/ivfdIK8iyD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68TOxAAAANwAAAAPAAAAAAAAAAAA&#10;AAAAAKECAABkcnMvZG93bnJldi54bWxQSwUGAAAAAAQABAD5AAAAkgMAAAAA&#10;" strokeweight="1.25pt"/>
              <v:line id="Line 699" o:spid="_x0000_s1037" style="position:absolute;visibility:visible;mso-wrap-style:square" from="3119,13999" to="3119,14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laucQAAADcAAAADwAAAGRycy9kb3ducmV2LnhtbESPwWrDMBBE74X8g9hAbo1sB0xxI5sQ&#10;EggESuvkA7bW1jaVVsZSYufvq0Khx2Fm3jDbarZG3Gn0vWMF6ToBQdw43XOr4Ho5Pr+A8AFZo3FM&#10;Ch7koSoXT1sstJv4g+51aEWEsC9QQRfCUEjpm44s+rUbiKP35UaLIcqxlXrEKcKtkVmS5NJiz3Gh&#10;w4H2HTXf9c0qmN7r4/x2dtpe3T7vTZ5+bg5GqdVy3r2CCDSH//Bf+6QVZGkGv2fiEZD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OVq5xAAAANwAAAAPAAAAAAAAAAAA&#10;AAAAAKECAABkcnMvZG93bnJldi54bWxQSwUGAAAAAAQABAD5AAAAkgMAAAAA&#10;" strokeweight="1.25pt"/>
              <v:line id="Line 700" o:spid="_x0000_s1038" style="position:absolute;visibility:visible;mso-wrap-style:square" from="3686,13999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X/IsQAAADcAAAADwAAAGRycy9kb3ducmV2LnhtbESPzWrDMBCE74W8g9hAb438A6Y4UUIJ&#10;MRQKpXXyABtrY5tKK2Mptvv2VaHQ4zAz3zC7w2KNmGj0vWMF6SYBQdw43XOr4HKunp5B+ICs0Tgm&#10;Bd/k4bBfPeyw1G7mT5rq0IoIYV+igi6EoZTSNx1Z9Bs3EEfv5kaLIcqxlXrEOcKtkVmSFNJiz3Gh&#10;w4GOHTVf9d0qmD/qanl/c9pe3LHoTZFe85NR6nG9vGxBBFrCf/iv/aoVZGkOv2fiEZD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df8ixAAAANwAAAAPAAAAAAAAAAAA&#10;AAAAAKECAABkcnMvZG93bnJldi54bWxQSwUGAAAAAAQABAD5AAAAkgMAAAAA&#10;" strokeweight="1.25pt"/>
              <v:line id="Line 701" o:spid="_x0000_s1039" style="position:absolute;visibility:visible;mso-wrap-style:square" from="4536,13999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xnVsQAAADcAAAADwAAAGRycy9kb3ducmV2LnhtbESP0WrCQBRE3wX/YbmCb7qJliCpmyCi&#10;UCiUGv2A2+xtErp7N2S3Jv37bqHg4zAzZ5h9OVkj7jT4zrGCdJ2AIK6d7rhRcLueVzsQPiBrNI5J&#10;wQ95KIv5bI+5diNf6F6FRkQI+xwVtCH0uZS+bsmiX7ueOHqfbrAYohwaqQccI9wauUmSTFrsOC60&#10;2NOxpfqr+rYKxvfqPL29Om1v7ph1Jks/tiej1HIxHZ5BBJrCI/zfftEKNukT/J2JR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nGdWxAAAANwAAAAPAAAAAAAAAAAA&#10;AAAAAKECAABkcnMvZG93bnJldi54bWxQSwUGAAAAAAQABAD5AAAAkgMAAAAA&#10;" strokeweight="1.25pt"/>
              <v:line id="Line 702" o:spid="_x0000_s1040" style="position:absolute;visibility:visible;mso-wrap-style:square" from="5103,13999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DCzcQAAADcAAAADwAAAGRycy9kb3ducmV2LnhtbESP0WrCQBRE3wX/YbmCb7qJ0iCpmyCi&#10;UCiUGv2A2+xtErp7N2S3Jv37bqHg4zAzZ5h9OVkj7jT4zrGCdJ2AIK6d7rhRcLueVzsQPiBrNI5J&#10;wQ95KIv5bI+5diNf6F6FRkQI+xwVtCH0uZS+bsmiX7ueOHqfbrAYohwaqQccI9wauUmSTFrsOC60&#10;2NOxpfqr+rYKxvfqPL29Om1v7ph1Jks/tiej1HIxHZ5BBJrCI/zfftEKNukT/J2JR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0MLNxAAAANwAAAAPAAAAAAAAAAAA&#10;AAAAAKECAABkcnMvZG93bnJldi54bWxQSwUGAAAAAAQABAD5AAAAkgMAAAAA&#10;" strokeweight="1.25pt"/>
              <v:line id="Line 703" o:spid="_x0000_s1041" style="position:absolute;visibility:visible;mso-wrap-style:square" from="8505,14850" to="850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JcusQAAADcAAAADwAAAGRycy9kb3ducmV2LnhtbESPwWrDMBBE74X8g9hCb7VsB0xxooQS&#10;YggESuv4AzbW1jaVVsZSYvfvq0Khx2Fm3jDb/WKNuNPkB8cKsiQFQdw6PXCnoLlUzy8gfEDWaByT&#10;gm/ysN+tHrZYajfzB93r0IkIYV+igj6EsZTStz1Z9IkbiaP36SaLIcqpk3rCOcKtkXmaFtLiwHGh&#10;x5EOPbVf9c0qmN/rank7O20bdygGU2TX9dEo9fS4vG5ABFrCf/ivfdIK8qyA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Aly6xAAAANwAAAAPAAAAAAAAAAAA&#10;AAAAAKECAABkcnMvZG93bnJldi54bWxQSwUGAAAAAAQABAD5AAAAkgMAAAAA&#10;" strokeweight="1.25pt"/>
              <v:line id="Line 705" o:spid="_x0000_s1042" style="position:absolute;visibility:visible;mso-wrap-style:square" from="9356,14850" to="9356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75IcMAAADcAAAADwAAAGRycy9kb3ducmV2LnhtbESP0WrCQBRE3wv9h+UW+tZsYiEt0VWK&#10;VBAEsakfcM1ek+Du3ZBdTfx7VxB8HGbmDDNbjNaIC/W+dawgS1IQxJXTLdcK9v+rj28QPiBrNI5J&#10;wZU8LOavLzMstBv4jy5lqEWEsC9QQRNCV0jpq4Ys+sR1xNE7ut5iiLKvpe5xiHBr5CRNc2mx5bjQ&#10;YEfLhqpTebYKhl25Grcbp+3eLfPW5Nnh89co9f42/kxBBBrDM/xor7WCSfYF9zPxCM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O+SHDAAAA3AAAAA8AAAAAAAAAAAAA&#10;AAAAoQIAAGRycy9kb3ducmV2LnhtbFBLBQYAAAAABAAEAPkAAACRAwAAAAA=&#10;" strokeweight="1.25pt"/>
              <v:line id="Line 706" o:spid="_x0000_s1043" style="position:absolute;visibility:visible;mso-wrap-style:square" from="10206,14850" to="10206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FtU8EAAADcAAAADwAAAGRycy9kb3ducmV2LnhtbERP3WqDMBS+H/Qdwinsbo06kGGbliIV&#10;BoOxuT7AmTlVaXIiJlX79s3FYJcf3//usFgjJhp971hBuklAEDdO99wqOP9UL28gfEDWaByTgjt5&#10;OOxXTzsstJv5m6Y6tCKGsC9QQRfCUEjpm44s+o0biCN3caPFEOHYSj3iHMOtkVmS5NJiz7Ghw4HK&#10;jpprfbMK5q+6Wj4/nLZnV+a9ydPf15NR6nm9HLcgAi3hX/znftcKsjSujWfiEZD7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0W1TwQAAANwAAAAPAAAAAAAAAAAAAAAA&#10;AKECAABkcnMvZG93bnJldi54bWxQSwUGAAAAAAQABAD5AAAAjwMAAAAA&#10;" strokeweight="1.25pt"/>
              <v:line id="Line 707" o:spid="_x0000_s1044" style="position:absolute;visibility:visible;mso-wrap-style:square" from="8505,15139" to="11340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3IyMMAAADcAAAADwAAAGRycy9kb3ducmV2LnhtbESP0WrCQBRE3wv9h+UW+tZsYiG00VWK&#10;VBAEsakfcM1ek+Du3ZBdTfx7VxB8HGbmDDNbjNaIC/W+dawgS1IQxJXTLdcK9v+rjy8QPiBrNI5J&#10;wZU8LOavLzMstBv4jy5lqEWEsC9QQRNCV0jpq4Ys+sR1xNE7ut5iiLKvpe5xiHBr5CRNc2mx5bjQ&#10;YEfLhqpTebYKhl25Grcbp+3eLfPW5Nnh89co9f42/kxBBBrDM/xor7WCSfYN9zPxCM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6dyMjDAAAA3AAAAA8AAAAAAAAAAAAA&#10;AAAAoQIAAGRycy9kb3ducmV2LnhtbFBLBQYAAAAABAAEAPkAAACRAwAAAAA=&#10;" strokeweight="1.25pt"/>
              <v:line id="Line 709" o:spid="_x0000_s1045" style="position:absolute;visibility:visible;mso-wrap-style:square" from="8505,15422" to="11340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ur6MEAAADcAAAADwAAAGRycy9kb3ducmV2LnhtbERP3WqDMBS+H/QdwinsbkYdyLCmpUgL&#10;g8HYXB/gzJyqNDkRk1b79s3FYJcf33+1W6wRN5r84FhBlqQgiFunB+4UnH6OL28gfEDWaByTgjt5&#10;2G1XTxWW2s38TbcmdCKGsC9RQR/CWErp254s+sSNxJE7u8liiHDqpJ5wjuHWyDxNC2lx4NjQ40h1&#10;T+2luVoF81dzXD4/nLYnVxeDKbLf14NR6nm97DcgAi3hX/znftcK8jzOj2fiEZD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y6vowQAAANwAAAAPAAAAAAAAAAAAAAAA&#10;AKECAABkcnMvZG93bnJldi54bWxQSwUGAAAAAAQABAD5AAAAjwMAAAAA&#10;" strokeweight="1.25pt"/>
              <w10:wrap anchorx="page" anchory="page"/>
            </v:group>
          </w:pict>
        </mc:Fallback>
      </mc:AlternateContent>
    </w:r>
    <w:r w:rsidRPr="004E7E91">
      <w:rPr>
        <w:noProof/>
      </w:rPr>
      <w:fldChar w:fldCharType="begin"/>
    </w:r>
    <w:r w:rsidRPr="004E7E91">
      <w:rPr>
        <w:noProof/>
      </w:rPr>
      <w:instrText xml:space="preserve"> FILENAME   \* MERGEFORMAT </w:instrText>
    </w:r>
    <w:r w:rsidRPr="004E7E91">
      <w:rPr>
        <w:noProof/>
      </w:rPr>
      <w:fldChar w:fldCharType="separate"/>
    </w:r>
    <w:r w:rsidR="000700C3">
      <w:rPr>
        <w:noProof/>
      </w:rPr>
      <w:t>1750619_1435D-01-703000-PPT1-RU-revС01 - копия.docx</w:t>
    </w:r>
    <w:r w:rsidRPr="004E7E91">
      <w:rPr>
        <w:noProof/>
      </w:rPr>
      <w:fldChar w:fldCharType="end"/>
    </w:r>
    <w:r w:rsidRPr="004E7E91">
      <w:rPr>
        <w:noProof/>
      </w:rPr>
      <w:tab/>
      <w:t>Формат А4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30" w:tblpY="15412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5671"/>
      <w:gridCol w:w="567"/>
    </w:tblGrid>
    <w:tr w:rsidR="00A0637B" w:rsidRPr="003F379C" w14:paraId="55B7FD7D" w14:textId="77777777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0E80CF3A" w14:textId="77777777" w:rsidR="00A0637B" w:rsidRPr="00775963" w:rsidRDefault="00A0637B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7E9A8C74" w14:textId="77777777" w:rsidR="00A0637B" w:rsidRPr="00775963" w:rsidRDefault="00A0637B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A0B3AAD" w14:textId="77777777" w:rsidR="00A0637B" w:rsidRPr="00775963" w:rsidRDefault="00A0637B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6BD6AE20" w14:textId="77777777" w:rsidR="00A0637B" w:rsidRPr="00775963" w:rsidRDefault="00A0637B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25E2F312" w14:textId="3A35CF3E" w:rsidR="00A0637B" w:rsidRPr="00775963" w:rsidRDefault="00A0637B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E93AD51" w14:textId="77777777" w:rsidR="00A0637B" w:rsidRPr="003A4CA2" w:rsidRDefault="00A0637B" w:rsidP="004E7E91">
          <w:pPr>
            <w:pStyle w:val="a7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 w:val="restart"/>
          <w:noWrap/>
          <w:vAlign w:val="center"/>
        </w:tcPr>
        <w:p w14:paraId="526CC39B" w14:textId="77777777" w:rsidR="00A0637B" w:rsidRPr="00CA3B43" w:rsidRDefault="00A0637B" w:rsidP="004E7E91">
          <w:pPr>
            <w:pStyle w:val="a7"/>
            <w:jc w:val="center"/>
            <w:rPr>
              <w:noProof/>
              <w:sz w:val="22"/>
            </w:rPr>
          </w:pP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ШифрДокумента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0700C3" w:rsidRPr="000700C3">
            <w:rPr>
              <w:noProof/>
              <w:sz w:val="22"/>
              <w:lang w:val="en-US"/>
            </w:rPr>
            <w:t>1750619</w:t>
          </w:r>
          <w:r w:rsidR="000700C3">
            <w:rPr>
              <w:noProof/>
              <w:sz w:val="22"/>
            </w:rPr>
            <w:t>/1435Д-01-703000</w:t>
          </w:r>
          <w:r w:rsidRPr="00CA3B43">
            <w:rPr>
              <w:noProof/>
              <w:sz w:val="22"/>
            </w:rPr>
            <w:fldChar w:fldCharType="end"/>
          </w:r>
          <w:r w:rsidRPr="00CA3B43">
            <w:rPr>
              <w:noProof/>
              <w:sz w:val="22"/>
            </w:rPr>
            <w:t>-</w:t>
          </w: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КодДисциплины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0700C3">
            <w:rPr>
              <w:noProof/>
              <w:sz w:val="22"/>
            </w:rPr>
            <w:t>ППТ1</w:t>
          </w:r>
          <w:r w:rsidRPr="00CA3B43">
            <w:rPr>
              <w:noProof/>
              <w:sz w:val="22"/>
            </w:rPr>
            <w:fldChar w:fldCharType="end"/>
          </w:r>
        </w:p>
      </w:tc>
      <w:tc>
        <w:tcPr>
          <w:tcW w:w="567" w:type="dxa"/>
          <w:noWrap/>
          <w:vAlign w:val="bottom"/>
        </w:tcPr>
        <w:p w14:paraId="31990094" w14:textId="77777777" w:rsidR="00A0637B" w:rsidRPr="003F379C" w:rsidRDefault="00A0637B" w:rsidP="004E7E91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</w:tr>
    <w:tr w:rsidR="00A0637B" w:rsidRPr="003F379C" w14:paraId="72CA8F61" w14:textId="77777777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0E848871" w14:textId="326EF32E" w:rsidR="00A0637B" w:rsidRPr="00775963" w:rsidRDefault="00A0637B" w:rsidP="000D0830">
          <w:pPr>
            <w:pStyle w:val="a7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С01</w:t>
          </w:r>
        </w:p>
      </w:tc>
      <w:tc>
        <w:tcPr>
          <w:tcW w:w="567" w:type="dxa"/>
          <w:noWrap/>
          <w:vAlign w:val="center"/>
        </w:tcPr>
        <w:p w14:paraId="0D731D56" w14:textId="77777777" w:rsidR="00A0637B" w:rsidRPr="00775963" w:rsidRDefault="00A0637B" w:rsidP="000D0830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14392E42" w14:textId="77777777" w:rsidR="00A0637B" w:rsidRPr="00775963" w:rsidRDefault="00A0637B" w:rsidP="000D0830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70B04E6C" w14:textId="77777777" w:rsidR="00A0637B" w:rsidRPr="00775963" w:rsidRDefault="00A0637B" w:rsidP="000D0830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36BD8B22" w14:textId="0C8078FC" w:rsidR="00A0637B" w:rsidRPr="00775963" w:rsidRDefault="00A0637B" w:rsidP="000D0830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208F619C" w14:textId="6574077F" w:rsidR="00A0637B" w:rsidRPr="003A4CA2" w:rsidRDefault="00A0637B" w:rsidP="000D0830">
          <w:pPr>
            <w:pStyle w:val="a7"/>
            <w:jc w:val="center"/>
            <w:rPr>
              <w:noProof/>
              <w:sz w:val="14"/>
            </w:rPr>
          </w:pPr>
          <w:r>
            <w:rPr>
              <w:noProof/>
              <w:sz w:val="14"/>
            </w:rPr>
            <w:t>01.08.19</w:t>
          </w:r>
        </w:p>
      </w:tc>
      <w:tc>
        <w:tcPr>
          <w:tcW w:w="5671" w:type="dxa"/>
          <w:vMerge/>
          <w:noWrap/>
          <w:vAlign w:val="center"/>
        </w:tcPr>
        <w:p w14:paraId="37A05160" w14:textId="77777777" w:rsidR="00A0637B" w:rsidRPr="003F379C" w:rsidRDefault="00A0637B" w:rsidP="000D0830">
          <w:pPr>
            <w:pStyle w:val="a7"/>
            <w:jc w:val="center"/>
            <w:rPr>
              <w:noProof/>
            </w:rPr>
          </w:pPr>
        </w:p>
      </w:tc>
      <w:tc>
        <w:tcPr>
          <w:tcW w:w="567" w:type="dxa"/>
          <w:vMerge w:val="restart"/>
          <w:noWrap/>
          <w:vAlign w:val="bottom"/>
        </w:tcPr>
        <w:p w14:paraId="1C5E9017" w14:textId="4BB14E08" w:rsidR="00A0637B" w:rsidRPr="003F379C" w:rsidRDefault="00A0637B" w:rsidP="002D0BC9">
          <w:pPr>
            <w:pStyle w:val="a7"/>
            <w:spacing w:line="360" w:lineRule="auto"/>
            <w:jc w:val="center"/>
            <w:rPr>
              <w:noProof/>
              <w:szCs w:val="20"/>
            </w:rPr>
          </w:pP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= </w:instrText>
          </w:r>
          <w:r w:rsidRPr="007C2AA9">
            <w:rPr>
              <w:noProof/>
              <w:sz w:val="22"/>
              <w:szCs w:val="20"/>
            </w:rPr>
            <w:fldChar w:fldCharType="begin"/>
          </w:r>
          <w:r w:rsidRPr="007C2AA9">
            <w:rPr>
              <w:noProof/>
              <w:sz w:val="22"/>
              <w:szCs w:val="20"/>
            </w:rPr>
            <w:instrText xml:space="preserve"> PAGE 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0700C3">
            <w:rPr>
              <w:noProof/>
              <w:sz w:val="22"/>
              <w:szCs w:val="20"/>
            </w:rPr>
            <w:instrText>5</w:instrText>
          </w:r>
          <w:r w:rsidRPr="007C2AA9">
            <w:rPr>
              <w:noProof/>
              <w:sz w:val="22"/>
              <w:szCs w:val="20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-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begin"/>
          </w:r>
          <w:r w:rsidRPr="007C2AA9">
            <w:rPr>
              <w:noProof/>
              <w:sz w:val="22"/>
              <w:szCs w:val="20"/>
              <w:lang w:val="en-US"/>
            </w:rPr>
            <w:instrText xml:space="preserve"> PAGEREF  ОПЗ 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separate"/>
          </w:r>
          <w:r w:rsidR="000700C3">
            <w:rPr>
              <w:noProof/>
              <w:sz w:val="22"/>
              <w:szCs w:val="20"/>
              <w:lang w:val="en-US"/>
            </w:rPr>
            <w:instrText>3</w:instrText>
          </w:r>
          <w:r w:rsidRPr="007C2AA9">
            <w:rPr>
              <w:noProof/>
              <w:sz w:val="22"/>
              <w:szCs w:val="20"/>
              <w:lang w:val="en-US"/>
            </w:rPr>
            <w:fldChar w:fldCharType="end"/>
          </w:r>
          <w:r w:rsidRPr="007C2AA9">
            <w:rPr>
              <w:noProof/>
              <w:sz w:val="22"/>
              <w:szCs w:val="20"/>
              <w:lang w:val="en-US"/>
            </w:rPr>
            <w:instrText xml:space="preserve"> + 1</w:instrText>
          </w:r>
          <w:r w:rsidRPr="007C2AA9">
            <w:rPr>
              <w:noProof/>
              <w:sz w:val="22"/>
              <w:szCs w:val="20"/>
            </w:rPr>
            <w:instrText xml:space="preserve"> </w:instrText>
          </w:r>
          <w:r w:rsidRPr="007C2AA9">
            <w:rPr>
              <w:noProof/>
              <w:sz w:val="22"/>
              <w:szCs w:val="20"/>
            </w:rPr>
            <w:fldChar w:fldCharType="separate"/>
          </w:r>
          <w:r w:rsidR="000700C3">
            <w:rPr>
              <w:noProof/>
              <w:sz w:val="22"/>
              <w:szCs w:val="20"/>
            </w:rPr>
            <w:t>3</w:t>
          </w:r>
          <w:r w:rsidRPr="007C2AA9">
            <w:rPr>
              <w:noProof/>
              <w:sz w:val="22"/>
              <w:szCs w:val="20"/>
            </w:rPr>
            <w:fldChar w:fldCharType="end"/>
          </w:r>
        </w:p>
      </w:tc>
    </w:tr>
    <w:tr w:rsidR="00A0637B" w:rsidRPr="003F379C" w14:paraId="4AF4CA9C" w14:textId="77777777" w:rsidTr="00D73CFB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5FEB71F3" w14:textId="77777777" w:rsidR="00A0637B" w:rsidRPr="00D73CFB" w:rsidRDefault="00A0637B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noWrap/>
          <w:vAlign w:val="center"/>
        </w:tcPr>
        <w:p w14:paraId="667F5EE7" w14:textId="77777777" w:rsidR="00A0637B" w:rsidRPr="00D73CFB" w:rsidRDefault="00A0637B" w:rsidP="00D73CFB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noWrap/>
          <w:vAlign w:val="center"/>
        </w:tcPr>
        <w:p w14:paraId="3F68A5C6" w14:textId="77777777" w:rsidR="00A0637B" w:rsidRPr="00D73CFB" w:rsidRDefault="00A0637B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noWrap/>
          <w:vAlign w:val="center"/>
        </w:tcPr>
        <w:p w14:paraId="2CAC7F50" w14:textId="77777777" w:rsidR="00A0637B" w:rsidRPr="00D73CFB" w:rsidRDefault="00A0637B" w:rsidP="00D73CFB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D73CFB">
            <w:rPr>
              <w:rFonts w:cs="Arial"/>
              <w:noProof/>
              <w:sz w:val="16"/>
              <w:szCs w:val="16"/>
              <w:lang w:val="en-US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noWrap/>
          <w:vAlign w:val="center"/>
        </w:tcPr>
        <w:p w14:paraId="709CE67E" w14:textId="77777777" w:rsidR="00A0637B" w:rsidRPr="00D73CFB" w:rsidRDefault="00A0637B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noWrap/>
          <w:vAlign w:val="center"/>
        </w:tcPr>
        <w:p w14:paraId="4E436616" w14:textId="77777777" w:rsidR="00A0637B" w:rsidRPr="00D73CFB" w:rsidRDefault="00A0637B" w:rsidP="00D73CFB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5671" w:type="dxa"/>
          <w:vMerge/>
          <w:noWrap/>
          <w:vAlign w:val="center"/>
        </w:tcPr>
        <w:p w14:paraId="0AB02CA4" w14:textId="77777777" w:rsidR="00A0637B" w:rsidRPr="003F379C" w:rsidRDefault="00A0637B" w:rsidP="00D73CFB">
          <w:pPr>
            <w:pStyle w:val="a7"/>
            <w:jc w:val="center"/>
            <w:rPr>
              <w:noProof/>
            </w:rPr>
          </w:pPr>
        </w:p>
      </w:tc>
      <w:tc>
        <w:tcPr>
          <w:tcW w:w="567" w:type="dxa"/>
          <w:vMerge/>
          <w:noWrap/>
          <w:vAlign w:val="center"/>
        </w:tcPr>
        <w:p w14:paraId="23AD5078" w14:textId="77777777" w:rsidR="00A0637B" w:rsidRPr="003F379C" w:rsidRDefault="00A0637B" w:rsidP="00D73CFB">
          <w:pPr>
            <w:pStyle w:val="a7"/>
            <w:jc w:val="center"/>
            <w:rPr>
              <w:noProof/>
            </w:rPr>
          </w:pPr>
        </w:p>
      </w:tc>
    </w:tr>
  </w:tbl>
  <w:p w14:paraId="2C0D934C" w14:textId="77777777" w:rsidR="00A0637B" w:rsidRPr="004E7E91" w:rsidRDefault="00A0637B" w:rsidP="004E7E91">
    <w:pPr>
      <w:pStyle w:val="a7"/>
      <w:spacing w:after="20"/>
      <w:ind w:left="-284" w:right="-567"/>
      <w:rPr>
        <w:noProof/>
        <w:szCs w:val="20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98688" behindDoc="1" locked="0" layoutInCell="1" allowOverlap="1" wp14:anchorId="1FD88F2C" wp14:editId="51F9462D">
              <wp:simplePos x="0" y="0"/>
              <wp:positionH relativeFrom="page">
                <wp:posOffset>900430</wp:posOffset>
              </wp:positionH>
              <wp:positionV relativeFrom="page">
                <wp:posOffset>9785985</wp:posOffset>
              </wp:positionV>
              <wp:extent cx="6300470" cy="539750"/>
              <wp:effectExtent l="0" t="0" r="24130" b="12700"/>
              <wp:wrapNone/>
              <wp:docPr id="614" name="Группа 6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539750"/>
                        <a:chOff x="1418" y="15417"/>
                        <a:chExt cx="9922" cy="850"/>
                      </a:xfrm>
                    </wpg:grpSpPr>
                    <wps:wsp>
                      <wps:cNvPr id="615" name="Line 752"/>
                      <wps:cNvCnPr/>
                      <wps:spPr bwMode="auto">
                        <a:xfrm>
                          <a:off x="1418" y="15417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6" name="Line 753"/>
                      <wps:cNvCnPr/>
                      <wps:spPr bwMode="auto">
                        <a:xfrm>
                          <a:off x="1418" y="15700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7" name="Line 754"/>
                      <wps:cNvCnPr/>
                      <wps:spPr bwMode="auto">
                        <a:xfrm>
                          <a:off x="1418" y="15984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8" name="Line 755"/>
                      <wps:cNvCnPr/>
                      <wps:spPr bwMode="auto">
                        <a:xfrm flipV="1">
                          <a:off x="1985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9" name="Line 756"/>
                      <wps:cNvCnPr/>
                      <wps:spPr bwMode="auto">
                        <a:xfrm flipV="1">
                          <a:off x="2552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0" name="Line 757"/>
                      <wps:cNvCnPr/>
                      <wps:spPr bwMode="auto">
                        <a:xfrm flipV="1">
                          <a:off x="3119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1" name="Line 758"/>
                      <wps:cNvCnPr/>
                      <wps:spPr bwMode="auto">
                        <a:xfrm flipV="1">
                          <a:off x="368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2" name="Line 759"/>
                      <wps:cNvCnPr/>
                      <wps:spPr bwMode="auto">
                        <a:xfrm flipV="1">
                          <a:off x="453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3" name="Line 760"/>
                      <wps:cNvCnPr/>
                      <wps:spPr bwMode="auto">
                        <a:xfrm flipV="1">
                          <a:off x="510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4" name="Line 761"/>
                      <wps:cNvCnPr/>
                      <wps:spPr bwMode="auto">
                        <a:xfrm flipV="1">
                          <a:off x="1077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5" name="Line 762"/>
                      <wps:cNvCnPr/>
                      <wps:spPr bwMode="auto">
                        <a:xfrm>
                          <a:off x="10773" y="15814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14" o:spid="_x0000_s1026" style="position:absolute;margin-left:70.9pt;margin-top:770.55pt;width:496.1pt;height:42.5pt;z-index:-251617792;mso-position-horizontal-relative:page;mso-position-vertical-relative:page" coordorigin="1418,15417" coordsize="9922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">
              <v:line id="Line 752" o:spid="_x0000_s1027" style="position:absolute;visibility:visible;mso-wrap-style:square" from="1418,15417" to="11339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9u1MQAAADcAAAADwAAAGRycy9kb3ducmV2LnhtbESP0WrCQBRE3wX/YbmCb7qJ0iCpm1BE&#10;oVAoNfoB1+xtErp7N2S3Jv37bqHg4zAzZ5h9OVkj7jT4zrGCdJ2AIK6d7rhRcL2cVjsQPiBrNI5J&#10;wQ95KIv5bI+5diOf6V6FRkQI+xwVtCH0uZS+bsmiX7ueOHqfbrAYohwaqQccI9wauUmSTFrsOC60&#10;2NOhpfqr+rYKxo/qNL2/OW2v7pB1Jktv26NRarmYXp5BBJrCI/zfftUKsvQJ/s7EIy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X27UxAAAANwAAAAPAAAAAAAAAAAA&#10;AAAAAKECAABkcnMvZG93bnJldi54bWxQSwUGAAAAAAQABAD5AAAAkgMAAAAA&#10;" strokeweight="1.25pt"/>
              <v:line id="Line 753" o:spid="_x0000_s1028" style="position:absolute;visibility:visible;mso-wrap-style:square" from="1418,15700" to="5103,15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lG38QAAADcAAAADwAAAGRycy9kb3ducmV2LnhtbESPQYvCMBSE78L+h/AWvGnqIkW6RlEX&#10;QfAgVS/eHs3bttq8lCRq3V+/EQSPw8x8w0znnWnEjZyvLSsYDRMQxIXVNZcKjof1YALCB2SNjWVS&#10;8CAP89lHb4qZtnfO6bYPpYgQ9hkqqEJoMyl9UZFBP7QtcfR+rTMYonSl1A7vEW4a+ZUkqTRYc1yo&#10;sKVVRcVlfzUKJofW/zxWp7XdufNfvh3nNMalUv3PbvENIlAX3uFXe6MVpKMUnmfiEZC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yUbfxAAAANwAAAAPAAAAAAAAAAAA&#10;AAAAAKECAABkcnMvZG93bnJldi54bWxQSwUGAAAAAAQABAD5AAAAkgMAAAAA&#10;" strokeweight=".5pt"/>
              <v:line id="Line 754" o:spid="_x0000_s1029" style="position:absolute;visibility:visible;mso-wrap-style:square" from="1418,15984" to="5103,15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FVOMQAAADcAAAADwAAAGRycy9kb3ducmV2LnhtbESP0WrCQBRE3wX/YbmCb7qJQpTUTSii&#10;UCiUGv2Aa/Y2Cd29G7Jbk/59t1Do4zAzZ5hDOVkjHjT4zrGCdJ2AIK6d7rhRcLueV3sQPiBrNI5J&#10;wTd5KIv57IC5diNf6FGFRkQI+xwVtCH0uZS+bsmiX7ueOHofbrAYohwaqQccI9wauUmSTFrsOC60&#10;2NOxpfqz+rIKxvfqPL29Om1v7ph1Jkvv25NRarmYnp9ABJrCf/iv/aIVZOkOfs/EIyC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wVU4xAAAANwAAAAPAAAAAAAAAAAA&#10;AAAAAKECAABkcnMvZG93bnJldi54bWxQSwUGAAAAAAQABAD5AAAAkgMAAAAA&#10;" strokeweight="1.25pt"/>
              <v:line id="Line 755" o:spid="_x0000_s1030" style="position:absolute;flip:y;visibility:visible;mso-wrap-style:square" from="1985,15417" to="198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gLb8IAAADcAAAADwAAAGRycy9kb3ducmV2LnhtbERPTWvCQBC9C/0Pywi96cYe1KZugi0U&#10;Cm0PpoI9jtkxCWZnQ3Zq4r93DwWPj/e9yUfXqgv1ofFsYDFPQBGX3jZcGdj/vM/WoIIgW2w9k4Er&#10;Bcizh8kGU+sH3tGlkErFEA4pGqhFulTrUNbkMMx9Rxy5k+8dSoR9pW2PQwx3rX5KkqV22HBsqLGj&#10;t5rKc/HnDAR75eNh/XUYXve/Z2lW3zJ+PhvzOB23L6CERrmL/90f1sByEdfGM/EI6O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gLb8IAAADcAAAADwAAAAAAAAAAAAAA&#10;AAChAgAAZHJzL2Rvd25yZXYueG1sUEsFBgAAAAAEAAQA+QAAAJADAAAAAA==&#10;" strokeweight="1.25pt"/>
              <v:line id="Line 756" o:spid="_x0000_s1031" style="position:absolute;flip:y;visibility:visible;mso-wrap-style:square" from="2552,15417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Su9MUAAADcAAAADwAAAGRycy9kb3ducmV2LnhtbESPQWvCQBSE7wX/w/IKvdWNHqym2UgV&#10;CoXWg1awx2f2mQSzb0P21cR/3xWEHoeZ+YbJloNr1IW6UHs2MBknoIgLb2suDey/35/noIIgW2w8&#10;k4ErBVjmo4cMU+t73tJlJ6WKEA4pGqhE2lTrUFTkMIx9Sxy9k+8cSpRdqW2HfYS7Rk+TZKYd1hwX&#10;KmxpXVFx3v06A8Fe+XiYfx361f7nLPXLRobPhTFPj8PbKyihQf7D9/aHNTCbLOB2Jh4B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+Su9MUAAADcAAAADwAAAAAAAAAA&#10;AAAAAAChAgAAZHJzL2Rvd25yZXYueG1sUEsFBgAAAAAEAAQA+QAAAJMDAAAAAA==&#10;" strokeweight="1.25pt"/>
              <v:line id="Line 757" o:spid="_x0000_s1032" style="position:absolute;flip:y;visibility:visible;mso-wrap-style:square" from="3119,15417" to="3119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LN1MEAAADcAAAADwAAAGRycy9kb3ducmV2LnhtbERPTWvCQBC9F/wPywje6qYerEZXqYIg&#10;qIeqoMdpdpoEs7MhO5r477sHocfH+54vO1epBzWh9GzgY5iAIs68LTk3cD5t3ieggiBbrDyTgScF&#10;WC56b3NMrW/5mx5HyVUM4ZCigUKkTrUOWUEOw9DXxJH79Y1DibDJtW2wjeGu0qMkGWuHJceGAmta&#10;F5TdjndnINgn/1wm+0u7Ol9vUn4epNtNjRn0u68ZKKFO/sUv99YaGI/i/HgmHgG9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ss3UwQAAANwAAAAPAAAAAAAAAAAAAAAA&#10;AKECAABkcnMvZG93bnJldi54bWxQSwUGAAAAAAQABAD5AAAAjwMAAAAA&#10;" strokeweight="1.25pt"/>
              <v:line id="Line 758" o:spid="_x0000_s1033" style="position:absolute;flip:y;visibility:visible;mso-wrap-style:square" from="3686,15417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/5oT8QAAADcAAAADwAAAGRycy9kb3ducmV2LnhtbESPQWvCQBSE7wX/w/IEb3WjB6vRVVQo&#10;CK2HWkGPz+wzCWbfhuyrif++KxR6HGbmG2ax6lyl7tSE0rOB0TABRZx5W3Ju4Pj9/joFFQTZYuWZ&#10;DDwowGrZe1lgan3LX3Q/SK4ihEOKBgqROtU6ZAU5DENfE0fv6huHEmWTa9tgG+Gu0uMkmWiHJceF&#10;AmvaFpTdDj/OQLAPvpymn6d2czzfpHzbS/cxM2bQ79ZzUEKd/If/2jtrYDIewfNMPAJ6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/mhPxAAAANwAAAAPAAAAAAAAAAAA&#10;AAAAAKECAABkcnMvZG93bnJldi54bWxQSwUGAAAAAAQABAD5AAAAkgMAAAAA&#10;" strokeweight="1.25pt"/>
              <v:line id="Line 759" o:spid="_x0000_s1034" style="position:absolute;flip:y;visibility:visible;mso-wrap-style:square" from="4536,15417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z2OMUAAADcAAAADwAAAGRycy9kb3ducmV2LnhtbESPQWvCQBSE74X+h+UVems2zUFt6ipV&#10;EAqtB61gj6/Z1ySYfRuyTxP/vSsIHoeZ+YaZzgfXqBN1ofZs4DVJQREX3tZcGtj9rF4moIIgW2w8&#10;k4EzBZjPHh+mmFvf84ZOWylVhHDI0UAl0uZah6IihyHxLXH0/n3nUKLsSm077CPcNTpL05F2WHNc&#10;qLClZUXFYXt0BoI9899+8r3vF7vfg9TjtQxfb8Y8Pw0f76CEBrmHb+1Pa2CUZXA9E4+Anl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z2OMUAAADcAAAADwAAAAAAAAAA&#10;AAAAAAChAgAAZHJzL2Rvd25yZXYueG1sUEsFBgAAAAAEAAQA+QAAAJMDAAAAAA==&#10;" strokeweight="1.25pt"/>
              <v:line id="Line 760" o:spid="_x0000_s1035" style="position:absolute;flip:y;visibility:visible;mso-wrap-style:square" from="5103,15417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BTo8UAAADcAAAADwAAAGRycy9kb3ducmV2LnhtbESPQWvCQBSE7wX/w/KE3upGBavRVWxB&#10;KLQeqoIen9lnEsy+DdlXE/99Vyj0OMzMN8xi1blK3agJpWcDw0ECijjztuTcwGG/eZmCCoJssfJM&#10;Bu4UYLXsPS0wtb7lb7rtJFcRwiFFA4VInWodsoIchoGviaN38Y1DibLJtW2wjXBX6VGSTLTDkuNC&#10;gTW9F5Rddz/OQLB3Ph+nX8f27XC6Svm6le5zZsxzv1vPQQl18h/+a39YA5PRGB5n4hH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BTo8UAAADcAAAADwAAAAAAAAAA&#10;AAAAAAChAgAAZHJzL2Rvd25yZXYueG1sUEsFBgAAAAAEAAQA+QAAAJMDAAAAAA==&#10;" strokeweight="1.25pt"/>
              <v:line id="Line 761" o:spid="_x0000_s1036" style="position:absolute;flip:y;visibility:visible;mso-wrap-style:square" from="10773,15417" to="1077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nL18UAAADcAAAADwAAAGRycy9kb3ducmV2LnhtbESPQWvCQBSE7wX/w/KE3upGEavRVWxB&#10;KLQeqoIen9lnEsy+DdlXE/99Vyj0OMzMN8xi1blK3agJpWcDw0ECijjztuTcwGG/eZmCCoJssfJM&#10;Bu4UYLXsPS0wtb7lb7rtJFcRwiFFA4VInWodsoIchoGviaN38Y1DibLJtW2wjXBX6VGSTLTDkuNC&#10;gTW9F5Rddz/OQLB3Ph+nX8f27XC6Svm6le5zZsxzv1vPQQl18h/+a39YA5PRGB5n4hH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4nL18UAAADcAAAADwAAAAAAAAAA&#10;AAAAAAChAgAAZHJzL2Rvd25yZXYueG1sUEsFBgAAAAAEAAQA+QAAAJMDAAAAAA==&#10;" strokeweight="1.25pt"/>
              <v:line id="Line 762" o:spid="_x0000_s1037" style="position:absolute;visibility:visible;mso-wrap-style:square" from="10773,15814" to="11340,1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kacQAAADcAAAADwAAAGRycy9kb3ducmV2LnhtbESPwWrDMBBE74X8g9hAb40cl5rgRAnB&#10;xFAolNbJB2ysjW0irYyl2u7fV4VCj8PMvGF2h9kaMdLgO8cK1qsEBHHtdMeNgsu5fNqA8AFZo3FM&#10;Cr7Jw2G/eNhhrt3EnzRWoRERwj5HBW0IfS6lr1uy6FeuJ47ezQ0WQ5RDI/WAU4RbI9MkyaTFjuNC&#10;iz0VLdX36ssqmD6qcn5/c9peXJF1Jltfn09GqcflfNyCCDSH//Bf+1UryNIX+D0Tj4D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M6RpxAAAANwAAAAPAAAAAAAAAAAA&#10;AAAAAKECAABkcnMvZG93bnJldi54bWxQSwUGAAAAAAQABAD5AAAAkgMAAAAA&#10;" strokeweight="1.25pt"/>
              <w10:wrap anchorx="page" anchory="page"/>
            </v:group>
          </w:pict>
        </mc:Fallback>
      </mc:AlternateContent>
    </w:r>
    <w:r w:rsidRPr="00055A16">
      <w:rPr>
        <w:noProof/>
        <w:sz w:val="16"/>
        <w:szCs w:val="16"/>
      </w:rPr>
      <w:tab/>
    </w:r>
    <w:r w:rsidRPr="00055A16">
      <w:rPr>
        <w:noProof/>
      </w:rPr>
      <w:t>Формат А4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topFromText="567" w:vertAnchor="page" w:horzAnchor="page" w:tblpX="1424" w:tblpY="14000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3402"/>
      <w:gridCol w:w="851"/>
      <w:gridCol w:w="851"/>
      <w:gridCol w:w="1134"/>
    </w:tblGrid>
    <w:tr w:rsidR="00A0637B" w:rsidRPr="003F379C" w14:paraId="206D2606" w14:textId="77777777" w:rsidTr="008F66FD">
      <w:trPr>
        <w:cantSplit/>
        <w:trHeight w:hRule="exact" w:val="284"/>
      </w:trPr>
      <w:tc>
        <w:tcPr>
          <w:tcW w:w="566" w:type="dxa"/>
          <w:vAlign w:val="center"/>
        </w:tcPr>
        <w:p w14:paraId="7ACB3C52" w14:textId="77777777" w:rsidR="00A0637B" w:rsidRPr="006F00A0" w:rsidRDefault="00A0637B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1D60129" w14:textId="77777777" w:rsidR="00A0637B" w:rsidRPr="006F00A0" w:rsidRDefault="00A0637B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9F766F8" w14:textId="77777777" w:rsidR="00A0637B" w:rsidRPr="006F00A0" w:rsidRDefault="00A0637B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53363992" w14:textId="77777777" w:rsidR="00A0637B" w:rsidRPr="006F00A0" w:rsidRDefault="00A0637B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vAlign w:val="center"/>
        </w:tcPr>
        <w:p w14:paraId="624B6B15" w14:textId="77777777" w:rsidR="00A0637B" w:rsidRPr="006F00A0" w:rsidRDefault="00A0637B" w:rsidP="003A4CA2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0257E4B1" w14:textId="77777777" w:rsidR="00A0637B" w:rsidRPr="003A4CA2" w:rsidRDefault="00A0637B" w:rsidP="003A4CA2">
          <w:pPr>
            <w:pStyle w:val="a7"/>
            <w:jc w:val="center"/>
            <w:rPr>
              <w:noProof/>
              <w:sz w:val="14"/>
            </w:rPr>
          </w:pPr>
        </w:p>
      </w:tc>
      <w:tc>
        <w:tcPr>
          <w:tcW w:w="6238" w:type="dxa"/>
          <w:gridSpan w:val="4"/>
          <w:vMerge w:val="restart"/>
          <w:vAlign w:val="center"/>
        </w:tcPr>
        <w:p w14:paraId="00ED0889" w14:textId="77777777" w:rsidR="00A0637B" w:rsidRPr="003F379C" w:rsidRDefault="00A0637B" w:rsidP="008F66FD">
          <w:pPr>
            <w:pStyle w:val="a7"/>
            <w:jc w:val="center"/>
            <w:rPr>
              <w:noProof/>
              <w:sz w:val="22"/>
            </w:rPr>
          </w:pPr>
          <w:r w:rsidRPr="003F379C">
            <w:rPr>
              <w:noProof/>
              <w:sz w:val="22"/>
            </w:rPr>
            <w:fldChar w:fldCharType="begin"/>
          </w:r>
          <w:r w:rsidRPr="003F379C">
            <w:rPr>
              <w:noProof/>
              <w:sz w:val="22"/>
            </w:rPr>
            <w:instrText xml:space="preserve"> DOCPROPERTY  ШифрДокумента  \* MERGEFORMAT </w:instrText>
          </w:r>
          <w:r w:rsidRPr="003F379C">
            <w:rPr>
              <w:noProof/>
              <w:sz w:val="22"/>
            </w:rPr>
            <w:fldChar w:fldCharType="separate"/>
          </w:r>
          <w:r w:rsidR="000700C3" w:rsidRPr="000700C3">
            <w:rPr>
              <w:noProof/>
              <w:sz w:val="22"/>
              <w:lang w:val="en-US"/>
            </w:rPr>
            <w:t>1750619</w:t>
          </w:r>
          <w:r w:rsidR="000700C3">
            <w:rPr>
              <w:noProof/>
              <w:sz w:val="22"/>
            </w:rPr>
            <w:t>/1435Д-01-703000</w:t>
          </w:r>
          <w:r w:rsidRPr="003F379C">
            <w:rPr>
              <w:noProof/>
              <w:sz w:val="22"/>
            </w:rPr>
            <w:fldChar w:fldCharType="end"/>
          </w:r>
          <w:r w:rsidRPr="003F379C">
            <w:rPr>
              <w:noProof/>
              <w:sz w:val="22"/>
              <w:lang w:val="en-US"/>
            </w:rPr>
            <w:t>-</w:t>
          </w:r>
          <w:r w:rsidRPr="003F379C">
            <w:rPr>
              <w:noProof/>
              <w:sz w:val="22"/>
            </w:rPr>
            <w:fldChar w:fldCharType="begin"/>
          </w:r>
          <w:r w:rsidRPr="003F379C">
            <w:rPr>
              <w:noProof/>
              <w:sz w:val="22"/>
            </w:rPr>
            <w:instrText xml:space="preserve"> DOCPROPERTY  КодДисциплины  \* MERGEFORMAT </w:instrText>
          </w:r>
          <w:r w:rsidRPr="003F379C">
            <w:rPr>
              <w:noProof/>
              <w:sz w:val="22"/>
            </w:rPr>
            <w:fldChar w:fldCharType="separate"/>
          </w:r>
          <w:r w:rsidR="000700C3">
            <w:rPr>
              <w:noProof/>
              <w:sz w:val="22"/>
            </w:rPr>
            <w:t>ППТ1</w:t>
          </w:r>
          <w:r w:rsidRPr="003F379C">
            <w:rPr>
              <w:noProof/>
              <w:sz w:val="22"/>
            </w:rPr>
            <w:fldChar w:fldCharType="end"/>
          </w:r>
          <w:r w:rsidRPr="003F379C">
            <w:rPr>
              <w:noProof/>
              <w:sz w:val="22"/>
              <w:lang w:val="en-US"/>
            </w:rPr>
            <w:t>-</w:t>
          </w:r>
          <w:r w:rsidRPr="003F379C">
            <w:rPr>
              <w:noProof/>
              <w:sz w:val="22"/>
            </w:rPr>
            <w:t>С</w:t>
          </w:r>
        </w:p>
      </w:tc>
    </w:tr>
    <w:tr w:rsidR="00A0637B" w:rsidRPr="003F379C" w14:paraId="5626022C" w14:textId="77777777" w:rsidTr="008F66FD">
      <w:trPr>
        <w:cantSplit/>
        <w:trHeight w:hRule="exact" w:val="284"/>
      </w:trPr>
      <w:tc>
        <w:tcPr>
          <w:tcW w:w="566" w:type="dxa"/>
          <w:vAlign w:val="center"/>
        </w:tcPr>
        <w:p w14:paraId="16586BC6" w14:textId="77777777" w:rsidR="00A0637B" w:rsidRPr="006F00A0" w:rsidRDefault="00A0637B" w:rsidP="00A95158">
          <w:pPr>
            <w:pStyle w:val="a7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С01</w:t>
          </w:r>
        </w:p>
      </w:tc>
      <w:tc>
        <w:tcPr>
          <w:tcW w:w="567" w:type="dxa"/>
          <w:vAlign w:val="center"/>
        </w:tcPr>
        <w:p w14:paraId="592B4915" w14:textId="77777777" w:rsidR="00A0637B" w:rsidRPr="006F00A0" w:rsidRDefault="00A0637B" w:rsidP="00A95158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6C9F8B06" w14:textId="77777777" w:rsidR="00A0637B" w:rsidRPr="006F00A0" w:rsidRDefault="00A0637B" w:rsidP="00A95158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3FA545FD" w14:textId="77777777" w:rsidR="00A0637B" w:rsidRPr="003F1DBF" w:rsidRDefault="00A0637B" w:rsidP="00A95158">
          <w:pPr>
            <w:pStyle w:val="a7"/>
            <w:jc w:val="center"/>
            <w:rPr>
              <w:rFonts w:cs="Arial"/>
              <w:noProof/>
              <w:sz w:val="14"/>
              <w:szCs w:val="14"/>
            </w:rPr>
          </w:pPr>
        </w:p>
      </w:tc>
      <w:tc>
        <w:tcPr>
          <w:tcW w:w="851" w:type="dxa"/>
          <w:vAlign w:val="center"/>
        </w:tcPr>
        <w:p w14:paraId="427AC876" w14:textId="77777777" w:rsidR="00A0637B" w:rsidRPr="006F00A0" w:rsidRDefault="00A0637B" w:rsidP="00A95158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vAlign w:val="center"/>
        </w:tcPr>
        <w:p w14:paraId="7B6930A1" w14:textId="77777777" w:rsidR="00A0637B" w:rsidRPr="003A4CA2" w:rsidRDefault="00A0637B" w:rsidP="00A95158">
          <w:pPr>
            <w:pStyle w:val="a7"/>
            <w:jc w:val="center"/>
            <w:rPr>
              <w:noProof/>
              <w:sz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 w:rsidR="000700C3">
            <w:rPr>
              <w:noProof/>
              <w:sz w:val="14"/>
              <w:szCs w:val="14"/>
            </w:rPr>
            <w:t>03.07.20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6238" w:type="dxa"/>
          <w:gridSpan w:val="4"/>
          <w:vMerge/>
          <w:vAlign w:val="center"/>
        </w:tcPr>
        <w:p w14:paraId="0D7B818F" w14:textId="77777777" w:rsidR="00A0637B" w:rsidRPr="003F379C" w:rsidRDefault="00A0637B" w:rsidP="00A95158">
          <w:pPr>
            <w:pStyle w:val="a7"/>
            <w:rPr>
              <w:noProof/>
            </w:rPr>
          </w:pPr>
        </w:p>
      </w:tc>
    </w:tr>
    <w:tr w:rsidR="00A0637B" w:rsidRPr="003F379C" w14:paraId="13A5A0DF" w14:textId="77777777" w:rsidTr="008F66FD">
      <w:trPr>
        <w:cantSplit/>
        <w:trHeight w:hRule="exact" w:val="284"/>
      </w:trPr>
      <w:tc>
        <w:tcPr>
          <w:tcW w:w="566" w:type="dxa"/>
          <w:vAlign w:val="center"/>
        </w:tcPr>
        <w:p w14:paraId="0B2E26CF" w14:textId="77777777" w:rsidR="00A0637B" w:rsidRPr="00D73CFB" w:rsidRDefault="00A0637B" w:rsidP="00911298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vAlign w:val="center"/>
        </w:tcPr>
        <w:p w14:paraId="049377FE" w14:textId="77777777" w:rsidR="00A0637B" w:rsidRPr="00D73CFB" w:rsidRDefault="00A0637B" w:rsidP="00911298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vAlign w:val="center"/>
        </w:tcPr>
        <w:p w14:paraId="286F05DE" w14:textId="77777777" w:rsidR="00A0637B" w:rsidRPr="00D73CFB" w:rsidRDefault="00A0637B" w:rsidP="00911298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vAlign w:val="center"/>
        </w:tcPr>
        <w:p w14:paraId="4640F123" w14:textId="77777777" w:rsidR="00A0637B" w:rsidRPr="003F1DBF" w:rsidRDefault="00A0637B" w:rsidP="00911298">
          <w:pPr>
            <w:pStyle w:val="a7"/>
            <w:jc w:val="center"/>
            <w:rPr>
              <w:rFonts w:cs="Arial"/>
              <w:noProof/>
              <w:sz w:val="14"/>
              <w:szCs w:val="14"/>
            </w:rPr>
          </w:pPr>
          <w:r w:rsidRPr="003F1DBF">
            <w:rPr>
              <w:rFonts w:cs="Arial"/>
              <w:noProof/>
              <w:sz w:val="14"/>
              <w:szCs w:val="14"/>
            </w:rPr>
            <w:t>№</w:t>
          </w:r>
          <w:r w:rsidRPr="003F1DBF">
            <w:rPr>
              <w:rFonts w:cs="Arial"/>
              <w:noProof/>
              <w:sz w:val="14"/>
              <w:szCs w:val="14"/>
              <w:lang w:val="en-US"/>
            </w:rPr>
            <w:t xml:space="preserve"> </w:t>
          </w:r>
          <w:r w:rsidRPr="003F1DBF">
            <w:rPr>
              <w:rFonts w:cs="Arial"/>
              <w:noProof/>
              <w:sz w:val="14"/>
              <w:szCs w:val="14"/>
            </w:rPr>
            <w:t>док.</w:t>
          </w:r>
        </w:p>
      </w:tc>
      <w:tc>
        <w:tcPr>
          <w:tcW w:w="851" w:type="dxa"/>
          <w:vAlign w:val="center"/>
        </w:tcPr>
        <w:p w14:paraId="446F9D3D" w14:textId="77777777" w:rsidR="00A0637B" w:rsidRPr="00D73CFB" w:rsidRDefault="00A0637B" w:rsidP="00911298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vAlign w:val="center"/>
        </w:tcPr>
        <w:p w14:paraId="08EFF89E" w14:textId="77777777" w:rsidR="00A0637B" w:rsidRPr="00D73CFB" w:rsidRDefault="00A0637B" w:rsidP="00911298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6238" w:type="dxa"/>
          <w:gridSpan w:val="4"/>
          <w:vMerge/>
          <w:vAlign w:val="center"/>
        </w:tcPr>
        <w:p w14:paraId="79217580" w14:textId="77777777" w:rsidR="00A0637B" w:rsidRPr="003F379C" w:rsidRDefault="00A0637B" w:rsidP="00911298">
          <w:pPr>
            <w:pStyle w:val="a7"/>
            <w:rPr>
              <w:noProof/>
            </w:rPr>
          </w:pPr>
        </w:p>
      </w:tc>
    </w:tr>
    <w:tr w:rsidR="00A0637B" w:rsidRPr="003F379C" w14:paraId="6A70BF3B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541937BE" w14:textId="76B6A7A9" w:rsidR="00A0637B" w:rsidRPr="00D73CFB" w:rsidRDefault="00A0637B" w:rsidP="00054965">
          <w:pPr>
            <w:pStyle w:val="a7"/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Разраб.</w:t>
          </w:r>
        </w:p>
      </w:tc>
      <w:tc>
        <w:tcPr>
          <w:tcW w:w="1134" w:type="dxa"/>
          <w:gridSpan w:val="2"/>
          <w:noWrap/>
          <w:vAlign w:val="center"/>
        </w:tcPr>
        <w:p w14:paraId="667C5EB8" w14:textId="4CF1298A" w:rsidR="00A0637B" w:rsidRPr="00D73CFB" w:rsidRDefault="00A0637B" w:rsidP="00054965">
          <w:pPr>
            <w:pStyle w:val="a7"/>
            <w:ind w:left="57"/>
            <w:rPr>
              <w:noProof/>
              <w:sz w:val="18"/>
              <w:szCs w:val="18"/>
            </w:rPr>
          </w:pPr>
          <w:r>
            <w:rPr>
              <w:noProof/>
              <w:sz w:val="16"/>
              <w:szCs w:val="16"/>
            </w:rPr>
            <w:t xml:space="preserve"> </w:t>
          </w:r>
          <w:r w:rsidRPr="00A53441">
            <w:rPr>
              <w:noProof/>
              <w:sz w:val="18"/>
              <w:szCs w:val="18"/>
            </w:rPr>
            <w:t>Ю</w:t>
          </w:r>
          <w:r>
            <w:rPr>
              <w:noProof/>
              <w:sz w:val="18"/>
              <w:szCs w:val="18"/>
            </w:rPr>
            <w:t>рченк</w:t>
          </w:r>
          <w:r w:rsidRPr="00A53441">
            <w:rPr>
              <w:noProof/>
              <w:sz w:val="18"/>
              <w:szCs w:val="18"/>
            </w:rPr>
            <w:t>о</w:t>
          </w:r>
        </w:p>
      </w:tc>
      <w:tc>
        <w:tcPr>
          <w:tcW w:w="851" w:type="dxa"/>
          <w:noWrap/>
          <w:vAlign w:val="center"/>
        </w:tcPr>
        <w:p w14:paraId="4C4AABDC" w14:textId="77777777" w:rsidR="00A0637B" w:rsidRPr="006F00A0" w:rsidRDefault="00A0637B" w:rsidP="00054965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7AFE9CA" w14:textId="7D756DB3" w:rsidR="00A0637B" w:rsidRPr="00D73CFB" w:rsidRDefault="00A0637B" w:rsidP="00054965">
          <w:pPr>
            <w:pStyle w:val="a7"/>
            <w:jc w:val="center"/>
            <w:rPr>
              <w:noProof/>
              <w:sz w:val="14"/>
              <w:szCs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 w:rsidR="000700C3">
            <w:rPr>
              <w:noProof/>
              <w:sz w:val="14"/>
              <w:szCs w:val="14"/>
            </w:rPr>
            <w:t>03.07.20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3402" w:type="dxa"/>
          <w:vMerge w:val="restart"/>
          <w:vAlign w:val="center"/>
        </w:tcPr>
        <w:p w14:paraId="62A8E68A" w14:textId="77777777" w:rsidR="00A0637B" w:rsidRPr="00642D64" w:rsidRDefault="00A0637B" w:rsidP="00054965">
          <w:pPr>
            <w:pStyle w:val="a7"/>
            <w:jc w:val="center"/>
            <w:rPr>
              <w:noProof/>
              <w:sz w:val="22"/>
              <w:lang w:val="en-US"/>
            </w:rPr>
          </w:pPr>
          <w:r w:rsidRPr="003F379C">
            <w:rPr>
              <w:noProof/>
              <w:sz w:val="22"/>
            </w:rPr>
            <w:t xml:space="preserve">Содержание </w:t>
          </w:r>
          <w:r>
            <w:rPr>
              <w:noProof/>
              <w:sz w:val="22"/>
            </w:rPr>
            <w:t>ПМТ1</w:t>
          </w:r>
        </w:p>
      </w:tc>
      <w:tc>
        <w:tcPr>
          <w:tcW w:w="851" w:type="dxa"/>
          <w:vAlign w:val="center"/>
        </w:tcPr>
        <w:p w14:paraId="04A11527" w14:textId="77777777" w:rsidR="00A0637B" w:rsidRPr="003F379C" w:rsidRDefault="00A0637B" w:rsidP="00054965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Стадия</w:t>
          </w:r>
        </w:p>
      </w:tc>
      <w:tc>
        <w:tcPr>
          <w:tcW w:w="851" w:type="dxa"/>
          <w:vAlign w:val="center"/>
        </w:tcPr>
        <w:p w14:paraId="32B5248D" w14:textId="77777777" w:rsidR="00A0637B" w:rsidRPr="003F379C" w:rsidRDefault="00A0637B" w:rsidP="00054965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  <w:tc>
        <w:tcPr>
          <w:tcW w:w="1134" w:type="dxa"/>
          <w:vAlign w:val="center"/>
        </w:tcPr>
        <w:p w14:paraId="6A481594" w14:textId="77777777" w:rsidR="00A0637B" w:rsidRPr="003F379C" w:rsidRDefault="00A0637B" w:rsidP="00054965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Листов</w:t>
          </w:r>
        </w:p>
      </w:tc>
    </w:tr>
    <w:tr w:rsidR="00A0637B" w:rsidRPr="003F379C" w14:paraId="29796732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02652CEE" w14:textId="1CFE797F" w:rsidR="00A0637B" w:rsidRPr="00D73CFB" w:rsidRDefault="00A0637B" w:rsidP="00054965">
          <w:pPr>
            <w:pStyle w:val="a7"/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Зав.гр.</w:t>
          </w:r>
        </w:p>
      </w:tc>
      <w:tc>
        <w:tcPr>
          <w:tcW w:w="1134" w:type="dxa"/>
          <w:gridSpan w:val="2"/>
          <w:noWrap/>
          <w:vAlign w:val="center"/>
        </w:tcPr>
        <w:p w14:paraId="7E79488D" w14:textId="6987AE36" w:rsidR="00A0637B" w:rsidRPr="00D73CFB" w:rsidRDefault="00A0637B" w:rsidP="00054965">
          <w:pPr>
            <w:pStyle w:val="a7"/>
            <w:ind w:left="57"/>
            <w:rPr>
              <w:noProof/>
              <w:sz w:val="18"/>
              <w:szCs w:val="18"/>
              <w:lang w:val="en-US"/>
            </w:rPr>
          </w:pPr>
          <w:r>
            <w:rPr>
              <w:noProof/>
              <w:sz w:val="18"/>
              <w:szCs w:val="18"/>
            </w:rPr>
            <w:t xml:space="preserve"> Берх</w:t>
          </w:r>
        </w:p>
      </w:tc>
      <w:tc>
        <w:tcPr>
          <w:tcW w:w="851" w:type="dxa"/>
          <w:noWrap/>
          <w:vAlign w:val="center"/>
        </w:tcPr>
        <w:p w14:paraId="0DE13BDE" w14:textId="77777777" w:rsidR="00A0637B" w:rsidRPr="006F00A0" w:rsidRDefault="00A0637B" w:rsidP="00054965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14C27AC2" w14:textId="15334CD9" w:rsidR="00A0637B" w:rsidRPr="00D73CFB" w:rsidRDefault="00A0637B" w:rsidP="00054965">
          <w:pPr>
            <w:pStyle w:val="a7"/>
            <w:jc w:val="center"/>
            <w:rPr>
              <w:noProof/>
              <w:sz w:val="14"/>
              <w:szCs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 w:rsidR="000700C3">
            <w:rPr>
              <w:noProof/>
              <w:sz w:val="14"/>
              <w:szCs w:val="14"/>
            </w:rPr>
            <w:t>03.07.20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3402" w:type="dxa"/>
          <w:vMerge/>
          <w:vAlign w:val="center"/>
        </w:tcPr>
        <w:p w14:paraId="03EC266B" w14:textId="77777777" w:rsidR="00A0637B" w:rsidRPr="003F379C" w:rsidRDefault="00A0637B" w:rsidP="00054965">
          <w:pPr>
            <w:pStyle w:val="a7"/>
            <w:rPr>
              <w:noProof/>
            </w:rPr>
          </w:pPr>
        </w:p>
      </w:tc>
      <w:tc>
        <w:tcPr>
          <w:tcW w:w="851" w:type="dxa"/>
          <w:vAlign w:val="center"/>
        </w:tcPr>
        <w:p w14:paraId="158A845B" w14:textId="77777777" w:rsidR="00A0637B" w:rsidRPr="003F379C" w:rsidRDefault="00A0637B" w:rsidP="00054965">
          <w:pPr>
            <w:pStyle w:val="a7"/>
            <w:jc w:val="center"/>
            <w:rPr>
              <w:noProof/>
            </w:rPr>
          </w:pPr>
          <w:r>
            <w:rPr>
              <w:noProof/>
            </w:rPr>
            <w:t>Р</w:t>
          </w:r>
        </w:p>
      </w:tc>
      <w:tc>
        <w:tcPr>
          <w:tcW w:w="851" w:type="dxa"/>
          <w:vAlign w:val="center"/>
        </w:tcPr>
        <w:p w14:paraId="7E045459" w14:textId="77777777" w:rsidR="00A0637B" w:rsidRPr="003F379C" w:rsidRDefault="00A0637B" w:rsidP="00054965">
          <w:pPr>
            <w:pStyle w:val="a7"/>
            <w:jc w:val="center"/>
            <w:rPr>
              <w:noProof/>
            </w:rPr>
          </w:pPr>
          <w:r w:rsidRPr="003F379C">
            <w:rPr>
              <w:noProof/>
              <w:lang w:val="en-US"/>
            </w:rPr>
            <w:fldChar w:fldCharType="begin"/>
          </w:r>
          <w:r w:rsidRPr="003F379C">
            <w:rPr>
              <w:noProof/>
              <w:lang w:val="en-US"/>
            </w:rPr>
            <w:instrText xml:space="preserve"> IF </w:instrText>
          </w:r>
          <w:r w:rsidRPr="003F379C">
            <w:rPr>
              <w:noProof/>
              <w:lang w:val="en-US"/>
            </w:rPr>
            <w:fldChar w:fldCharType="begin"/>
          </w:r>
          <w:r w:rsidRPr="003F379C">
            <w:rPr>
              <w:noProof/>
              <w:lang w:val="en-US"/>
            </w:rPr>
            <w:instrText xml:space="preserve"> SECTIONPAGES </w:instrText>
          </w:r>
          <w:r w:rsidRPr="003F379C">
            <w:rPr>
              <w:noProof/>
              <w:lang w:val="en-US"/>
            </w:rPr>
            <w:fldChar w:fldCharType="separate"/>
          </w:r>
          <w:r w:rsidR="000700C3">
            <w:rPr>
              <w:noProof/>
              <w:lang w:val="en-US"/>
            </w:rPr>
            <w:instrText>9</w:instrText>
          </w:r>
          <w:r w:rsidRPr="003F379C">
            <w:rPr>
              <w:noProof/>
            </w:rPr>
            <w:fldChar w:fldCharType="end"/>
          </w:r>
          <w:r w:rsidRPr="003F379C">
            <w:rPr>
              <w:noProof/>
              <w:lang w:val="en-US"/>
            </w:rPr>
            <w:instrText xml:space="preserve"> &lt;&gt; "1" 1  \* MERGEFORMAT </w:instrText>
          </w:r>
          <w:r w:rsidR="000700C3">
            <w:rPr>
              <w:noProof/>
              <w:lang w:val="en-US"/>
            </w:rPr>
            <w:fldChar w:fldCharType="separate"/>
          </w:r>
          <w:r w:rsidR="000700C3" w:rsidRPr="003F379C">
            <w:rPr>
              <w:noProof/>
              <w:lang w:val="en-US"/>
            </w:rPr>
            <w:t>1</w:t>
          </w:r>
          <w:r w:rsidRPr="003F379C">
            <w:rPr>
              <w:noProof/>
            </w:rPr>
            <w:fldChar w:fldCharType="end"/>
          </w:r>
        </w:p>
      </w:tc>
      <w:tc>
        <w:tcPr>
          <w:tcW w:w="1134" w:type="dxa"/>
          <w:vAlign w:val="center"/>
        </w:tcPr>
        <w:p w14:paraId="0724CA81" w14:textId="5450F856" w:rsidR="00A0637B" w:rsidRPr="003F379C" w:rsidRDefault="00A0637B" w:rsidP="00054965">
          <w:pPr>
            <w:pStyle w:val="a7"/>
            <w:jc w:val="center"/>
            <w:rPr>
              <w:noProof/>
            </w:rPr>
          </w:pPr>
          <w:r>
            <w:rPr>
              <w:noProof/>
            </w:rPr>
            <w:t>1</w:t>
          </w:r>
          <w:r w:rsidR="00193A58">
            <w:rPr>
              <w:noProof/>
            </w:rPr>
            <w:t>0</w:t>
          </w:r>
        </w:p>
      </w:tc>
    </w:tr>
    <w:tr w:rsidR="00A0637B" w:rsidRPr="003F379C" w14:paraId="093D012E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3178A2B6" w14:textId="6C17E4A4" w:rsidR="00A0637B" w:rsidRPr="00D73CFB" w:rsidRDefault="00A0637B" w:rsidP="00054965">
          <w:pPr>
            <w:pStyle w:val="a7"/>
            <w:rPr>
              <w:noProof/>
              <w:sz w:val="18"/>
              <w:szCs w:val="18"/>
            </w:rPr>
          </w:pPr>
          <w:r>
            <w:rPr>
              <w:noProof/>
              <w:spacing w:val="-16"/>
              <w:sz w:val="16"/>
              <w:szCs w:val="16"/>
            </w:rPr>
            <w:t>Нач.</w:t>
          </w:r>
          <w:r w:rsidRPr="00B03B36">
            <w:rPr>
              <w:noProof/>
              <w:spacing w:val="-16"/>
              <w:sz w:val="16"/>
              <w:szCs w:val="16"/>
            </w:rPr>
            <w:t>отдела</w:t>
          </w:r>
        </w:p>
      </w:tc>
      <w:tc>
        <w:tcPr>
          <w:tcW w:w="1134" w:type="dxa"/>
          <w:gridSpan w:val="2"/>
          <w:noWrap/>
          <w:vAlign w:val="center"/>
        </w:tcPr>
        <w:p w14:paraId="7C06E6C5" w14:textId="6BAB502D" w:rsidR="00A0637B" w:rsidRPr="00D73CFB" w:rsidRDefault="00A0637B" w:rsidP="00054965">
          <w:pPr>
            <w:pStyle w:val="a7"/>
            <w:ind w:left="57"/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Брезгун</w:t>
          </w:r>
        </w:p>
      </w:tc>
      <w:tc>
        <w:tcPr>
          <w:tcW w:w="851" w:type="dxa"/>
          <w:noWrap/>
          <w:vAlign w:val="center"/>
        </w:tcPr>
        <w:p w14:paraId="2FD01EC9" w14:textId="77777777" w:rsidR="00A0637B" w:rsidRPr="006F00A0" w:rsidRDefault="00A0637B" w:rsidP="00054965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5E39CB60" w14:textId="262FBE11" w:rsidR="00A0637B" w:rsidRPr="00D73CFB" w:rsidRDefault="00A0637B" w:rsidP="00054965">
          <w:pPr>
            <w:pStyle w:val="a7"/>
            <w:jc w:val="center"/>
            <w:rPr>
              <w:noProof/>
              <w:sz w:val="14"/>
              <w:szCs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 w:rsidR="000700C3">
            <w:rPr>
              <w:noProof/>
              <w:sz w:val="14"/>
              <w:szCs w:val="14"/>
            </w:rPr>
            <w:t>03.07.20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3402" w:type="dxa"/>
          <w:vMerge/>
          <w:vAlign w:val="center"/>
        </w:tcPr>
        <w:p w14:paraId="6A3C1137" w14:textId="77777777" w:rsidR="00A0637B" w:rsidRPr="003F379C" w:rsidRDefault="00A0637B" w:rsidP="00054965">
          <w:pPr>
            <w:pStyle w:val="a7"/>
            <w:rPr>
              <w:noProof/>
            </w:rPr>
          </w:pPr>
        </w:p>
      </w:tc>
      <w:tc>
        <w:tcPr>
          <w:tcW w:w="2836" w:type="dxa"/>
          <w:gridSpan w:val="3"/>
          <w:vMerge w:val="restart"/>
          <w:tcMar>
            <w:left w:w="57" w:type="dxa"/>
            <w:right w:w="57" w:type="dxa"/>
          </w:tcMar>
          <w:vAlign w:val="center"/>
        </w:tcPr>
        <w:p w14:paraId="1D6D680A" w14:textId="77777777" w:rsidR="00A0637B" w:rsidRPr="003F379C" w:rsidRDefault="00A0637B" w:rsidP="00054965">
          <w:pPr>
            <w:pStyle w:val="a7"/>
            <w:jc w:val="center"/>
            <w:rPr>
              <w:noProof/>
              <w:szCs w:val="20"/>
            </w:rPr>
          </w:pPr>
          <w:r w:rsidRPr="003F379C">
            <w:rPr>
              <w:rFonts w:cs="Arial"/>
              <w:noProof/>
              <w:szCs w:val="20"/>
            </w:rPr>
            <w:t>ООО «НК «Роснефть» - НТЦ»</w:t>
          </w:r>
        </w:p>
      </w:tc>
    </w:tr>
    <w:tr w:rsidR="00A0637B" w:rsidRPr="003F379C" w14:paraId="3764217A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0463085F" w14:textId="77777777" w:rsidR="00A0637B" w:rsidRPr="00D73CFB" w:rsidRDefault="00A0637B" w:rsidP="00911298">
          <w:pPr>
            <w:pStyle w:val="a7"/>
            <w:rPr>
              <w:noProof/>
              <w:sz w:val="18"/>
              <w:szCs w:val="18"/>
            </w:rPr>
          </w:pPr>
        </w:p>
      </w:tc>
      <w:tc>
        <w:tcPr>
          <w:tcW w:w="1134" w:type="dxa"/>
          <w:gridSpan w:val="2"/>
          <w:noWrap/>
          <w:vAlign w:val="center"/>
        </w:tcPr>
        <w:p w14:paraId="6644E300" w14:textId="77777777" w:rsidR="00A0637B" w:rsidRPr="00D73CFB" w:rsidRDefault="00A0637B" w:rsidP="00911298">
          <w:pPr>
            <w:pStyle w:val="a7"/>
            <w:ind w:left="57"/>
            <w:rPr>
              <w:noProof/>
              <w:sz w:val="18"/>
              <w:szCs w:val="18"/>
            </w:rPr>
          </w:pPr>
        </w:p>
      </w:tc>
      <w:tc>
        <w:tcPr>
          <w:tcW w:w="851" w:type="dxa"/>
          <w:noWrap/>
          <w:vAlign w:val="center"/>
        </w:tcPr>
        <w:p w14:paraId="7BC56391" w14:textId="77777777" w:rsidR="00A0637B" w:rsidRPr="006F00A0" w:rsidRDefault="00A0637B" w:rsidP="00911298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5E89B972" w14:textId="77777777" w:rsidR="00A0637B" w:rsidRPr="00D73CFB" w:rsidRDefault="00A0637B" w:rsidP="00911298">
          <w:pPr>
            <w:pStyle w:val="a7"/>
            <w:jc w:val="center"/>
            <w:rPr>
              <w:noProof/>
              <w:sz w:val="14"/>
              <w:szCs w:val="14"/>
            </w:rPr>
          </w:pPr>
        </w:p>
      </w:tc>
      <w:tc>
        <w:tcPr>
          <w:tcW w:w="3402" w:type="dxa"/>
          <w:vMerge/>
          <w:vAlign w:val="center"/>
        </w:tcPr>
        <w:p w14:paraId="649C2959" w14:textId="77777777" w:rsidR="00A0637B" w:rsidRPr="003F379C" w:rsidRDefault="00A0637B" w:rsidP="00911298">
          <w:pPr>
            <w:pStyle w:val="a7"/>
            <w:rPr>
              <w:noProof/>
            </w:rPr>
          </w:pPr>
        </w:p>
      </w:tc>
      <w:tc>
        <w:tcPr>
          <w:tcW w:w="2836" w:type="dxa"/>
          <w:gridSpan w:val="3"/>
          <w:vMerge/>
          <w:vAlign w:val="center"/>
        </w:tcPr>
        <w:p w14:paraId="55EB1A7D" w14:textId="77777777" w:rsidR="00A0637B" w:rsidRPr="003F379C" w:rsidRDefault="00A0637B" w:rsidP="00911298">
          <w:pPr>
            <w:pStyle w:val="a7"/>
            <w:rPr>
              <w:noProof/>
            </w:rPr>
          </w:pPr>
        </w:p>
      </w:tc>
    </w:tr>
    <w:tr w:rsidR="00A0637B" w:rsidRPr="003F379C" w14:paraId="42CFF0BE" w14:textId="77777777" w:rsidTr="008F66FD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57" w:type="dxa"/>
          </w:tcMar>
          <w:vAlign w:val="center"/>
        </w:tcPr>
        <w:p w14:paraId="176506A9" w14:textId="77777777" w:rsidR="00A0637B" w:rsidRPr="00D73CFB" w:rsidRDefault="00A0637B" w:rsidP="00911298">
          <w:pPr>
            <w:pStyle w:val="a7"/>
            <w:rPr>
              <w:noProof/>
              <w:sz w:val="18"/>
              <w:szCs w:val="18"/>
            </w:rPr>
          </w:pPr>
          <w:r w:rsidRPr="00D73CFB">
            <w:rPr>
              <w:noProof/>
              <w:sz w:val="18"/>
              <w:szCs w:val="18"/>
            </w:rPr>
            <w:t>ГИП</w:t>
          </w:r>
        </w:p>
      </w:tc>
      <w:tc>
        <w:tcPr>
          <w:tcW w:w="1134" w:type="dxa"/>
          <w:gridSpan w:val="2"/>
          <w:noWrap/>
          <w:vAlign w:val="center"/>
        </w:tcPr>
        <w:p w14:paraId="19BD43DC" w14:textId="77777777" w:rsidR="00A0637B" w:rsidRPr="00DC718C" w:rsidRDefault="00A0637B" w:rsidP="00911298">
          <w:pPr>
            <w:pStyle w:val="a7"/>
            <w:ind w:left="57"/>
            <w:rPr>
              <w:noProof/>
              <w:spacing w:val="-14"/>
              <w:sz w:val="16"/>
              <w:szCs w:val="16"/>
            </w:rPr>
          </w:pPr>
          <w:r w:rsidRPr="00A95158">
            <w:rPr>
              <w:noProof/>
              <w:sz w:val="18"/>
              <w:szCs w:val="18"/>
            </w:rPr>
            <w:fldChar w:fldCharType="begin"/>
          </w:r>
          <w:r w:rsidRPr="00A95158">
            <w:rPr>
              <w:noProof/>
              <w:sz w:val="18"/>
              <w:szCs w:val="18"/>
            </w:rPr>
            <w:instrText xml:space="preserve"> DOCPROPERTY  ГИП  \* MERGEFORMAT </w:instrText>
          </w:r>
          <w:r w:rsidRPr="00A95158">
            <w:rPr>
              <w:noProof/>
              <w:sz w:val="18"/>
              <w:szCs w:val="18"/>
            </w:rPr>
            <w:fldChar w:fldCharType="separate"/>
          </w:r>
          <w:r w:rsidR="000700C3">
            <w:rPr>
              <w:noProof/>
              <w:sz w:val="18"/>
              <w:szCs w:val="18"/>
            </w:rPr>
            <w:t>Дьяченко</w:t>
          </w:r>
          <w:r w:rsidRPr="00A95158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851" w:type="dxa"/>
          <w:noWrap/>
          <w:vAlign w:val="center"/>
        </w:tcPr>
        <w:p w14:paraId="0CE106D2" w14:textId="77777777" w:rsidR="00A0637B" w:rsidRPr="006F00A0" w:rsidRDefault="00A0637B" w:rsidP="00911298">
          <w:pPr>
            <w:pStyle w:val="a7"/>
            <w:jc w:val="center"/>
            <w:rPr>
              <w:noProof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2FCF6D19" w14:textId="77777777" w:rsidR="00A0637B" w:rsidRPr="00D73CFB" w:rsidRDefault="00A0637B" w:rsidP="00911298">
          <w:pPr>
            <w:pStyle w:val="a7"/>
            <w:jc w:val="center"/>
            <w:rPr>
              <w:noProof/>
              <w:sz w:val="14"/>
              <w:szCs w:val="14"/>
            </w:rPr>
          </w:pPr>
          <w:r w:rsidRPr="00D73CFB">
            <w:rPr>
              <w:noProof/>
              <w:sz w:val="14"/>
              <w:szCs w:val="14"/>
            </w:rPr>
            <w:fldChar w:fldCharType="begin"/>
          </w:r>
          <w:r w:rsidRPr="00D73CFB">
            <w:rPr>
              <w:noProof/>
              <w:sz w:val="14"/>
              <w:szCs w:val="14"/>
            </w:rPr>
            <w:instrText xml:space="preserve"> DOCPROPERTY  Дата  \* MERGEFORMAT </w:instrText>
          </w:r>
          <w:r w:rsidRPr="00D73CFB">
            <w:rPr>
              <w:noProof/>
              <w:sz w:val="14"/>
              <w:szCs w:val="14"/>
            </w:rPr>
            <w:fldChar w:fldCharType="separate"/>
          </w:r>
          <w:r w:rsidR="000700C3">
            <w:rPr>
              <w:noProof/>
              <w:sz w:val="14"/>
              <w:szCs w:val="14"/>
            </w:rPr>
            <w:t>03.07.20</w:t>
          </w:r>
          <w:r w:rsidRPr="00D73CFB">
            <w:rPr>
              <w:noProof/>
              <w:sz w:val="14"/>
              <w:szCs w:val="14"/>
            </w:rPr>
            <w:fldChar w:fldCharType="end"/>
          </w:r>
        </w:p>
      </w:tc>
      <w:tc>
        <w:tcPr>
          <w:tcW w:w="3402" w:type="dxa"/>
          <w:vMerge/>
          <w:vAlign w:val="center"/>
        </w:tcPr>
        <w:p w14:paraId="43992482" w14:textId="77777777" w:rsidR="00A0637B" w:rsidRPr="003F379C" w:rsidRDefault="00A0637B" w:rsidP="00911298">
          <w:pPr>
            <w:pStyle w:val="a7"/>
            <w:rPr>
              <w:noProof/>
            </w:rPr>
          </w:pPr>
        </w:p>
      </w:tc>
      <w:tc>
        <w:tcPr>
          <w:tcW w:w="2836" w:type="dxa"/>
          <w:gridSpan w:val="3"/>
          <w:vMerge/>
          <w:vAlign w:val="center"/>
        </w:tcPr>
        <w:p w14:paraId="651A738E" w14:textId="77777777" w:rsidR="00A0637B" w:rsidRPr="003F379C" w:rsidRDefault="00A0637B" w:rsidP="00911298">
          <w:pPr>
            <w:pStyle w:val="a7"/>
            <w:rPr>
              <w:noProof/>
            </w:rPr>
          </w:pPr>
        </w:p>
      </w:tc>
    </w:tr>
  </w:tbl>
  <w:p w14:paraId="3E5380EA" w14:textId="77777777" w:rsidR="00A0637B" w:rsidRPr="004E7E91" w:rsidRDefault="00A0637B" w:rsidP="00A30897">
    <w:pPr>
      <w:pStyle w:val="a7"/>
      <w:spacing w:after="20"/>
      <w:ind w:left="-284" w:right="-567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704832" behindDoc="1" locked="0" layoutInCell="1" allowOverlap="1" wp14:anchorId="24856D52" wp14:editId="2DBFB43D">
              <wp:simplePos x="0" y="0"/>
              <wp:positionH relativeFrom="page">
                <wp:posOffset>900430</wp:posOffset>
              </wp:positionH>
              <wp:positionV relativeFrom="page">
                <wp:posOffset>8889365</wp:posOffset>
              </wp:positionV>
              <wp:extent cx="6300470" cy="1440180"/>
              <wp:effectExtent l="0" t="0" r="24130" b="26670"/>
              <wp:wrapNone/>
              <wp:docPr id="4" name="Группа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1440180"/>
                        <a:chOff x="1418" y="13999"/>
                        <a:chExt cx="9922" cy="2268"/>
                      </a:xfrm>
                    </wpg:grpSpPr>
                    <wps:wsp>
                      <wps:cNvPr id="22" name="Line 687"/>
                      <wps:cNvCnPr/>
                      <wps:spPr bwMode="auto">
                        <a:xfrm>
                          <a:off x="1418" y="13999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3" name="Line 688"/>
                      <wps:cNvCnPr/>
                      <wps:spPr bwMode="auto">
                        <a:xfrm>
                          <a:off x="1418" y="14283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4" name="Line 689"/>
                      <wps:cNvCnPr/>
                      <wps:spPr bwMode="auto">
                        <a:xfrm>
                          <a:off x="1418" y="1456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5" name="Line 690"/>
                      <wps:cNvCnPr/>
                      <wps:spPr bwMode="auto">
                        <a:xfrm>
                          <a:off x="1418" y="14855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6" name="Line 691"/>
                      <wps:cNvCnPr/>
                      <wps:spPr bwMode="auto">
                        <a:xfrm>
                          <a:off x="1418" y="1513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7" name="Line 692"/>
                      <wps:cNvCnPr/>
                      <wps:spPr bwMode="auto">
                        <a:xfrm>
                          <a:off x="1418" y="1542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8" name="Line 693"/>
                      <wps:cNvCnPr/>
                      <wps:spPr bwMode="auto">
                        <a:xfrm>
                          <a:off x="1418" y="1570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" name="Line 694"/>
                      <wps:cNvCnPr/>
                      <wps:spPr bwMode="auto">
                        <a:xfrm>
                          <a:off x="1418" y="15995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" name="Line 697"/>
                      <wps:cNvCnPr/>
                      <wps:spPr bwMode="auto">
                        <a:xfrm>
                          <a:off x="1985" y="13999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1" name="Line 698"/>
                      <wps:cNvCnPr/>
                      <wps:spPr bwMode="auto">
                        <a:xfrm>
                          <a:off x="2552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2" name="Line 699"/>
                      <wps:cNvCnPr/>
                      <wps:spPr bwMode="auto">
                        <a:xfrm>
                          <a:off x="3119" y="13999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3" name="Line 700"/>
                      <wps:cNvCnPr/>
                      <wps:spPr bwMode="auto">
                        <a:xfrm>
                          <a:off x="3686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4" name="Line 701"/>
                      <wps:cNvCnPr/>
                      <wps:spPr bwMode="auto">
                        <a:xfrm>
                          <a:off x="4536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5" name="Line 702"/>
                      <wps:cNvCnPr/>
                      <wps:spPr bwMode="auto">
                        <a:xfrm>
                          <a:off x="5103" y="13999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6" name="Line 703"/>
                      <wps:cNvCnPr/>
                      <wps:spPr bwMode="auto">
                        <a:xfrm>
                          <a:off x="8505" y="14850"/>
                          <a:ext cx="0" cy="141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7" name="Line 705"/>
                      <wps:cNvCnPr/>
                      <wps:spPr bwMode="auto">
                        <a:xfrm>
                          <a:off x="9356" y="14850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8" name="Line 706"/>
                      <wps:cNvCnPr/>
                      <wps:spPr bwMode="auto">
                        <a:xfrm>
                          <a:off x="10206" y="14850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9" name="Line 707"/>
                      <wps:cNvCnPr/>
                      <wps:spPr bwMode="auto">
                        <a:xfrm>
                          <a:off x="8505" y="15139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0" name="Line 709"/>
                      <wps:cNvCnPr/>
                      <wps:spPr bwMode="auto">
                        <a:xfrm>
                          <a:off x="8505" y="15422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4" o:spid="_x0000_s1026" style="position:absolute;margin-left:70.9pt;margin-top:699.95pt;width:496.1pt;height:113.4pt;z-index:-251611648;mso-position-horizontal-relative:page;mso-position-vertical-relative:page" coordorigin="1418,13999" coordsize="9922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">
              <v:line id="Line 687" o:spid="_x0000_s1027" style="position:absolute;visibility:visible;mso-wrap-style:square" from="1418,13999" to="11339,13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BzIMMAAADbAAAADwAAAGRycy9kb3ducmV2LnhtbESPwWrDMBBE74X8g9hCb7UcB0xxooRi&#10;YggESuv4AzbW1jaVVsZSYvfvq0Khx2Fm3jC7w2KNuNPkB8cK1kkKgrh1euBOQXOpnl9A+ICs0Tgm&#10;Bd/k4bBfPeyw0G7mD7rXoRMRwr5ABX0IYyGlb3uy6BM3Ekfv000WQ5RTJ/WEc4RbI7M0zaXFgeNC&#10;jyOVPbVf9c0qmN/rank7O20bV+aDydfXzdEo9fS4vG5BBFrCf/ivfdIKsgx+v8QfIP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gcyDDAAAA2wAAAA8AAAAAAAAAAAAA&#10;AAAAoQIAAGRycy9kb3ducmV2LnhtbFBLBQYAAAAABAAEAPkAAACRAwAAAAA=&#10;" strokeweight="1.25pt"/>
              <v:line id="Line 688" o:spid="_x0000_s1028" style="position:absolute;visibility:visible;mso-wrap-style:square" from="1418,14283" to="5103,14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190cUAAADbAAAADwAAAGRycy9kb3ducmV2LnhtbESPS2vDMBCE74X+B7GB3Bo5D0pwo4Q0&#10;xVDoITjppbfF2thOrJWRVD/666tAocdhZr5hNrvBNKIj52vLCuazBARxYXXNpYLPc/a0BuEDssbG&#10;MikYycNu+/iwwVTbnnPqTqEUEcI+RQVVCG0qpS8qMuhntiWO3sU6gyFKV0rtsI9w08hFkjxLgzXH&#10;hQpbOlRU3E7fRsH63Pq38fCV2aO7/uQfq5xW+KrUdDLsX0AEGsJ/+K/9rhUslnD/En+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D190cUAAADbAAAADwAAAAAAAAAA&#10;AAAAAAChAgAAZHJzL2Rvd25yZXYueG1sUEsFBgAAAAAEAAQA+QAAAJMDAAAAAA==&#10;" strokeweight=".5pt"/>
              <v:line id="Line 689" o:spid="_x0000_s1029" style="position:absolute;visibility:visible;mso-wrap-style:square" from="1418,14566" to="5103,145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VOz8IAAADbAAAADwAAAGRycy9kb3ducmV2LnhtbESP0YrCMBRE3wX/IVxh3zTVlSLVKCIK&#10;wsLiVj/g2lzbYnJTmmi7f78RhH0cZuYMs9r01ogntb52rGA6SUAQF07XXCq4nA/jBQgfkDUax6Tg&#10;lzxs1sPBCjPtOv6hZx5KESHsM1RQhdBkUvqiIot+4hri6N1cazFE2ZZSt9hFuDVyliSptFhzXKiw&#10;oV1FxT1/WAXdKT/0319O24vbpbVJp9fPvVHqY9RvlyAC9eE//G4ftYLZHF5f4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YVOz8IAAADbAAAADwAAAAAAAAAAAAAA&#10;AAChAgAAZHJzL2Rvd25yZXYueG1sUEsFBgAAAAAEAAQA+QAAAJADAAAAAA==&#10;" strokeweight="1.25pt"/>
              <v:line id="Line 690" o:spid="_x0000_s1030" style="position:absolute;visibility:visible;mso-wrap-style:square" from="1418,14855" to="1133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nrVMIAAADbAAAADwAAAGRycy9kb3ducmV2LnhtbESP0YrCMBRE3wX/IVxh3zTVxSLVKCIK&#10;wsLiVj/g2lzbYnJTmmi7f78RhH0cZuYMs9r01ogntb52rGA6SUAQF07XXCq4nA/jBQgfkDUax6Tg&#10;lzxs1sPBCjPtOv6hZx5KESHsM1RQhdBkUvqiIot+4hri6N1cazFE2ZZSt9hFuDVyliSptFhzXKiw&#10;oV1FxT1/WAXdKT/0319O24vbpbVJp9fPvVHqY9RvlyAC9eE//G4ftYLZHF5f4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snrVMIAAADbAAAADwAAAAAAAAAAAAAA&#10;AAChAgAAZHJzL2Rvd25yZXYueG1sUEsFBgAAAAAEAAQA+QAAAJADAAAAAA==&#10;" strokeweight="1.25pt"/>
              <v:line id="Line 691" o:spid="_x0000_s1031" style="position:absolute;visibility:visible;mso-wrap-style:square" from="1418,15139" to="510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reScMAAADbAAAADwAAAGRycy9kb3ducmV2LnhtbESPQYvCMBSE78L+h/AEb5oqItI1yq6L&#10;IHiQWi/eHs3bttq8lCRq9dcbYWGPw8x8wyxWnWnEjZyvLSsYjxIQxIXVNZcKjvlmOAfhA7LGxjIp&#10;eJCH1fKjt8BU2ztndDuEUkQI+xQVVCG0qZS+qMigH9mWOHq/1hkMUbpSaof3CDeNnCTJTBqsOS5U&#10;2NK6ouJyuBoF87z1P4/1aWP37vzMdtOMpvit1KDffX2CCNSF//Bfe6sVTGbw/hJ/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BK3knDAAAA2wAAAA8AAAAAAAAAAAAA&#10;AAAAoQIAAGRycy9kb3ducmV2LnhtbFBLBQYAAAAABAAEAPkAAACRAwAAAAA=&#10;" strokeweight=".5pt"/>
              <v:line id="Line 692" o:spid="_x0000_s1032" style="position:absolute;visibility:visible;mso-wrap-style:square" from="1418,15422" to="5103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Z70sMAAADbAAAADwAAAGRycy9kb3ducmV2LnhtbESPQYvCMBSE78L+h/AWvGm6Iipdo7iK&#10;IHhYql729miebbV5KUnU6q83C4LHYWa+Yabz1tTiSs5XlhV89RMQxLnVFRcKDvt1bwLCB2SNtWVS&#10;cCcP89lHZ4qptjfO6LoLhYgQ9ikqKENoUil9XpJB37cNcfSO1hkMUbpCaoe3CDe1HCTJSBqsOC6U&#10;2NCypPy8uxgFk33jV/fl39r+utMj2w4zGuKPUt3PdvENIlAb3uFXe6MVDMbw/yX+ADl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8Ge9LDAAAA2wAAAA8AAAAAAAAAAAAA&#10;AAAAoQIAAGRycy9kb3ducmV2LnhtbFBLBQYAAAAABAAEAPkAAACRAwAAAAA=&#10;" strokeweight=".5pt"/>
              <v:line id="Line 693" o:spid="_x0000_s1033" style="position:absolute;visibility:visible;mso-wrap-style:square" from="1418,15706" to="5103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nvoMAAAADbAAAADwAAAGRycy9kb3ducmV2LnhtbERPTYvCMBC9C/6HMMLeNFVkka6x7FYE&#10;YQ9L1Yu3oZltq82kJFGrv94cBI+P973MetOKKznfWFYwnSQgiEurG64UHPab8QKED8gaW8uk4E4e&#10;stVwsMRU2xsXdN2FSsQQ9ikqqEPoUil9WZNBP7EdceT+rTMYInSV1A5vMdy0cpYkn9Jgw7Ghxo7y&#10;msrz7mIULPadX9/z48b+udOj+J0XNMcfpT5G/fcXiEB9eItf7q1WMItj45f4A+Tq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6Z76DAAAAA2wAAAA8AAAAAAAAAAAAAAAAA&#10;oQIAAGRycy9kb3ducmV2LnhtbFBLBQYAAAAABAAEAPkAAACOAwAAAAA=&#10;" strokeweight=".5pt"/>
              <v:line id="Line 694" o:spid="_x0000_s1034" style="position:absolute;visibility:visible;mso-wrap-style:square" from="1418,15995" to="5103,15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VKO8UAAADbAAAADwAAAGRycy9kb3ducmV2LnhtbESPS2vDMBCE74X+B7GF3Bo5wZTUjRLy&#10;IFDoITjJJbfF2tpurZWRFD/666NCocdhZr5hluvBNKIj52vLCmbTBARxYXXNpYLL+fC8AOEDssbG&#10;MikYycN69fiwxEzbnnPqTqEUEcI+QwVVCG0mpS8qMuintiWO3qd1BkOUrpTaYR/hppHzJHmRBmuO&#10;CxW2tKuo+D7djILFufX7cXc92KP7+sk/0pxS3Co1eRo2byACDeE//Nd+1wrmr/D7Jf4Au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dVKO8UAAADbAAAADwAAAAAAAAAA&#10;AAAAAAChAgAAZHJzL2Rvd25yZXYueG1sUEsFBgAAAAAEAAQA+QAAAJMDAAAAAA==&#10;" strokeweight=".5pt"/>
              <v:line id="Line 697" o:spid="_x0000_s1035" style="position:absolute;visibility:visible;mso-wrap-style:square" from="1985,13999" to="1985,14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feEcAAAADbAAAADwAAAGRycy9kb3ducmV2LnhtbERP3WrCMBS+F3yHcITd2VQLZXRGGaIg&#10;DGTr+gBnzVlblpyUJrb17c2FsMuP7393mK0RIw2+c6xgk6QgiGunO24UVN/n9SsIH5A1Gsek4E4e&#10;DvvlYoeFdhN/0ViGRsQQ9gUqaEPoCyl93ZJFn7ieOHK/brAYIhwaqQecYrg1cpumubTYcWxosadj&#10;S/VfebMKps/yPF8/nLaVO+adyTc/2cko9bKa399ABJrDv/jpvmgFWVwfv8QfIP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tn3hHAAAAA2wAAAA8AAAAAAAAAAAAAAAAA&#10;oQIAAGRycy9kb3ducmV2LnhtbFBLBQYAAAAABAAEAPkAAACOAwAAAAA=&#10;" strokeweight="1.25pt"/>
              <v:line id="Line 698" o:spid="_x0000_s1036" style="position:absolute;visibility:visible;mso-wrap-style:square" from="2552,13999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t7isMAAADbAAAADwAAAGRycy9kb3ducmV2LnhtbESPwWrDMBBE74X8g9hCb7XsBkxxooQS&#10;YggEQuv4AzbW1jaVVsZSbffvo0Khx2Fm3jDb/WKNmGj0vWMFWZKCIG6c7rlVUF/L51cQPiBrNI5J&#10;wQ952O9WD1sstJv5g6YqtCJC2BeooAthKKT0TUcWfeIG4uh9utFiiHJspR5xjnBr5Eua5tJiz3Gh&#10;w4EOHTVf1bdVML9X5XI5O21rd8h7k2e39dEo9fS4vG1ABFrCf/ivfdIK1hn8fok/QO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re4rDAAAA2wAAAA8AAAAAAAAAAAAA&#10;AAAAoQIAAGRycy9kb3ducmV2LnhtbFBLBQYAAAAABAAEAPkAAACRAwAAAAA=&#10;" strokeweight="1.25pt"/>
              <v:line id="Line 699" o:spid="_x0000_s1037" style="position:absolute;visibility:visible;mso-wrap-style:square" from="3119,13999" to="3119,14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YAXcIAAADbAAAADwAAAGRycy9kb3ducmV2LnhtbESP0YrCMBRE3wX/IVxh3zTVxSLVKCIK&#10;wsLiVj/g2lzbYnJTmmi7f78RhH0cZuYMs9r01ogntb52rGA6SUAQF07XXCq4nA/jBQgfkDUax6Tg&#10;lzxs1sPBCjPtOv6hZx5KESHsM1RQhdBkUvqiIot+4hri6N1cazFE2ZZSt9hFuDVyliSptFhzXKiw&#10;oV1FxT1/WAXdKT/0319O24vbpbVJp9fPvVHqY9RvlyAC9eE//G4ftYL5DF5f4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SYAXcIAAADbAAAADwAAAAAAAAAAAAAA&#10;AAChAgAAZHJzL2Rvd25yZXYueG1sUEsFBgAAAAAEAAQA+QAAAJADAAAAAA==&#10;" strokeweight="1.25pt"/>
              <v:line id="Line 700" o:spid="_x0000_s1038" style="position:absolute;visibility:visible;mso-wrap-style:square" from="3686,13999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qlxsIAAADbAAAADwAAAGRycy9kb3ducmV2LnhtbESP0YrCMBRE34X9h3AX9k1TFYt0jbLI&#10;CguCaPUD7jbXtpjclCba+vdGEHwcZuYMs1j11ogbtb52rGA8SkAQF07XXCo4HTfDOQgfkDUax6Tg&#10;Th5Wy4/BAjPtOj7QLQ+liBD2GSqoQmgyKX1RkUU/cg1x9M6utRiibEupW+wi3Bo5SZJUWqw5LlTY&#10;0Lqi4pJfrYJun2/63dZpe3LrtDbp+H/6a5T6+ux/vkEE6sM7/Gr/aQWzKTy/x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mqlxsIAAADbAAAADwAAAAAAAAAAAAAA&#10;AAChAgAAZHJzL2Rvd25yZXYueG1sUEsFBgAAAAAEAAQA+QAAAJADAAAAAA==&#10;" strokeweight="1.25pt"/>
              <v:line id="Line 701" o:spid="_x0000_s1039" style="position:absolute;visibility:visible;mso-wrap-style:square" from="4536,13999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M9ssMAAADbAAAADwAAAGRycy9kb3ducmV2LnhtbESP0WrCQBRE3wv9h+UW+lY3qRpKdCNF&#10;KhQE0egH3GavSeju3ZBdTfr3XUHwcZiZM8xyNVojrtT71rGCdJKAIK6cbrlWcDpu3j5A+ICs0Tgm&#10;BX/kYVU8Py0x127gA13LUIsIYZ+jgiaELpfSVw1Z9BPXEUfv7HqLIcq+lrrHIcKtke9JkkmLLceF&#10;BjtaN1T9lherYNiXm3G3ddqe3DprTZb+TL+MUq8v4+cCRKAxPML39rdWMJ/B7Uv8AbL4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DPbLDAAAA2wAAAA8AAAAAAAAAAAAA&#10;AAAAoQIAAGRycy9kb3ducmV2LnhtbFBLBQYAAAAABAAEAPkAAACRAwAAAAA=&#10;" strokeweight="1.25pt"/>
              <v:line id="Line 702" o:spid="_x0000_s1040" style="position:absolute;visibility:visible;mso-wrap-style:square" from="5103,13999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+YKcIAAADbAAAADwAAAGRycy9kb3ducmV2LnhtbESP0YrCMBRE3wX/IVzBN01dsSzVKCIK&#10;giC7XT/g2lzbYnJTmqytf2+EhX0cZuYMs9r01ogHtb52rGA2TUAQF07XXCq4/BwmnyB8QNZoHJOC&#10;J3nYrIeDFWbadfxNjzyUIkLYZ6igCqHJpPRFRRb91DXE0bu51mKIsi2lbrGLcGvkR5Kk0mLNcaHC&#10;hnYVFff81yrovvJDfz45bS9ul9YmnV3ne6PUeNRvlyAC9eE//Nc+agWLBby/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+YKcIAAADbAAAADwAAAAAAAAAAAAAA&#10;AAChAgAAZHJzL2Rvd25yZXYueG1sUEsFBgAAAAAEAAQA+QAAAJADAAAAAA==&#10;" strokeweight="1.25pt"/>
              <v:line id="Line 703" o:spid="_x0000_s1041" style="position:absolute;visibility:visible;mso-wrap-style:square" from="8505,14850" to="850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0GXsMAAADbAAAADwAAAGRycy9kb3ducmV2LnhtbESPwWrDMBBE74H+g9hCb7GclpriRAnF&#10;1FAohMTxB2ytjW0qrYylxu7fR4VAjsPMvGE2u9kacaHR944VrJIUBHHjdM+tgvpULt9A+ICs0Tgm&#10;BX/kYbd9WGww127iI12q0IoIYZ+jgi6EIZfSNx1Z9IkbiKN3dqPFEOXYSj3iFOHWyOc0zaTFnuNC&#10;hwMVHTU/1a9VMB2qct5/OW1rV2S9yVbfLx9GqafH+X0NItAc7uFb+1MreM3g/0v8AXJ7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dBl7DAAAA2wAAAA8AAAAAAAAAAAAA&#10;AAAAoQIAAGRycy9kb3ducmV2LnhtbFBLBQYAAAAABAAEAPkAAACRAwAAAAA=&#10;" strokeweight="1.25pt"/>
              <v:line id="Line 705" o:spid="_x0000_s1042" style="position:absolute;visibility:visible;mso-wrap-style:square" from="9356,14850" to="9356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GjxcIAAADbAAAADwAAAGRycy9kb3ducmV2LnhtbESP0WrCQBRE3wv+w3IF3+pGxSjRVUQq&#10;FApSox9wzV6T4O7dkN2a9O+7gtDHYWbOMOttb414UOtrxwom4wQEceF0zaWCy/nwvgThA7JG45gU&#10;/JKH7WbwtsZMu45P9MhDKSKEfYYKqhCaTEpfVGTRj11DHL2bay2GKNtS6ha7CLdGTpMklRZrjgsV&#10;NrSvqLjnP1ZB950f+uOX0/bi9mlt0sl19mGUGg373QpEoD78h1/tT61gvoDnl/gD5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GjxcIAAADbAAAADwAAAAAAAAAAAAAA&#10;AAChAgAAZHJzL2Rvd25yZXYueG1sUEsFBgAAAAAEAAQA+QAAAJADAAAAAA==&#10;" strokeweight="1.25pt"/>
              <v:line id="Line 706" o:spid="_x0000_s1043" style="position:absolute;visibility:visible;mso-wrap-style:square" from="10206,14850" to="10206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43t78AAADbAAAADwAAAGRycy9kb3ducmV2LnhtbERPzYrCMBC+C75DGMGbTd3FslSjiCgs&#10;CKJdH2BsxraYTEqTtfXtzWFhjx/f/2ozWCOe1PnGsYJ5koIgLp1uuFJw/TnMvkD4gKzROCYFL/Kw&#10;WY9HK8y16/lCzyJUIoawz1FBHUKbS+nLmiz6xLXEkbu7zmKIsKuk7rCP4dbIjzTNpMWGY0ONLe1q&#10;Kh/Fr1XQn4vDcDo6ba9ulzUmm98+90ap6WTYLkEEGsK/+M/9rRUs4tj4Jf4AuX4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M43t78AAADbAAAADwAAAAAAAAAAAAAAAACh&#10;AgAAZHJzL2Rvd25yZXYueG1sUEsFBgAAAAAEAAQA+QAAAI0DAAAAAA==&#10;" strokeweight="1.25pt"/>
              <v:line id="Line 707" o:spid="_x0000_s1044" style="position:absolute;visibility:visible;mso-wrap-style:square" from="8505,15139" to="11340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KSLMIAAADbAAAADwAAAGRycy9kb3ducmV2LnhtbESP0WrCQBRE3wv+w3IF3+pGxaDRVUQq&#10;FApSox9wzV6T4O7dkN2a9O+7gtDHYWbOMOttb414UOtrxwom4wQEceF0zaWCy/nwvgDhA7JG45gU&#10;/JKH7WbwtsZMu45P9MhDKSKEfYYKqhCaTEpfVGTRj11DHL2bay2GKNtS6ha7CLdGTpMklRZrjgsV&#10;NrSvqLjnP1ZB950f+uOX0/bi9mlt0sl19mGUGg373QpEoD78h1/tT61gvoTnl/gD5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4KSLMIAAADbAAAADwAAAAAAAAAAAAAA&#10;AAChAgAAZHJzL2Rvd25yZXYueG1sUEsFBgAAAAAEAAQA+QAAAJADAAAAAA==&#10;" strokeweight="1.25pt"/>
              <v:line id="Line 709" o:spid="_x0000_s1045" style="position:absolute;visibility:visible;mso-wrap-style:square" from="8505,15422" to="11340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TxDL8AAADbAAAADwAAAGRycy9kb3ducmV2LnhtbERP3WrCMBS+H/gO4Qy8m6kTilSjjGJh&#10;MBhafYBjc9aWJSclyWx9e3Mx8PLj+9/uJ2vEjXzoHStYLjIQxI3TPbcKLufqbQ0iRGSNxjEpuFOA&#10;/W72ssVCu5FPdKtjK1IIhwIVdDEOhZSh6chiWLiBOHE/zluMCfpWao9jCrdGvmdZLi32nBo6HKjs&#10;qPmt/6yC8VhX0/eX0/biyrw3+fK6Ohil5q/TxwZEpCk+xf/uT60gT+vTl/QD5O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NTxDL8AAADbAAAADwAAAAAAAAAAAAAAAACh&#10;AgAAZHJzL2Rvd25yZXYueG1sUEsFBgAAAAAEAAQA+QAAAI0DAAAAAA==&#10;" strokeweight="1.25pt"/>
              <w10:wrap anchorx="page" anchory="page"/>
            </v:group>
          </w:pict>
        </mc:Fallback>
      </mc:AlternateContent>
    </w:r>
    <w:r w:rsidRPr="004E7E91">
      <w:rPr>
        <w:noProof/>
      </w:rPr>
      <w:fldChar w:fldCharType="begin"/>
    </w:r>
    <w:r w:rsidRPr="004E7E91">
      <w:rPr>
        <w:noProof/>
      </w:rPr>
      <w:instrText xml:space="preserve"> FILENAME   \* MERGEFORMAT </w:instrText>
    </w:r>
    <w:r w:rsidRPr="004E7E91">
      <w:rPr>
        <w:noProof/>
      </w:rPr>
      <w:fldChar w:fldCharType="separate"/>
    </w:r>
    <w:r w:rsidR="000700C3">
      <w:rPr>
        <w:noProof/>
      </w:rPr>
      <w:t>1750619_1435D-01-703000-PPT1-RU-revС01 - копия.docx</w:t>
    </w:r>
    <w:r w:rsidRPr="004E7E91">
      <w:rPr>
        <w:noProof/>
      </w:rPr>
      <w:fldChar w:fldCharType="end"/>
    </w:r>
    <w:r w:rsidRPr="004E7E91">
      <w:rPr>
        <w:noProof/>
      </w:rPr>
      <w:tab/>
      <w:t>Формат А4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430" w:tblpY="15412"/>
      <w:tblW w:w="99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5671"/>
      <w:gridCol w:w="567"/>
    </w:tblGrid>
    <w:tr w:rsidR="00A0637B" w:rsidRPr="003F379C" w14:paraId="5C816C8C" w14:textId="77777777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1D61BFC6" w14:textId="77777777" w:rsidR="00A0637B" w:rsidRPr="00775963" w:rsidRDefault="00A0637B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4A06D3CA" w14:textId="77777777" w:rsidR="00A0637B" w:rsidRPr="00775963" w:rsidRDefault="00A0637B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2F7C374" w14:textId="77777777" w:rsidR="00A0637B" w:rsidRPr="00775963" w:rsidRDefault="00A0637B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7611EF29" w14:textId="77777777" w:rsidR="00A0637B" w:rsidRPr="00775963" w:rsidRDefault="00A0637B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851" w:type="dxa"/>
          <w:noWrap/>
          <w:vAlign w:val="center"/>
        </w:tcPr>
        <w:p w14:paraId="2910F6AD" w14:textId="3D5C4BE6" w:rsidR="00A0637B" w:rsidRPr="00775963" w:rsidRDefault="00A0637B" w:rsidP="004E7E91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AD4224B" w14:textId="77777777" w:rsidR="00A0637B" w:rsidRPr="003A4CA2" w:rsidRDefault="00A0637B" w:rsidP="004E7E91">
          <w:pPr>
            <w:pStyle w:val="a7"/>
            <w:jc w:val="center"/>
            <w:rPr>
              <w:noProof/>
              <w:sz w:val="14"/>
            </w:rPr>
          </w:pPr>
        </w:p>
      </w:tc>
      <w:tc>
        <w:tcPr>
          <w:tcW w:w="5671" w:type="dxa"/>
          <w:vMerge w:val="restart"/>
          <w:noWrap/>
          <w:vAlign w:val="center"/>
        </w:tcPr>
        <w:p w14:paraId="073449C0" w14:textId="77777777" w:rsidR="00A0637B" w:rsidRPr="00CA3B43" w:rsidRDefault="00A0637B" w:rsidP="004E7E91">
          <w:pPr>
            <w:pStyle w:val="a7"/>
            <w:jc w:val="center"/>
            <w:rPr>
              <w:noProof/>
              <w:sz w:val="22"/>
            </w:rPr>
          </w:pP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ШифрДокумента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0700C3" w:rsidRPr="000700C3">
            <w:rPr>
              <w:noProof/>
              <w:sz w:val="22"/>
              <w:lang w:val="en-US"/>
            </w:rPr>
            <w:t>1750619</w:t>
          </w:r>
          <w:r w:rsidR="000700C3">
            <w:rPr>
              <w:noProof/>
              <w:sz w:val="22"/>
            </w:rPr>
            <w:t>/1435Д-01-703000</w:t>
          </w:r>
          <w:r w:rsidRPr="00CA3B43">
            <w:rPr>
              <w:noProof/>
              <w:sz w:val="22"/>
            </w:rPr>
            <w:fldChar w:fldCharType="end"/>
          </w:r>
          <w:r w:rsidRPr="00CA3B43">
            <w:rPr>
              <w:noProof/>
              <w:sz w:val="22"/>
            </w:rPr>
            <w:t>-</w:t>
          </w:r>
          <w:r w:rsidRPr="00CA3B43">
            <w:rPr>
              <w:noProof/>
              <w:sz w:val="22"/>
            </w:rPr>
            <w:fldChar w:fldCharType="begin"/>
          </w:r>
          <w:r w:rsidRPr="00CA3B43">
            <w:rPr>
              <w:noProof/>
              <w:sz w:val="22"/>
            </w:rPr>
            <w:instrText xml:space="preserve"> DOCPROPERTY  КодДисциплины  \* MERGEFORMAT </w:instrText>
          </w:r>
          <w:r w:rsidRPr="00CA3B43">
            <w:rPr>
              <w:noProof/>
              <w:sz w:val="22"/>
            </w:rPr>
            <w:fldChar w:fldCharType="separate"/>
          </w:r>
          <w:r w:rsidR="000700C3">
            <w:rPr>
              <w:noProof/>
              <w:sz w:val="22"/>
            </w:rPr>
            <w:t>ППТ1</w:t>
          </w:r>
          <w:r w:rsidRPr="00CA3B43">
            <w:rPr>
              <w:noProof/>
              <w:sz w:val="22"/>
            </w:rPr>
            <w:fldChar w:fldCharType="end"/>
          </w:r>
        </w:p>
      </w:tc>
      <w:tc>
        <w:tcPr>
          <w:tcW w:w="567" w:type="dxa"/>
          <w:noWrap/>
          <w:vAlign w:val="bottom"/>
        </w:tcPr>
        <w:p w14:paraId="7BFE0E8F" w14:textId="77777777" w:rsidR="00A0637B" w:rsidRPr="003F379C" w:rsidRDefault="00A0637B" w:rsidP="004E7E91">
          <w:pPr>
            <w:pStyle w:val="a7"/>
            <w:jc w:val="center"/>
            <w:rPr>
              <w:noProof/>
            </w:rPr>
          </w:pPr>
          <w:r w:rsidRPr="003F379C">
            <w:rPr>
              <w:noProof/>
            </w:rPr>
            <w:t>Лист</w:t>
          </w:r>
        </w:p>
      </w:tc>
    </w:tr>
    <w:tr w:rsidR="00A0637B" w:rsidRPr="003F379C" w14:paraId="1074EA6D" w14:textId="77777777" w:rsidTr="00774008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6C2E2693" w14:textId="170986FB" w:rsidR="00A0637B" w:rsidRPr="00775963" w:rsidRDefault="00A0637B" w:rsidP="000D0830">
          <w:pPr>
            <w:pStyle w:val="a7"/>
            <w:jc w:val="center"/>
            <w:rPr>
              <w:noProof/>
              <w:sz w:val="16"/>
              <w:szCs w:val="16"/>
            </w:rPr>
          </w:pPr>
          <w:r>
            <w:rPr>
              <w:noProof/>
              <w:sz w:val="16"/>
              <w:szCs w:val="16"/>
            </w:rPr>
            <w:t>С01</w:t>
          </w:r>
        </w:p>
      </w:tc>
      <w:tc>
        <w:tcPr>
          <w:tcW w:w="567" w:type="dxa"/>
          <w:noWrap/>
          <w:vAlign w:val="center"/>
        </w:tcPr>
        <w:p w14:paraId="418ACEF0" w14:textId="638BFECF" w:rsidR="00A0637B" w:rsidRPr="00775963" w:rsidRDefault="00A0637B" w:rsidP="000D0830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053198A5" w14:textId="0CBB2AD0" w:rsidR="00A0637B" w:rsidRPr="00775963" w:rsidRDefault="00A0637B" w:rsidP="000D0830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5AB9A20B" w14:textId="0366185A" w:rsidR="00A0637B" w:rsidRPr="00433663" w:rsidRDefault="00A0637B" w:rsidP="000D0830">
          <w:pPr>
            <w:pStyle w:val="a7"/>
            <w:jc w:val="center"/>
            <w:rPr>
              <w:noProof/>
              <w:sz w:val="14"/>
              <w:szCs w:val="14"/>
            </w:rPr>
          </w:pPr>
        </w:p>
      </w:tc>
      <w:tc>
        <w:tcPr>
          <w:tcW w:w="851" w:type="dxa"/>
          <w:noWrap/>
          <w:vAlign w:val="center"/>
        </w:tcPr>
        <w:p w14:paraId="1E8A715D" w14:textId="313F74C9" w:rsidR="00A0637B" w:rsidRPr="00775963" w:rsidRDefault="00A0637B" w:rsidP="000D0830">
          <w:pPr>
            <w:pStyle w:val="a7"/>
            <w:jc w:val="center"/>
            <w:rPr>
              <w:noProof/>
              <w:sz w:val="16"/>
              <w:szCs w:val="16"/>
            </w:rPr>
          </w:pPr>
        </w:p>
      </w:tc>
      <w:tc>
        <w:tcPr>
          <w:tcW w:w="567" w:type="dxa"/>
          <w:noWrap/>
          <w:vAlign w:val="center"/>
        </w:tcPr>
        <w:p w14:paraId="402BCFCE" w14:textId="47F6E469" w:rsidR="00A0637B" w:rsidRPr="003A4CA2" w:rsidRDefault="00A0637B" w:rsidP="000D0830">
          <w:pPr>
            <w:pStyle w:val="a7"/>
            <w:jc w:val="center"/>
            <w:rPr>
              <w:noProof/>
              <w:sz w:val="14"/>
            </w:rPr>
          </w:pPr>
          <w:r>
            <w:rPr>
              <w:noProof/>
              <w:sz w:val="14"/>
            </w:rPr>
            <w:t>01.08.19</w:t>
          </w:r>
        </w:p>
      </w:tc>
      <w:tc>
        <w:tcPr>
          <w:tcW w:w="5671" w:type="dxa"/>
          <w:vMerge/>
          <w:noWrap/>
          <w:vAlign w:val="center"/>
        </w:tcPr>
        <w:p w14:paraId="6BCFF590" w14:textId="77777777" w:rsidR="00A0637B" w:rsidRPr="003F379C" w:rsidRDefault="00A0637B" w:rsidP="000D0830">
          <w:pPr>
            <w:pStyle w:val="a7"/>
            <w:jc w:val="center"/>
            <w:rPr>
              <w:noProof/>
            </w:rPr>
          </w:pPr>
        </w:p>
      </w:tc>
      <w:tc>
        <w:tcPr>
          <w:tcW w:w="567" w:type="dxa"/>
          <w:vMerge w:val="restart"/>
          <w:noWrap/>
          <w:vAlign w:val="bottom"/>
        </w:tcPr>
        <w:p w14:paraId="240C8C73" w14:textId="48107E13" w:rsidR="00A0637B" w:rsidRPr="003F379C" w:rsidRDefault="00193A58" w:rsidP="00A64F7D">
          <w:pPr>
            <w:pStyle w:val="a7"/>
            <w:spacing w:line="360" w:lineRule="auto"/>
            <w:jc w:val="center"/>
            <w:rPr>
              <w:noProof/>
              <w:szCs w:val="20"/>
            </w:rPr>
          </w:pPr>
          <w:r>
            <w:rPr>
              <w:noProof/>
              <w:szCs w:val="20"/>
            </w:rPr>
            <w:t>1</w:t>
          </w:r>
          <w:r w:rsidR="00A0637B">
            <w:rPr>
              <w:noProof/>
              <w:szCs w:val="20"/>
            </w:rPr>
            <w:t>0</w:t>
          </w:r>
        </w:p>
      </w:tc>
    </w:tr>
    <w:tr w:rsidR="00A0637B" w:rsidRPr="003F379C" w14:paraId="78EC818A" w14:textId="77777777" w:rsidTr="00D73CFB">
      <w:trPr>
        <w:cantSplit/>
        <w:trHeight w:hRule="exact" w:val="284"/>
      </w:trPr>
      <w:tc>
        <w:tcPr>
          <w:tcW w:w="566" w:type="dxa"/>
          <w:noWrap/>
          <w:vAlign w:val="center"/>
        </w:tcPr>
        <w:p w14:paraId="7052187C" w14:textId="77777777" w:rsidR="00A0637B" w:rsidRPr="00D73CFB" w:rsidRDefault="00A0637B" w:rsidP="009B34A8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Изм.</w:t>
          </w:r>
        </w:p>
      </w:tc>
      <w:tc>
        <w:tcPr>
          <w:tcW w:w="567" w:type="dxa"/>
          <w:noWrap/>
          <w:vAlign w:val="center"/>
        </w:tcPr>
        <w:p w14:paraId="1882326D" w14:textId="77777777" w:rsidR="00A0637B" w:rsidRPr="00D73CFB" w:rsidRDefault="00A0637B" w:rsidP="009B34A8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Кол.уч.</w:t>
          </w:r>
        </w:p>
      </w:tc>
      <w:tc>
        <w:tcPr>
          <w:tcW w:w="567" w:type="dxa"/>
          <w:noWrap/>
          <w:vAlign w:val="center"/>
        </w:tcPr>
        <w:p w14:paraId="55D5504B" w14:textId="77777777" w:rsidR="00A0637B" w:rsidRPr="00D73CFB" w:rsidRDefault="00A0637B" w:rsidP="009B34A8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Лист</w:t>
          </w:r>
        </w:p>
      </w:tc>
      <w:tc>
        <w:tcPr>
          <w:tcW w:w="567" w:type="dxa"/>
          <w:noWrap/>
          <w:vAlign w:val="center"/>
        </w:tcPr>
        <w:p w14:paraId="73763F22" w14:textId="77777777" w:rsidR="00A0637B" w:rsidRPr="00D73CFB" w:rsidRDefault="00A0637B" w:rsidP="009B34A8">
          <w:pPr>
            <w:pStyle w:val="a7"/>
            <w:jc w:val="center"/>
            <w:rPr>
              <w:rFonts w:cs="Arial"/>
              <w:noProof/>
              <w:sz w:val="16"/>
              <w:szCs w:val="16"/>
            </w:rPr>
          </w:pPr>
          <w:r w:rsidRPr="00D73CFB">
            <w:rPr>
              <w:rFonts w:cs="Arial"/>
              <w:noProof/>
              <w:sz w:val="16"/>
              <w:szCs w:val="16"/>
            </w:rPr>
            <w:t>№</w:t>
          </w:r>
          <w:r w:rsidRPr="00D73CFB">
            <w:rPr>
              <w:rFonts w:cs="Arial"/>
              <w:noProof/>
              <w:sz w:val="16"/>
              <w:szCs w:val="16"/>
              <w:lang w:val="en-US"/>
            </w:rPr>
            <w:t xml:space="preserve"> </w:t>
          </w:r>
          <w:r w:rsidRPr="00D73CFB">
            <w:rPr>
              <w:rFonts w:cs="Arial"/>
              <w:noProof/>
              <w:sz w:val="16"/>
              <w:szCs w:val="16"/>
            </w:rPr>
            <w:t>док.</w:t>
          </w:r>
        </w:p>
      </w:tc>
      <w:tc>
        <w:tcPr>
          <w:tcW w:w="851" w:type="dxa"/>
          <w:noWrap/>
          <w:vAlign w:val="center"/>
        </w:tcPr>
        <w:p w14:paraId="1A60FF27" w14:textId="77777777" w:rsidR="00A0637B" w:rsidRPr="00D73CFB" w:rsidRDefault="00A0637B" w:rsidP="009B34A8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Подп.</w:t>
          </w:r>
        </w:p>
      </w:tc>
      <w:tc>
        <w:tcPr>
          <w:tcW w:w="567" w:type="dxa"/>
          <w:noWrap/>
          <w:vAlign w:val="center"/>
        </w:tcPr>
        <w:p w14:paraId="16294221" w14:textId="77777777" w:rsidR="00A0637B" w:rsidRPr="00D73CFB" w:rsidRDefault="00A0637B" w:rsidP="009B34A8">
          <w:pPr>
            <w:pStyle w:val="a7"/>
            <w:jc w:val="center"/>
            <w:rPr>
              <w:noProof/>
              <w:sz w:val="16"/>
              <w:szCs w:val="16"/>
            </w:rPr>
          </w:pPr>
          <w:r w:rsidRPr="00D73CFB">
            <w:rPr>
              <w:noProof/>
              <w:sz w:val="16"/>
              <w:szCs w:val="16"/>
            </w:rPr>
            <w:t>Дата</w:t>
          </w:r>
        </w:p>
      </w:tc>
      <w:tc>
        <w:tcPr>
          <w:tcW w:w="5671" w:type="dxa"/>
          <w:vMerge/>
          <w:noWrap/>
          <w:vAlign w:val="center"/>
        </w:tcPr>
        <w:p w14:paraId="47DA9FFD" w14:textId="77777777" w:rsidR="00A0637B" w:rsidRPr="003F379C" w:rsidRDefault="00A0637B" w:rsidP="009B34A8">
          <w:pPr>
            <w:pStyle w:val="a7"/>
            <w:jc w:val="center"/>
            <w:rPr>
              <w:noProof/>
            </w:rPr>
          </w:pPr>
        </w:p>
      </w:tc>
      <w:tc>
        <w:tcPr>
          <w:tcW w:w="567" w:type="dxa"/>
          <w:vMerge/>
          <w:noWrap/>
          <w:vAlign w:val="center"/>
        </w:tcPr>
        <w:p w14:paraId="29388900" w14:textId="77777777" w:rsidR="00A0637B" w:rsidRPr="003F379C" w:rsidRDefault="00A0637B" w:rsidP="009B34A8">
          <w:pPr>
            <w:pStyle w:val="a7"/>
            <w:jc w:val="center"/>
            <w:rPr>
              <w:noProof/>
            </w:rPr>
          </w:pPr>
        </w:p>
      </w:tc>
    </w:tr>
  </w:tbl>
  <w:p w14:paraId="24328259" w14:textId="77777777" w:rsidR="00A0637B" w:rsidRPr="004E7E91" w:rsidRDefault="00A0637B" w:rsidP="004E7E91">
    <w:pPr>
      <w:pStyle w:val="a7"/>
      <w:spacing w:after="20"/>
      <w:ind w:left="-284" w:right="-567"/>
      <w:rPr>
        <w:noProof/>
        <w:szCs w:val="20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90496" behindDoc="1" locked="0" layoutInCell="1" allowOverlap="1" wp14:anchorId="40BF4382" wp14:editId="048DAE64">
              <wp:simplePos x="0" y="0"/>
              <wp:positionH relativeFrom="page">
                <wp:posOffset>900430</wp:posOffset>
              </wp:positionH>
              <wp:positionV relativeFrom="page">
                <wp:posOffset>9785985</wp:posOffset>
              </wp:positionV>
              <wp:extent cx="6300470" cy="539750"/>
              <wp:effectExtent l="0" t="0" r="24130" b="12700"/>
              <wp:wrapNone/>
              <wp:docPr id="601" name="Группа 6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539750"/>
                        <a:chOff x="1418" y="15417"/>
                        <a:chExt cx="9922" cy="850"/>
                      </a:xfrm>
                    </wpg:grpSpPr>
                    <wps:wsp>
                      <wps:cNvPr id="602" name="Line 752"/>
                      <wps:cNvCnPr/>
                      <wps:spPr bwMode="auto">
                        <a:xfrm>
                          <a:off x="1418" y="15417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03" name="Line 753"/>
                      <wps:cNvCnPr/>
                      <wps:spPr bwMode="auto">
                        <a:xfrm>
                          <a:off x="1418" y="15700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04" name="Line 754"/>
                      <wps:cNvCnPr/>
                      <wps:spPr bwMode="auto">
                        <a:xfrm>
                          <a:off x="1418" y="15984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05" name="Line 755"/>
                      <wps:cNvCnPr/>
                      <wps:spPr bwMode="auto">
                        <a:xfrm flipV="1">
                          <a:off x="1985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06" name="Line 756"/>
                      <wps:cNvCnPr/>
                      <wps:spPr bwMode="auto">
                        <a:xfrm flipV="1">
                          <a:off x="2552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07" name="Line 757"/>
                      <wps:cNvCnPr/>
                      <wps:spPr bwMode="auto">
                        <a:xfrm flipV="1">
                          <a:off x="3119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6" name="Line 758"/>
                      <wps:cNvCnPr/>
                      <wps:spPr bwMode="auto">
                        <a:xfrm flipV="1">
                          <a:off x="368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7" name="Line 759"/>
                      <wps:cNvCnPr/>
                      <wps:spPr bwMode="auto">
                        <a:xfrm flipV="1">
                          <a:off x="4536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8" name="Line 760"/>
                      <wps:cNvCnPr/>
                      <wps:spPr bwMode="auto">
                        <a:xfrm flipV="1">
                          <a:off x="510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9" name="Line 761"/>
                      <wps:cNvCnPr/>
                      <wps:spPr bwMode="auto">
                        <a:xfrm flipV="1">
                          <a:off x="10773" y="15417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30" name="Line 762"/>
                      <wps:cNvCnPr/>
                      <wps:spPr bwMode="auto">
                        <a:xfrm>
                          <a:off x="10773" y="15814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01" o:spid="_x0000_s1026" style="position:absolute;margin-left:70.9pt;margin-top:770.55pt;width:496.1pt;height:42.5pt;z-index:-251625984;mso-position-horizontal-relative:page;mso-position-vertical-relative:page" coordorigin="1418,15417" coordsize="9922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">
              <v:line id="Line 752" o:spid="_x0000_s1027" style="position:absolute;visibility:visible;mso-wrap-style:square" from="1418,15417" to="11339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9gfcQAAADcAAAADwAAAGRycy9kb3ducmV2LnhtbESPwWrDMBBE74X8g9hAb7XsFExxrIRg&#10;EggUSuvkAzbWxjaRVsZSYvfvq0Khx2Fm3jDldrZGPGj0vWMFWZKCIG6c7rlVcD4dXt5A+ICs0Tgm&#10;Bd/kYbtZPJVYaDfxFz3q0IoIYV+ggi6EoZDSNx1Z9IkbiKN3daPFEOXYSj3iFOHWyFWa5tJiz3Gh&#10;w4GqjppbfbcKps/6MH+8O23Prsp7k2eX171R6nk579YgAs3hP/zXPmoFebqC3zPxCM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b2B9xAAAANwAAAAPAAAAAAAAAAAA&#10;AAAAAKECAABkcnMvZG93bnJldi54bWxQSwUGAAAAAAQABAD5AAAAkgMAAAAA&#10;" strokeweight="1.25pt"/>
              <v:line id="Line 753" o:spid="_x0000_s1028" style="position:absolute;visibility:visible;mso-wrap-style:square" from="1418,15700" to="5103,15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dzmsYAAADc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E8eYXfM/EIyP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nc5rGAAAA3AAAAA8AAAAAAAAA&#10;AAAAAAAAoQIAAGRycy9kb3ducmV2LnhtbFBLBQYAAAAABAAEAPkAAACUAwAAAAA=&#10;" strokeweight=".5pt"/>
              <v:line id="Line 754" o:spid="_x0000_s1029" style="position:absolute;visibility:visible;mso-wrap-style:square" from="1418,15984" to="5103,15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pdksQAAADcAAAADwAAAGRycy9kb3ducmV2LnhtbESPwWrDMBBE74H+g9hCb7GctpjiRAnF&#10;1FAohMTxB2ytjW0qrYylxu7fR4VAjsPMvGE2u9kacaHR944VrJIUBHHjdM+tgvpULt9A+ICs0Tgm&#10;BX/kYbd9WGww127iI12q0IoIYZ+jgi6EIZfSNx1Z9IkbiKN3dqPFEOXYSj3iFOHWyOc0zaTFnuNC&#10;hwMVHTU/1a9VMB2qct5/OW1rV2S9yVbfLx9GqafH+X0NItAc7uFb+1MryNJX+D8Tj4D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yl2SxAAAANwAAAAPAAAAAAAAAAAA&#10;AAAAAKECAABkcnMvZG93bnJldi54bWxQSwUGAAAAAAQABAD5AAAAkgMAAAAA&#10;" strokeweight="1.25pt"/>
              <v:line id="Line 755" o:spid="_x0000_s1030" style="position:absolute;flip:y;visibility:visible;mso-wrap-style:square" from="1985,15417" to="1985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AyLMUAAADcAAAADwAAAGRycy9kb3ducmV2LnhtbESPX2vCQBDE3wv9DscWfKsXC7UaPaUt&#10;FATrg39AH9fcmgRzeyG3mvjte0LBx2FmfsNM552r1JWaUHo2MOgnoIgzb0vODey2P68jUEGQLVae&#10;ycCNAsxnz09TTK1veU3XjeQqQjikaKAQqVOtQ1aQw9D3NXH0Tr5xKFE2ubYNthHuKv2WJEPtsOS4&#10;UGBN3wVl583FGQj2xsf96Hfffu0OZyk/VtItx8b0XrrPCSihTh7h//bCGhgm73A/E4+Anv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3AyLMUAAADcAAAADwAAAAAAAAAA&#10;AAAAAAChAgAAZHJzL2Rvd25yZXYueG1sUEsFBgAAAAAEAAQA+QAAAJMDAAAAAA==&#10;" strokeweight="1.25pt"/>
              <v:line id="Line 756" o:spid="_x0000_s1031" style="position:absolute;flip:y;visibility:visible;mso-wrap-style:square" from="2552,15417" to="2552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KsW8UAAADcAAAADwAAAGRycy9kb3ducmV2LnhtbESPQWvCQBSE74X+h+UJvTUbPUQbXaUV&#10;CoXWg1awx2f2NQlm34bsq4n/3hWEHoeZ+YZZrAbXqDN1ofZsYJykoIgLb2suDey/359noIIgW2w8&#10;k4ELBVgtHx8WmFvf85bOOylVhHDI0UAl0uZah6IihyHxLXH0fn3nUKLsSm077CPcNXqSppl2WHNc&#10;qLCldUXFaffnDAR74eNh9nXo3/Y/J6mnGxk+X4x5Gg2vc1BCg/yH7+0PayBLM7idiUdAL6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6KsW8UAAADcAAAADwAAAAAAAAAA&#10;AAAAAAChAgAAZHJzL2Rvd25yZXYueG1sUEsFBgAAAAAEAAQA+QAAAJMDAAAAAA==&#10;" strokeweight="1.25pt"/>
              <v:line id="Line 757" o:spid="_x0000_s1032" style="position:absolute;flip:y;visibility:visible;mso-wrap-style:square" from="3119,15417" to="3119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4JwMQAAADcAAAADwAAAGRycy9kb3ducmV2LnhtbESPQWvCQBSE74L/YXlCb7ppD2pTV2kL&#10;BaF60Ar2+Mw+k2D2bcg+Tfz3riB4HGbmG2a26FylLtSE0rOB11ECijjztuTcwO7vZzgFFQTZYuWZ&#10;DFwpwGLe780wtb7lDV22kqsI4ZCigUKkTrUOWUEOw8jXxNE7+sahRNnk2jbYRrir9FuSjLXDkuNC&#10;gTV9F5SdtmdnINgrH/bT1b792v2fpJyspft9N+Zl0H1+gBLq5Bl+tJfWwDiZwP1MPAJ6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7gnAxAAAANwAAAAPAAAAAAAAAAAA&#10;AAAAAKECAABkcnMvZG93bnJldi54bWxQSwUGAAAAAAQABAD5AAAAkgMAAAAA&#10;" strokeweight="1.25pt"/>
              <v:line id="Line 758" o:spid="_x0000_s1033" style="position:absolute;flip:y;visibility:visible;mso-wrap-style:square" from="3686,15417" to="368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fwO8UAAADcAAAADwAAAGRycy9kb3ducmV2LnhtbESPQWvCQBSE70L/w/IKvemmHqKNrlKF&#10;QqH1UCvo8Zl9JsHs25B9NfHfu0LB4zAz3zDzZe9qdaE2VJ4NvI4SUMS5txUXBna/H8MpqCDIFmvP&#10;ZOBKAZaLp8EcM+s7/qHLVgoVIRwyNFCKNJnWIS/JYRj5hjh6J986lCjbQtsWuwh3tR4nSaodVhwX&#10;SmxoXVJ+3v45A8Fe+biffu+71e5wlmqykf7rzZiX5/59Bkqol0f4v/1pDaTjFO5n4hH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fwO8UAAADcAAAADwAAAAAAAAAA&#10;AAAAAAChAgAAZHJzL2Rvd25yZXYueG1sUEsFBgAAAAAEAAQA+QAAAJMDAAAAAA==&#10;" strokeweight="1.25pt"/>
              <v:line id="Line 759" o:spid="_x0000_s1034" style="position:absolute;flip:y;visibility:visible;mso-wrap-style:square" from="4536,15417" to="4536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tVoMQAAADcAAAADwAAAGRycy9kb3ducmV2LnhtbESPQWvCQBSE74L/YXmCN93oQW10lVoo&#10;FLSHqmCPz+xrEsy+DdlXE/+9Wyh4HGbmG2a16VylbtSE0rOByTgBRZx5W3Ju4HR8Hy1ABUG2WHkm&#10;A3cKsFn3eytMrW/5i24HyVWEcEjRQCFSp1qHrCCHYexr4uj9+MahRNnk2jbYRrir9DRJZtphyXGh&#10;wJreCsquh19nINg7X86L/bndnr6vUs4/pdu9GDMcdK9LUEKdPMP/7Q9rYDadw9+ZeAT0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W1WgxAAAANwAAAAPAAAAAAAAAAAA&#10;AAAAAKECAABkcnMvZG93bnJldi54bWxQSwUGAAAAAAQABAD5AAAAkgMAAAAA&#10;" strokeweight="1.25pt"/>
              <v:line id="Line 760" o:spid="_x0000_s1035" style="position:absolute;flip:y;visibility:visible;mso-wrap-style:square" from="5103,15417" to="510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TB0sEAAADcAAAADwAAAGRycy9kb3ducmV2LnhtbERPTWvCQBC9F/wPywje6qYerEZXqYIg&#10;qIeqoMdpdpoEs7MhO5r477sHocfH+54vO1epBzWh9GzgY5iAIs68LTk3cD5t3ieggiBbrDyTgScF&#10;WC56b3NMrW/5mx5HyVUM4ZCigUKkTrUOWUEOw9DXxJH79Y1DibDJtW2wjeGu0qMkGWuHJceGAmta&#10;F5TdjndnINgn/1wm+0u7Ol9vUn4epNtNjRn0u68ZKKFO/sUv99YaGI/i2ngmHgG9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xMHSwQAAANwAAAAPAAAAAAAAAAAAAAAA&#10;AKECAABkcnMvZG93bnJldi54bWxQSwUGAAAAAAQABAD5AAAAjwMAAAAA&#10;" strokeweight="1.25pt"/>
              <v:line id="Line 761" o:spid="_x0000_s1036" style="position:absolute;flip:y;visibility:visible;mso-wrap-style:square" from="10773,15417" to="10773,16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hkScUAAADcAAAADwAAAGRycy9kb3ducmV2LnhtbESPQWvCQBSE74L/YXlCb7qpB6tpNlKF&#10;QkF7qBXs8Zl9JsHs25B9NfHfdwuFHoeZ+YbJ1oNr1I26UHs28DhLQBEX3tZcGjh+vk6XoIIgW2w8&#10;k4E7BVjn41GGqfU9f9DtIKWKEA4pGqhE2lTrUFTkMMx8Sxy9i+8cSpRdqW2HfYS7Rs+TZKEd1hwX&#10;KmxpW1FxPXw7A8He+Xxa7k/95vh1lfrpXYbdypiHyfDyDEpokP/wX/vNGljMV/B7Jh4Bnf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YhkScUAAADcAAAADwAAAAAAAAAA&#10;AAAAAAChAgAAZHJzL2Rvd25yZXYueG1sUEsFBgAAAAAEAAQA+QAAAJMDAAAAAA==&#10;" strokeweight="1.25pt"/>
              <v:line id="Line 762" o:spid="_x0000_s1037" style="position:absolute;visibility:visible;mso-wrap-style:square" from="10773,15814" to="11340,1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52RLMAAAADcAAAADwAAAGRycy9kb3ducmV2LnhtbERPzYrCMBC+C75DGMGbplUo0jWWRRQW&#10;BNHqA4zNbFs2mZQma7tvvzkIHj++/20xWiOe1PvWsYJ0mYAgrpxuuVZwvx0XGxA+IGs0jknBH3ko&#10;dtPJFnPtBr7Sswy1iCHsc1TQhNDlUvqqIYt+6TriyH273mKIsK+l7nGI4dbIVZJk0mLLsaHBjvYN&#10;VT/lr1UwXMrjeD45be9un7UmSx/rg1FqPhs/P0AEGsNb/HJ/aQXZOs6PZ+IRkL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+dkSzAAAAA3AAAAA8AAAAAAAAAAAAAAAAA&#10;oQIAAGRycy9kb3ducmV2LnhtbFBLBQYAAAAABAAEAPkAAACOAwAAAAA=&#10;" strokeweight="1.25pt"/>
              <w10:wrap anchorx="page" anchory="page"/>
            </v:group>
          </w:pict>
        </mc:Fallback>
      </mc:AlternateContent>
    </w:r>
    <w:r w:rsidRPr="00055A16">
      <w:rPr>
        <w:noProof/>
        <w:sz w:val="16"/>
        <w:szCs w:val="16"/>
      </w:rPr>
      <w:tab/>
    </w:r>
    <w:r w:rsidRPr="00055A16">
      <w:rPr>
        <w:noProof/>
      </w:rPr>
      <w:t>Формат А4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684CAE" w14:textId="77777777" w:rsidR="0076069F" w:rsidRDefault="0076069F" w:rsidP="003F4592">
      <w:r>
        <w:separator/>
      </w:r>
    </w:p>
  </w:footnote>
  <w:footnote w:type="continuationSeparator" w:id="0">
    <w:p w14:paraId="7427377D" w14:textId="77777777" w:rsidR="0076069F" w:rsidRDefault="0076069F" w:rsidP="003F45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A0637B" w:rsidRPr="003F379C" w14:paraId="63C568EC" w14:textId="77777777" w:rsidTr="00FE08E3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8EA" w14:textId="77777777" w:rsidR="00A0637B" w:rsidRPr="003F379C" w:rsidRDefault="00A0637B" w:rsidP="00FE08E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63C568EB" w14:textId="77777777" w:rsidR="00A0637B" w:rsidRPr="003F4592" w:rsidRDefault="00A0637B" w:rsidP="00FE08E3">
          <w:pPr>
            <w:pStyle w:val="a6"/>
            <w:jc w:val="center"/>
            <w:rPr>
              <w:rFonts w:eastAsia="Calibri"/>
              <w:noProof/>
              <w:szCs w:val="24"/>
            </w:rPr>
          </w:pPr>
        </w:p>
      </w:tc>
    </w:tr>
    <w:tr w:rsidR="00A0637B" w:rsidRPr="003F379C" w14:paraId="63C568EF" w14:textId="77777777" w:rsidTr="00FE08E3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63C568ED" w14:textId="77777777" w:rsidR="00A0637B" w:rsidRPr="003F379C" w:rsidRDefault="00A0637B" w:rsidP="00FE08E3">
          <w:pPr>
            <w:pStyle w:val="a6"/>
            <w:jc w:val="center"/>
            <w:rPr>
              <w:noProof/>
            </w:rPr>
          </w:pPr>
          <w:r w:rsidRPr="003F379C">
            <w:rPr>
              <w:rStyle w:val="a9"/>
              <w:szCs w:val="20"/>
            </w:rPr>
            <w:t>Подп</w:t>
          </w:r>
          <w:r w:rsidRPr="003F379C">
            <w:rPr>
              <w:noProof/>
            </w:rPr>
            <w:t>. и дата</w:t>
          </w:r>
        </w:p>
      </w:tc>
      <w:tc>
        <w:tcPr>
          <w:tcW w:w="392" w:type="dxa"/>
          <w:textDirection w:val="btLr"/>
          <w:vAlign w:val="center"/>
        </w:tcPr>
        <w:p w14:paraId="63C568EE" w14:textId="77777777" w:rsidR="00A0637B" w:rsidRPr="003F4592" w:rsidRDefault="00A0637B" w:rsidP="00FE08E3">
          <w:pPr>
            <w:pStyle w:val="a6"/>
            <w:jc w:val="center"/>
            <w:rPr>
              <w:rFonts w:eastAsia="Calibri"/>
              <w:noProof/>
              <w:szCs w:val="24"/>
            </w:rPr>
          </w:pPr>
        </w:p>
      </w:tc>
    </w:tr>
    <w:tr w:rsidR="00A0637B" w:rsidRPr="003F379C" w14:paraId="63C568F2" w14:textId="77777777" w:rsidTr="00FE08E3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8F0" w14:textId="77777777" w:rsidR="00A0637B" w:rsidRPr="003F379C" w:rsidRDefault="00A0637B" w:rsidP="00FE08E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63C568F1" w14:textId="77777777" w:rsidR="00A0637B" w:rsidRPr="00586374" w:rsidRDefault="00A0637B" w:rsidP="00FE08E3">
          <w:pPr>
            <w:pStyle w:val="a6"/>
            <w:jc w:val="center"/>
            <w:rPr>
              <w:rFonts w:eastAsia="Calibri"/>
              <w:noProof/>
              <w:szCs w:val="24"/>
            </w:rPr>
          </w:pPr>
          <w:r w:rsidRPr="00586374">
            <w:rPr>
              <w:rFonts w:eastAsia="Calibri"/>
              <w:noProof/>
              <w:szCs w:val="24"/>
            </w:rPr>
            <w:fldChar w:fldCharType="begin"/>
          </w:r>
          <w:r w:rsidRPr="00586374">
            <w:rPr>
              <w:rFonts w:eastAsia="Calibri"/>
              <w:noProof/>
              <w:szCs w:val="24"/>
            </w:rPr>
            <w:instrText xml:space="preserve"> DOCPROPERTY  ИнвNo  \* MERGEFORMAT </w:instrText>
          </w:r>
          <w:r w:rsidRPr="00586374">
            <w:rPr>
              <w:rFonts w:eastAsia="Calibri"/>
              <w:noProof/>
              <w:szCs w:val="24"/>
            </w:rPr>
            <w:fldChar w:fldCharType="separate"/>
          </w:r>
          <w:r w:rsidR="000700C3">
            <w:rPr>
              <w:rFonts w:eastAsia="Calibri"/>
              <w:noProof/>
              <w:szCs w:val="24"/>
            </w:rPr>
            <w:t xml:space="preserve"> </w:t>
          </w:r>
          <w:r w:rsidRPr="00586374">
            <w:rPr>
              <w:rFonts w:eastAsia="Calibri"/>
              <w:noProof/>
              <w:szCs w:val="24"/>
            </w:rPr>
            <w:fldChar w:fldCharType="end"/>
          </w:r>
        </w:p>
      </w:tc>
    </w:tr>
  </w:tbl>
  <w:p w14:paraId="63C568F3" w14:textId="77777777" w:rsidR="00A0637B" w:rsidRPr="00BE1B8E" w:rsidRDefault="00A0637B" w:rsidP="00E104B8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2848" behindDoc="1" locked="0" layoutInCell="1" allowOverlap="1" wp14:anchorId="63C56ACD" wp14:editId="63C56ACE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0" t="0" r="19685" b="12065"/>
              <wp:wrapNone/>
              <wp:docPr id="315" name="Группа 6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g:grpSp>
                      <wpg:cNvPr id="316" name="Group 15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524" y="523"/>
                          <a:chExt cx="11339" cy="16271"/>
                        </a:xfrm>
                      </wpg:grpSpPr>
                      <wps:wsp>
                        <wps:cNvPr id="31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24" y="523"/>
                            <a:ext cx="11339" cy="162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658" y="807"/>
                            <a:ext cx="9921" cy="1570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319" name="Group 598"/>
                      <wpg:cNvGrpSpPr>
                        <a:grpSpLocks/>
                      </wpg:cNvGrpSpPr>
                      <wpg:grpSpPr bwMode="auto">
                        <a:xfrm>
                          <a:off x="737" y="11453"/>
                          <a:ext cx="680" cy="4819"/>
                          <a:chOff x="737" y="11453"/>
                          <a:chExt cx="680" cy="4819"/>
                        </a:xfrm>
                      </wpg:grpSpPr>
                      <wps:wsp>
                        <wps:cNvPr id="198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737" y="1145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AutoShape 410"/>
                        <wps:cNvCnPr>
                          <a:cxnSpLocks noChangeShapeType="1"/>
                        </wps:cNvCnPr>
                        <wps:spPr bwMode="auto">
                          <a:xfrm>
                            <a:off x="1021" y="11453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AutoShape 411"/>
                        <wps:cNvCnPr>
                          <a:cxnSpLocks noChangeShapeType="1"/>
                        </wps:cNvCnPr>
                        <wps:spPr bwMode="auto">
                          <a:xfrm>
                            <a:off x="737" y="12871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AutoShape 412"/>
                        <wps:cNvCnPr>
                          <a:cxnSpLocks noChangeShapeType="1"/>
                        </wps:cNvCnPr>
                        <wps:spPr bwMode="auto">
                          <a:xfrm>
                            <a:off x="737" y="1485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23" o:spid="_x0000_s1026" style="position:absolute;margin-left:14.2pt;margin-top:14.2pt;width:566.95pt;height:813.55pt;z-index:-251653632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">
              <v:group id="Group 15" o:spid="_x0000_s1027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rect id="Rectangle 13" o:spid="_x0000_s1028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/rMIA&#10;AADcAAAADwAAAGRycy9kb3ducmV2LnhtbESP0WoCMRRE34X+Q7gFX6RmdUFlNYoUCj4VVv2Ay+Z2&#10;s5jcLJvoxr83hUIfh5k5w+wOyVnxoCF0nhUs5gUI4sbrjlsF18vXxwZEiMgarWdS8KQAh/3bZIeV&#10;9iPX9DjHVmQIhwoVmBj7SsrQGHIY5r4nzt6PHxzGLIdW6gHHDHdWLotiJR12nBcM9vRpqLmd707B&#10;LNjkTN2Wy3qdrsf7aMvy2yo1fU/HLYhIKf6H/9onraBcrOH3TD4Ccv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JL+swgAAANwAAAAPAAAAAAAAAAAAAAAAAJgCAABkcnMvZG93&#10;bnJldi54bWxQSwUGAAAAAAQABAD1AAAAhwMAAAAA&#10;" filled="f" strokeweight=".5pt"/>
                <v:rect id="Rectangle 14" o:spid="_x0000_s1029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IzAb0A&#10;AADcAAAADwAAAGRycy9kb3ducmV2LnhtbERPSwrCMBDdC94hjOBGNNWCaDWKCIIggr8DDM3YljaT&#10;0qRab28WgsvH+6+3nanEixpXWFYwnUQgiFOrC84UPO6H8QKE88gaK8uk4EMOtpt+b42Jtm++0uvm&#10;MxFC2CWoIPe+TqR0aU4G3cTWxIF72sagD7DJpG7wHcJNJWdRNJcGCw4NOda0zyktb61RsF9G/kDn&#10;+HI6xS2fbdnWx3Kk1HDQ7VYgPHX+L/65j1pBPA1rw5lwBOTm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mIzAb0AAADcAAAADwAAAAAAAAAAAAAAAACYAgAAZHJzL2Rvd25yZXYu&#10;eG1sUEsFBgAAAAAEAAQA9QAAAIIDAAAAAA==&#10;" filled="f" strokeweight="1.25pt"/>
              </v:group>
              <v:group id="Group 598" o:spid="_x0000_s1030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<v:rect id="Rectangle 409" o:spid="_x0000_s1031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VeusMA&#10;AADcAAAADwAAAGRycy9kb3ducmV2LnhtbESP3YrCQAyF7xd8hyHC3ohOVRCtjiKCIIjg3wOETmxL&#10;O5nSmWr37TcXC3uXcE7O+bLZ9a5Wb2pD6dnAdJKAIs68LTk38Hwcx0tQISJbrD2TgR8KsNsOvjaY&#10;Wv/hG73vMVcSwiFFA0WMTap1yApyGCa+IRbt5VuHUdY217bFj4S7Ws+SZKEdliwNBTZ0KCir7p0z&#10;cFgl8UiX+fV8nnd88VXXnKqRMd/Dfr8GFamP/+a/65MV/JXQyjMygd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VeusMAAADcAAAADwAAAAAAAAAAAAAAAACYAgAAZHJzL2Rv&#10;d25yZXYueG1sUEsFBgAAAAAEAAQA9QAAAIgDAAAAAA==&#10;" filled="f" strokeweight="1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10" o:spid="_x0000_s1032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YnIMAAAADcAAAADwAAAGRycy9kb3ducmV2LnhtbERPTWvCQBC9F/oflil4q5tKaDW6igiF&#10;XJOK5yE7JsHsbJrdJNt/7wpCb/N4n7M7BNOJiQbXWlbwsUxAEFdWt1wrOP98v69BOI+ssbNMCv7I&#10;wWH/+rLDTNuZC5pKX4sYwi5DBY33fSalqxoy6Ja2J47c1Q4GfYRDLfWAcww3nVwlyac02HJsaLCn&#10;U0PVrRyNgqL4rS+jC/NxfQ1f6VmnJhlzpRZv4bgF4Sn4f/HTnes4f7OBxzPxArm/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emJyDAAAAA3AAAAA8AAAAAAAAAAAAAAAAA&#10;oQIAAGRycy9kb3ducmV2LnhtbFBLBQYAAAAABAAEAPkAAACOAwAAAAA=&#10;" strokeweight="1.25pt"/>
                <v:shape id="AutoShape 411" o:spid="_x0000_s1033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N6RsEAAADcAAAADwAAAGRycy9kb3ducmV2LnhtbESPT4vCMBTE7wv7HcJb8GbTFVGpRpEF&#10;odeqeH40r3/Y5qXbpG32228EYY/DzPyGOZyC6cREg2stK/hMUhDEpdUt1wrut8tyB8J5ZI2dZVLw&#10;Sw5Ox/e3A2bazlzQdPW1iBB2GSpovO8zKV3ZkEGX2J44epUdDPooh1rqAecIN51cpelGGmw5LjTY&#10;01dD5fd1NAqK4qd+jC7M510Vtuu7Xpt0zJVafITzHoSn4P/Dr3auFUQiPM/EIyCP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s3pGwQAAANwAAAAPAAAAAAAAAAAAAAAA&#10;AKECAABkcnMvZG93bnJldi54bWxQSwUGAAAAAAQABAD5AAAAjwMAAAAA&#10;" strokeweight="1.25pt"/>
                <v:shape id="AutoShape 412" o:spid="_x0000_s1034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/f3cAAAADcAAAADwAAAGRycy9kb3ducmV2LnhtbESPQYvCMBSE7wv+h/AEb5oosko1igiC&#10;17ri+dE822LzUpvUZv/9RhD2OMzMN8x2H20jXtT52rGG+UyBIC6cqbnUcP05TdcgfEA22DgmDb/k&#10;Yb8bfW0xM27gnF6XUIoEYZ+hhiqENpPSFxVZ9DPXEifv7jqLIcmulKbDIcFtIxdKfUuLNaeFCls6&#10;VlQ8Lr3VkOfP8tb7OBzW97haXs3Sqv6s9WQcDxsQgWL4D3/aZ6NhoebwPpOOgNz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r/393AAAAA3AAAAA8AAAAAAAAAAAAAAAAA&#10;oQIAAGRycy9kb3ducmV2LnhtbFBLBQYAAAAABAAEAPkAAACOAwAAAAA=&#10;" strokeweight="1.25pt"/>
              </v:group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A0637B" w:rsidRPr="003F379C" w14:paraId="63C56931" w14:textId="77777777" w:rsidTr="00FE08E3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2F" w14:textId="77777777" w:rsidR="00A0637B" w:rsidRPr="003F379C" w:rsidRDefault="00A0637B" w:rsidP="00FE08E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63C56930" w14:textId="77777777" w:rsidR="00A0637B" w:rsidRPr="003F4592" w:rsidRDefault="00A0637B" w:rsidP="00FE08E3">
          <w:pPr>
            <w:pStyle w:val="a6"/>
            <w:jc w:val="center"/>
            <w:rPr>
              <w:rFonts w:eastAsia="Calibri"/>
              <w:noProof/>
              <w:szCs w:val="24"/>
            </w:rPr>
          </w:pPr>
        </w:p>
      </w:tc>
    </w:tr>
    <w:tr w:rsidR="00A0637B" w:rsidRPr="003F379C" w14:paraId="63C56934" w14:textId="77777777" w:rsidTr="00FE08E3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63C56932" w14:textId="77777777" w:rsidR="00A0637B" w:rsidRPr="003F379C" w:rsidRDefault="00A0637B" w:rsidP="00FE08E3">
          <w:pPr>
            <w:pStyle w:val="a6"/>
            <w:jc w:val="center"/>
            <w:rPr>
              <w:noProof/>
            </w:rPr>
          </w:pPr>
          <w:r w:rsidRPr="003F379C">
            <w:rPr>
              <w:rStyle w:val="a9"/>
              <w:szCs w:val="20"/>
            </w:rPr>
            <w:t>Подп</w:t>
          </w:r>
          <w:r w:rsidRPr="003F379C">
            <w:rPr>
              <w:noProof/>
            </w:rPr>
            <w:t>. и дата</w:t>
          </w:r>
        </w:p>
      </w:tc>
      <w:tc>
        <w:tcPr>
          <w:tcW w:w="392" w:type="dxa"/>
          <w:textDirection w:val="btLr"/>
          <w:vAlign w:val="center"/>
        </w:tcPr>
        <w:p w14:paraId="63C56933" w14:textId="77777777" w:rsidR="00A0637B" w:rsidRPr="003F4592" w:rsidRDefault="00A0637B" w:rsidP="00FE08E3">
          <w:pPr>
            <w:pStyle w:val="a6"/>
            <w:jc w:val="center"/>
            <w:rPr>
              <w:rFonts w:eastAsia="Calibri"/>
              <w:noProof/>
              <w:szCs w:val="24"/>
            </w:rPr>
          </w:pPr>
        </w:p>
      </w:tc>
    </w:tr>
    <w:tr w:rsidR="00A0637B" w:rsidRPr="003F379C" w14:paraId="63C56937" w14:textId="77777777" w:rsidTr="00FE08E3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35" w14:textId="77777777" w:rsidR="00A0637B" w:rsidRPr="003F379C" w:rsidRDefault="00A0637B" w:rsidP="00FE08E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63C56936" w14:textId="77777777" w:rsidR="00A0637B" w:rsidRPr="00586374" w:rsidRDefault="00A0637B" w:rsidP="00FE08E3">
          <w:pPr>
            <w:pStyle w:val="a6"/>
            <w:jc w:val="center"/>
            <w:rPr>
              <w:rFonts w:eastAsia="Calibri"/>
              <w:noProof/>
              <w:szCs w:val="24"/>
            </w:rPr>
          </w:pPr>
          <w:r w:rsidRPr="00586374">
            <w:rPr>
              <w:rFonts w:eastAsia="Calibri"/>
              <w:noProof/>
              <w:szCs w:val="24"/>
            </w:rPr>
            <w:fldChar w:fldCharType="begin"/>
          </w:r>
          <w:r w:rsidRPr="00586374">
            <w:rPr>
              <w:rFonts w:eastAsia="Calibri"/>
              <w:noProof/>
              <w:szCs w:val="24"/>
            </w:rPr>
            <w:instrText xml:space="preserve"> DOCPROPERTY  ИнвNo  \* MERGEFORMAT </w:instrText>
          </w:r>
          <w:r w:rsidRPr="00586374">
            <w:rPr>
              <w:rFonts w:eastAsia="Calibri"/>
              <w:noProof/>
              <w:szCs w:val="24"/>
            </w:rPr>
            <w:fldChar w:fldCharType="separate"/>
          </w:r>
          <w:r w:rsidR="000700C3">
            <w:rPr>
              <w:rFonts w:eastAsia="Calibri"/>
              <w:noProof/>
              <w:szCs w:val="24"/>
            </w:rPr>
            <w:t xml:space="preserve"> </w:t>
          </w:r>
          <w:r w:rsidRPr="00586374">
            <w:rPr>
              <w:rFonts w:eastAsia="Calibri"/>
              <w:noProof/>
              <w:szCs w:val="24"/>
            </w:rPr>
            <w:fldChar w:fldCharType="end"/>
          </w:r>
        </w:p>
      </w:tc>
    </w:tr>
  </w:tbl>
  <w:p w14:paraId="63C56938" w14:textId="77777777" w:rsidR="00A0637B" w:rsidRPr="00BE1B8E" w:rsidRDefault="00A0637B" w:rsidP="00E104B8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8992" behindDoc="1" locked="0" layoutInCell="1" allowOverlap="1" wp14:anchorId="63C56ACF" wp14:editId="63C56AD0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0" t="0" r="19685" b="12065"/>
              <wp:wrapNone/>
              <wp:docPr id="306" name="Группа 6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g:grpSp>
                      <wpg:cNvPr id="307" name="Group 15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524" y="523"/>
                          <a:chExt cx="11339" cy="16271"/>
                        </a:xfrm>
                      </wpg:grpSpPr>
                      <wps:wsp>
                        <wps:cNvPr id="308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24" y="523"/>
                            <a:ext cx="11339" cy="162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658" y="807"/>
                            <a:ext cx="9921" cy="1570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310" name="Group 598"/>
                      <wpg:cNvGrpSpPr>
                        <a:grpSpLocks/>
                      </wpg:cNvGrpSpPr>
                      <wpg:grpSpPr bwMode="auto">
                        <a:xfrm>
                          <a:off x="737" y="11453"/>
                          <a:ext cx="680" cy="4819"/>
                          <a:chOff x="737" y="11453"/>
                          <a:chExt cx="680" cy="4819"/>
                        </a:xfrm>
                      </wpg:grpSpPr>
                      <wps:wsp>
                        <wps:cNvPr id="311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737" y="1145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AutoShape 410"/>
                        <wps:cNvCnPr>
                          <a:cxnSpLocks noChangeShapeType="1"/>
                        </wps:cNvCnPr>
                        <wps:spPr bwMode="auto">
                          <a:xfrm>
                            <a:off x="1021" y="11453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3" name="AutoShape 411"/>
                        <wps:cNvCnPr>
                          <a:cxnSpLocks noChangeShapeType="1"/>
                        </wps:cNvCnPr>
                        <wps:spPr bwMode="auto">
                          <a:xfrm>
                            <a:off x="737" y="12871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4" name="AutoShape 412"/>
                        <wps:cNvCnPr>
                          <a:cxnSpLocks noChangeShapeType="1"/>
                        </wps:cNvCnPr>
                        <wps:spPr bwMode="auto">
                          <a:xfrm>
                            <a:off x="737" y="1485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23" o:spid="_x0000_s1026" style="position:absolute;margin-left:14.2pt;margin-top:14.2pt;width:566.95pt;height:813.55pt;z-index:-251647488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">
              <v:group id="Group 15" o:spid="_x0000_s1027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  <v:rect id="Rectangle 13" o:spid="_x0000_s1028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K9A78A&#10;AADcAAAADwAAAGRycy9kb3ducmV2LnhtbERPzYrCMBC+L/gOYQQvi6ZaWKUaRYQFTwt1fYChGZti&#10;MilNtNm3Nwdhjx/f/+6QnBVPGkLnWcFyUYAgbrzuuFVw/f2eb0CEiKzReiYFfxTgsJ987LDSfuSa&#10;npfYihzCoUIFJsa+kjI0hhyGhe+JM3fzg8OY4dBKPeCYw52Vq6L4kg47zg0GezoZau6Xh1PwGWxy&#10;pm7LVb1O1+NjtGX5Y5WaTdNxCyJSiv/it/usFZRFXpvP5CMg9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Yr0DvwAAANwAAAAPAAAAAAAAAAAAAAAAAJgCAABkcnMvZG93bnJl&#10;di54bWxQSwUGAAAAAAQABAD1AAAAhAMAAAAA&#10;" filled="f" strokeweight=".5pt"/>
                <v:rect id="Rectangle 14" o:spid="_x0000_s1029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AR8QA&#10;AADcAAAADwAAAGRycy9kb3ducmV2LnhtbESPwWrDMBBE74X+g9hCLyWRUkOp3SghGAyBEEjSfMBi&#10;bW1ja2Us2XH+PioUehxm5g2z3s62ExMNvnGsYbVUIIhLZxquNFy/i8UnCB+QDXaOScOdPGw3z09r&#10;zIy78ZmmS6hEhLDPUEMdQp9J6cuaLPql64mj9+MGiyHKoZJmwFuE206+K/UhLTYcF2rsKa+pbC+j&#10;1ZCnKhR0TE6HQzLy0bVjv2/ftH59mXdfIALN4T/8194bDYlK4fdMPAJy8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3AEfEAAAA3AAAAA8AAAAAAAAAAAAAAAAAmAIAAGRycy9k&#10;b3ducmV2LnhtbFBLBQYAAAAABAAEAPUAAACJAwAAAAA=&#10;" filled="f" strokeweight="1.25pt"/>
              </v:group>
              <v:group id="Group 598" o:spid="_x0000_s1030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<v:rect id="Rectangle 409" o:spid="_x0000_s1031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ianMQA&#10;AADcAAAADwAAAGRycy9kb3ducmV2LnhtbESP0WqDQBRE3wv5h+UG+lKS1QqlMdmEEAgIIrRpPuDi&#10;3qjo3hV3jebvs4VCH4eZOcPsDrPpxJ0G11hWEK8jEMSl1Q1XCq4/59UnCOeRNXaWScGDHBz2i5cd&#10;ptpO/E33i69EgLBLUUHtfZ9K6cqaDLq17YmDd7ODQR/kUEk94BTgppPvUfQhDTYcFmrs6VRT2V5G&#10;o+C0ifyZiuQrz5ORC9uOfda+KfW6nI9bEJ5m/x/+a2daQRLH8HsmHAG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YmpzEAAAA3AAAAA8AAAAAAAAAAAAAAAAAmAIAAGRycy9k&#10;b3ducmV2LnhtbFBLBQYAAAAABAAEAPUAAACJAwAAAAA=&#10;" filled="f" strokeweight="1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10" o:spid="_x0000_s1032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XY6sEAAADcAAAADwAAAGRycy9kb3ducmV2LnhtbESPQYvCMBSE78L+h/CEvWmqK65U0yIL&#10;C16rsudH82yLzUttUpv990YQPA4z8w2zy4NpxZ1611hWsJgnIIhLqxuuFJxPv7MNCOeRNbaWScE/&#10;Ocizj8kOU21HLuh+9JWIEHYpKqi971IpXVmTQTe3HXH0LrY36KPsK6l7HCPctHKZJGtpsOG4UGNH&#10;PzWV1+NgFBTFrfobXBj3m0v4Xp31yiTDQanPadhvQXgK/h1+tQ9awddiCc8z8QjI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5FdjqwQAAANwAAAAPAAAAAAAAAAAAAAAA&#10;AKECAABkcnMvZG93bnJldi54bWxQSwUGAAAAAAQABAD5AAAAjwMAAAAA&#10;" strokeweight="1.25pt"/>
                <v:shape id="AutoShape 411" o:spid="_x0000_s1033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l9ccIAAADcAAAADwAAAGRycy9kb3ducmV2LnhtbESPT4vCMBTE78J+h/CEvWnqH1appkUW&#10;BK91xfOjebbF5qU2qc1++82C4HGYmd8w+zyYVjypd41lBYt5AoK4tLrhSsHl5zjbgnAeWWNrmRT8&#10;koM8+5jsMdV25IKeZ1+JCGGXooLa+y6V0pU1GXRz2xFH72Z7gz7KvpK6xzHCTSuXSfIlDTYcF2rs&#10;6Lum8n4ejIKieFTXwYXxsL2Fzfqi1yYZTkp9TsNhB8JT8O/wq33SClaLFfyfiUdAZ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ll9ccIAAADcAAAADwAAAAAAAAAAAAAA&#10;AAChAgAAZHJzL2Rvd25yZXYueG1sUEsFBgAAAAAEAAQA+QAAAJADAAAAAA==&#10;" strokeweight="1.25pt"/>
                <v:shape id="AutoShape 412" o:spid="_x0000_s1034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DlBcEAAADcAAAADwAAAGRycy9kb3ducmV2LnhtbESPQYvCMBSE7wv+h/AEb2uqllWqUUQQ&#10;vNYVz4/m2Rabl9qkNv57IyzscZiZb5jNLphGPKlztWUFs2kCgriwuuZSweX3+L0C4TyyxsYyKXiR&#10;g9129LXBTNuBc3qefSkihF2GCirv20xKV1Rk0E1tSxy9m+0M+ii7UuoOhwg3jZwnyY80WHNcqLCl&#10;Q0XF/dwbBXn+KK+9C8N+dQvL9KJTk/QnpSbjsF+D8BT8f/ivfdIKFrMUPmfiEZD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sOUFwQAAANwAAAAPAAAAAAAAAAAAAAAA&#10;AKECAABkcnMvZG93bnJldi54bWxQSwUGAAAAAAQABAD5AAAAjwMAAAAA&#10;" strokeweight="1.25pt"/>
              </v:group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A0637B" w:rsidRPr="003F379C" w14:paraId="63C5693C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3A" w14:textId="77777777" w:rsidR="00A0637B" w:rsidRPr="003F379C" w:rsidRDefault="00A0637B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63C5693B" w14:textId="77777777" w:rsidR="00A0637B" w:rsidRPr="003F4592" w:rsidRDefault="00A0637B" w:rsidP="00BB0A53">
          <w:pPr>
            <w:pStyle w:val="a6"/>
            <w:jc w:val="center"/>
            <w:rPr>
              <w:rFonts w:eastAsia="Calibri"/>
              <w:noProof/>
              <w:szCs w:val="24"/>
            </w:rPr>
          </w:pPr>
        </w:p>
      </w:tc>
    </w:tr>
    <w:tr w:rsidR="00A0637B" w:rsidRPr="003F379C" w14:paraId="63C5693F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63C5693D" w14:textId="77777777" w:rsidR="00A0637B" w:rsidRPr="003F379C" w:rsidRDefault="00A0637B" w:rsidP="00BB0A53">
          <w:pPr>
            <w:pStyle w:val="a6"/>
            <w:jc w:val="center"/>
            <w:rPr>
              <w:noProof/>
            </w:rPr>
          </w:pPr>
          <w:r w:rsidRPr="003F379C">
            <w:rPr>
              <w:rStyle w:val="a9"/>
              <w:szCs w:val="20"/>
            </w:rPr>
            <w:t>Подп</w:t>
          </w:r>
          <w:r w:rsidRPr="003F379C">
            <w:rPr>
              <w:noProof/>
            </w:rPr>
            <w:t>. и дата</w:t>
          </w:r>
        </w:p>
      </w:tc>
      <w:tc>
        <w:tcPr>
          <w:tcW w:w="392" w:type="dxa"/>
          <w:textDirection w:val="btLr"/>
          <w:vAlign w:val="center"/>
        </w:tcPr>
        <w:p w14:paraId="63C5693E" w14:textId="77777777" w:rsidR="00A0637B" w:rsidRPr="003F4592" w:rsidRDefault="00A0637B" w:rsidP="00BB0A53">
          <w:pPr>
            <w:pStyle w:val="a6"/>
            <w:jc w:val="center"/>
            <w:rPr>
              <w:rFonts w:eastAsia="Calibri"/>
              <w:noProof/>
              <w:szCs w:val="24"/>
            </w:rPr>
          </w:pPr>
        </w:p>
      </w:tc>
    </w:tr>
    <w:tr w:rsidR="00A0637B" w:rsidRPr="003F379C" w14:paraId="63C56942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40" w14:textId="77777777" w:rsidR="00A0637B" w:rsidRPr="003F379C" w:rsidRDefault="00A0637B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63C56941" w14:textId="77777777" w:rsidR="00A0637B" w:rsidRPr="005622CF" w:rsidRDefault="00A0637B" w:rsidP="00BB0A53">
          <w:pPr>
            <w:pStyle w:val="a6"/>
            <w:jc w:val="center"/>
            <w:rPr>
              <w:rFonts w:eastAsia="Calibri"/>
              <w:noProof/>
              <w:szCs w:val="24"/>
            </w:rPr>
          </w:pPr>
          <w:r w:rsidRPr="005622CF">
            <w:rPr>
              <w:rFonts w:eastAsia="Calibri"/>
              <w:noProof/>
              <w:szCs w:val="24"/>
            </w:rPr>
            <w:fldChar w:fldCharType="begin"/>
          </w:r>
          <w:r w:rsidRPr="005622CF">
            <w:rPr>
              <w:rFonts w:eastAsia="Calibri"/>
              <w:noProof/>
              <w:szCs w:val="24"/>
            </w:rPr>
            <w:instrText xml:space="preserve"> DOCPROPERTY  ИнвNo  \* MERGEFORMAT </w:instrText>
          </w:r>
          <w:r w:rsidRPr="005622CF">
            <w:rPr>
              <w:rFonts w:eastAsia="Calibri"/>
              <w:noProof/>
              <w:szCs w:val="24"/>
            </w:rPr>
            <w:fldChar w:fldCharType="separate"/>
          </w:r>
          <w:r w:rsidR="000700C3">
            <w:rPr>
              <w:rFonts w:eastAsia="Calibri"/>
              <w:noProof/>
              <w:szCs w:val="24"/>
            </w:rPr>
            <w:t xml:space="preserve"> </w:t>
          </w:r>
          <w:r w:rsidRPr="005622CF">
            <w:rPr>
              <w:rFonts w:eastAsia="Calibri"/>
              <w:noProof/>
              <w:szCs w:val="24"/>
            </w:rPr>
            <w:fldChar w:fldCharType="end"/>
          </w:r>
        </w:p>
      </w:tc>
    </w:tr>
  </w:tbl>
  <w:p w14:paraId="63C56943" w14:textId="77777777" w:rsidR="00A0637B" w:rsidRDefault="00A0637B" w:rsidP="00E104B8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6944" behindDoc="1" locked="0" layoutInCell="1" allowOverlap="1" wp14:anchorId="63C56AD1" wp14:editId="63C56AD2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0" t="0" r="19685" b="12065"/>
              <wp:wrapNone/>
              <wp:docPr id="205" name="Группа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g:grpSp>
                      <wpg:cNvPr id="206" name="Group 15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524" y="523"/>
                          <a:chExt cx="11339" cy="16271"/>
                        </a:xfrm>
                      </wpg:grpSpPr>
                      <wps:wsp>
                        <wps:cNvPr id="22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24" y="523"/>
                            <a:ext cx="11339" cy="162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658" y="807"/>
                            <a:ext cx="9921" cy="1570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23" name="Group 598"/>
                      <wpg:cNvGrpSpPr>
                        <a:grpSpLocks/>
                      </wpg:cNvGrpSpPr>
                      <wpg:grpSpPr bwMode="auto">
                        <a:xfrm>
                          <a:off x="737" y="11453"/>
                          <a:ext cx="680" cy="4819"/>
                          <a:chOff x="737" y="11453"/>
                          <a:chExt cx="680" cy="4819"/>
                        </a:xfrm>
                      </wpg:grpSpPr>
                      <wps:wsp>
                        <wps:cNvPr id="640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737" y="1145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1" name="AutoShape 410"/>
                        <wps:cNvCnPr>
                          <a:cxnSpLocks noChangeShapeType="1"/>
                        </wps:cNvCnPr>
                        <wps:spPr bwMode="auto">
                          <a:xfrm>
                            <a:off x="1021" y="11453"/>
                            <a:ext cx="0" cy="481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2" name="AutoShape 411"/>
                        <wps:cNvCnPr>
                          <a:cxnSpLocks noChangeShapeType="1"/>
                        </wps:cNvCnPr>
                        <wps:spPr bwMode="auto">
                          <a:xfrm>
                            <a:off x="737" y="12871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3" name="AutoShape 412"/>
                        <wps:cNvCnPr>
                          <a:cxnSpLocks noChangeShapeType="1"/>
                        </wps:cNvCnPr>
                        <wps:spPr bwMode="auto">
                          <a:xfrm>
                            <a:off x="737" y="1485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3" o:spid="_x0000_s1026" style="position:absolute;margin-left:14.2pt;margin-top:14.2pt;width:566.95pt;height:813.55pt;z-index:-251649536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">
              <v:group id="Group 15" o:spid="_x0000_s1027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<v:rect id="Rectangle 13" o:spid="_x0000_s1028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xHY8IA&#10;AADcAAAADwAAAGRycy9kb3ducmV2LnhtbESPUWvCMBSF3wX/Q7jCXmSmtrCNahQZDPY0qPMHXJq7&#10;ppjclCba+O/NQPDxcM75Dme7T86KK42h96xgvSpAELde99wpOP1+vX6ACBFZo/VMCm4UYL+bz7ZY&#10;az9xQ9dj7ESGcKhRgYlxqKUMrSGHYeUH4uz9+dFhzHLspB5xynBnZVkUb9Jhz3nB4ECfhtrz8eIU&#10;LINNzjRdVTbv6XS4TLaqfqxSL4t02ICIlOIz/Gh/awVluYb/M/kIy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EdjwgAAANwAAAAPAAAAAAAAAAAAAAAAAJgCAABkcnMvZG93&#10;bnJldi54bWxQSwUGAAAAAAQABAD1AAAAhwMAAAAA&#10;" filled="f" strokeweight=".5pt"/>
                <v:rect id="Rectangle 14" o:spid="_x0000_s1029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fBy8EA&#10;AADcAAAADwAAAGRycy9kb3ducmV2LnhtbESP3arCMBCE7wXfIazgzUFTKxy0GkUEQRDBvwdYmrUt&#10;bTalSbW+vREEL4eZ+YZZrjtTiQc1rrCsYDKOQBCnVhecKbhdd6MZCOeRNVaWScGLHKxX/d4SE22f&#10;fKbHxWciQNglqCD3vk6kdGlOBt3Y1sTBu9vGoA+yyaRu8BngppJxFP1LgwWHhRxr2uaUlpfWKNjO&#10;I7+j4/R0OExbPtqyrffln1LDQbdZgPDU+V/4295rBXEcw+dMOAJ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HwcvBAAAA3AAAAA8AAAAAAAAAAAAAAAAAmAIAAGRycy9kb3du&#10;cmV2LnhtbFBLBQYAAAAABAAEAPUAAACGAwAAAAA=&#10;" filled="f" strokeweight="1.25pt"/>
              </v:group>
              <v:group id="Group 598" o:spid="_x0000_s1030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<v:rect id="Rectangle 409" o:spid="_x0000_s1031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mznr4A&#10;AADcAAAADwAAAGRycy9kb3ducmV2LnhtbERPSwrCMBDdC94hjOBGNPWDaDWKCIIggr8DDM3YljaT&#10;0qRab28WgsvH+6+3rSnFi2qXW1YwHkUgiBOrc04VPO6H4QKE88gaS8uk4EMOtptuZ42xtm++0uvm&#10;UxFC2MWoIPO+iqV0SUYG3chWxIF72tqgD7BOpa7xHcJNKSdRNJcGcw4NGVa0zygpbo1RsF9G/kDn&#10;6eV0mjZ8tkVTHYuBUv1eu1uB8NT6v/jnPmoF81mYH86EIyA3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bJs56+AAAA3AAAAA8AAAAAAAAAAAAAAAAAmAIAAGRycy9kb3ducmV2&#10;LnhtbFBLBQYAAAAABAAEAPUAAACDAwAAAAA=&#10;" filled="f" strokeweight="1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10" o:spid="_x0000_s1032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rKBMAAAADcAAAADwAAAGRycy9kb3ducmV2LnhtbESPQYvCMBSE7wv+h/AEb2uqFJVqFBEE&#10;r3XF86N5tsXmpTapjf/eCMIeh5n5htnsgmnEkzpXW1YwmyYgiAuray4VXP6OvysQziNrbCyTghc5&#10;2G1HPxvMtB04p+fZlyJC2GWooPK+zaR0RUUG3dS2xNG72c6gj7Irpe5wiHDTyHmSLKTBmuNChS0d&#10;Kiru594oyPNHee1dGParW1imF52apD8pNRmH/RqEp+D/w9/2SStYpDP4nIlHQG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aygTAAAAA3AAAAA8AAAAAAAAAAAAAAAAA&#10;oQIAAGRycy9kb3ducmV2LnhtbFBLBQYAAAAABAAEAPkAAACOAwAAAAA=&#10;" strokeweight="1.25pt"/>
                <v:shape id="AutoShape 411" o:spid="_x0000_s1033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hUc8AAAADcAAAADwAAAGRycy9kb3ducmV2LnhtbESPQYvCMBSE7wv+h/AEb2uqFFeqUUQQ&#10;vFZlz4/m2Rabl9qkNv57Iwgeh5n5hllvg2nEgzpXW1YwmyYgiAuray4VXM6H3yUI55E1NpZJwZMc&#10;bDejnzVm2g6c0+PkSxEh7DJUUHnfZlK6oiKDbmpb4uhdbWfQR9mVUnc4RLhp5DxJFtJgzXGhwpb2&#10;FRW3U28U5Pm9/O9dGHbLa/hLLzo1SX9UajIOuxUIT8F/w5/2UStYpHN4n4lHQG5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fIVHPAAAAA3AAAAA8AAAAAAAAAAAAAAAAA&#10;oQIAAGRycy9kb3ducmV2LnhtbFBLBQYAAAAABAAEAPkAAACOAwAAAAA=&#10;" strokeweight="1.25pt"/>
                <v:shape id="AutoShape 412" o:spid="_x0000_s1034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Tx6MEAAADcAAAADwAAAGRycy9kb3ducmV2LnhtbESPQYvCMBSE74L/ITxhb5q6FpVqFBEW&#10;vFbF86N5tsXmpTapjf9+s7DgcZiZb5jtPphGvKhztWUF81kCgriwuuZSwfXyM12DcB5ZY2OZFLzJ&#10;wX43Hm0x03bgnF5nX4oIYZehgsr7NpPSFRUZdDPbEkfvbjuDPsqulLrDIcJNI7+TZCkN1hwXKmzp&#10;WFHxOPdGQZ4/y1vvwnBY38MqverUJP1Jqa9JOGxAeAr+E/5vn7SCZbqAvzPxCMjd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hPHowQAAANwAAAAPAAAAAAAAAAAAAAAA&#10;AKECAABkcnMvZG93bnJldi54bWxQSwUGAAAAAAQABAD5AAAAjwMAAAAA&#10;" strokeweight="1.25pt"/>
              </v:group>
              <w10:wrap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A0637B" w:rsidRPr="003F379C" w14:paraId="63C5697E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7C" w14:textId="77777777" w:rsidR="00A0637B" w:rsidRPr="003F379C" w:rsidRDefault="00A0637B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63C5697D" w14:textId="77777777" w:rsidR="00A0637B" w:rsidRPr="003F379C" w:rsidRDefault="00A0637B" w:rsidP="00BB0A53">
          <w:pPr>
            <w:pStyle w:val="a6"/>
            <w:jc w:val="center"/>
            <w:rPr>
              <w:noProof/>
            </w:rPr>
          </w:pPr>
        </w:p>
      </w:tc>
    </w:tr>
    <w:tr w:rsidR="00A0637B" w:rsidRPr="003F379C" w14:paraId="63C56981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63C5697F" w14:textId="77777777" w:rsidR="00A0637B" w:rsidRPr="003F379C" w:rsidRDefault="00A0637B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63C56980" w14:textId="77777777" w:rsidR="00A0637B" w:rsidRPr="003F379C" w:rsidRDefault="00A0637B" w:rsidP="00BB0A53">
          <w:pPr>
            <w:pStyle w:val="a6"/>
            <w:jc w:val="center"/>
            <w:rPr>
              <w:noProof/>
            </w:rPr>
          </w:pPr>
        </w:p>
      </w:tc>
    </w:tr>
    <w:tr w:rsidR="00A0637B" w:rsidRPr="00A43182" w14:paraId="63C56984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82" w14:textId="77777777" w:rsidR="00A0637B" w:rsidRPr="003F379C" w:rsidRDefault="00A0637B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63C56983" w14:textId="77777777" w:rsidR="00A0637B" w:rsidRPr="00A43182" w:rsidRDefault="00A0637B" w:rsidP="00BB0A53">
          <w:pPr>
            <w:pStyle w:val="a6"/>
            <w:jc w:val="center"/>
            <w:rPr>
              <w:noProof/>
            </w:rPr>
          </w:pPr>
          <w:r w:rsidRPr="00A43182">
            <w:rPr>
              <w:noProof/>
            </w:rPr>
            <w:fldChar w:fldCharType="begin"/>
          </w:r>
          <w:r w:rsidRPr="00A43182">
            <w:rPr>
              <w:noProof/>
            </w:rPr>
            <w:instrText xml:space="preserve"> DOCPROPERTY  ИнвNo  \* MERGEFORMAT </w:instrText>
          </w:r>
          <w:r w:rsidRPr="00A43182">
            <w:rPr>
              <w:noProof/>
            </w:rPr>
            <w:fldChar w:fldCharType="separate"/>
          </w:r>
          <w:r w:rsidR="000700C3">
            <w:rPr>
              <w:noProof/>
            </w:rPr>
            <w:t xml:space="preserve"> </w:t>
          </w:r>
          <w:r w:rsidRPr="00A43182">
            <w:rPr>
              <w:noProof/>
            </w:rPr>
            <w:fldChar w:fldCharType="end"/>
          </w:r>
        </w:p>
      </w:tc>
    </w:tr>
  </w:tbl>
  <w:p w14:paraId="63C56985" w14:textId="77777777" w:rsidR="00A0637B" w:rsidRPr="003F4592" w:rsidRDefault="00A0637B" w:rsidP="00E104B8">
    <w:pPr>
      <w:pStyle w:val="a6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3632" behindDoc="1" locked="0" layoutInCell="1" allowOverlap="1" wp14:anchorId="63C56AD3" wp14:editId="63C56AD4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438" name="Группа 2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439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C56AED" w14:textId="77777777" w:rsidR="00A0637B" w:rsidRPr="000C7B3C" w:rsidRDefault="00A0637B" w:rsidP="004B5684">
                            <w:pPr>
                              <w:pStyle w:val="a6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Документ разра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ботан ООО «НК «Роснефть» -  НТЦ»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440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441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442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4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445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7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8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289" name="Group 170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290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C56AEE" w14:textId="77777777" w:rsidR="00A0637B" w:rsidRPr="00BE1B8E" w:rsidRDefault="00A0637B" w:rsidP="00BE1B8E">
                              <w:pPr>
                                <w:pStyle w:val="a6"/>
                                <w:jc w:val="center"/>
                              </w:pPr>
                              <w:r w:rsidRPr="00BE1B8E">
                                <w:fldChar w:fldCharType="begin"/>
                              </w:r>
                              <w:r w:rsidRPr="00BE1B8E">
                                <w:instrText xml:space="preserve"> PAGE   \* MERGEFORMAT </w:instrText>
                              </w:r>
                              <w:r w:rsidRPr="00BE1B8E"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19</w:t>
                              </w:r>
                              <w:r w:rsidRPr="00BE1B8E"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291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292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05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53" o:spid="_x0000_s1026" style="position:absolute;margin-left:14.2pt;margin-top:14.2pt;width:566.95pt;height:813.55pt;z-index:-251662848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027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PjV8MA&#10;AADcAAAADwAAAGRycy9kb3ducmV2LnhtbESP0WrCQBRE3wv+w3IF3+pG04YaXUUCok9CrR9wyV6z&#10;wezdmF1N/Hu3UOjjMDNnmNVmsI14UOdrxwpm0wQEcel0zZWC88/u/QuED8gaG8ek4EkeNuvR2wpz&#10;7Xr+pscpVCJC2OeowITQ5lL60pBFP3UtcfQurrMYouwqqTvsI9w2cp4kmbRYc1ww2FJhqLye7lbB&#10;8SlNn9rPc1kU2TFLbzu87hulJuNhuwQRaAj/4b/2QSv4SBfweyYeAbl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PjV8MAAADcAAAADwAAAAAAAAAAAAAAAACYAgAAZHJzL2Rv&#10;d25yZXYueG1sUEsFBgAAAAAEAAQA9QAAAIgDAAAAAA==&#10;" filled="f" stroked="f">
                <v:textbox style="layout-flow:vertical;mso-layout-flow-alt:bottom-to-top" inset="0,0,0,0">
                  <w:txbxContent>
                    <w:p w14:paraId="63C56AED" w14:textId="77777777" w:rsidR="00A0637B" w:rsidRPr="000C7B3C" w:rsidRDefault="00A0637B" w:rsidP="004B5684">
                      <w:pPr>
                        <w:pStyle w:val="a6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0C7B3C">
                        <w:rPr>
                          <w:i/>
                          <w:sz w:val="16"/>
                          <w:szCs w:val="16"/>
                        </w:rPr>
                        <w:t>Документ разра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ботан ООО «НК «Роснефть» -  НТЦ»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.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028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CAGM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wwIAYwwAAANwAAAAP&#10;AAAAAAAAAAAAAAAAAKoCAABkcnMvZG93bnJldi54bWxQSwUGAAAAAAQABAD6AAAAmgMAAAAA&#10;">
                <v:group id="Group 624" o:spid="_x0000_s1029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4wlg8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4wlg8QAAADcAAAA&#10;DwAAAAAAAAAAAAAAAACqAgAAZHJzL2Rvd25yZXYueG1sUEsFBgAAAAAEAAQA+gAAAJsDAAAAAA==&#10;">
                  <v:rect id="Rectangle 625" o:spid="_x0000_s1030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r+TMMA&#10;AADcAAAADwAAAGRycy9kb3ducmV2LnhtbESPUWvCMBSF34X9h3AHe5GZrpVtdEaRwcAnoeoPuDR3&#10;TVlyU5pos39vBMHHwznnO5zVJjkrLjSG3rOCt0UBgrj1uudOwen48/oJIkRkjdYzKfinAJv102yF&#10;tfYTN3Q5xE5kCIcaFZgYh1rK0BpyGBZ+IM7erx8dxizHTuoRpwx3VpZF8S4d9pwXDA70baj9O5yd&#10;gnmwyZmmq8rmI52258lW1d4q9fKctl8gIqX4CN/bO61guSzhdiYfAbm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r+TMMAAADcAAAADwAAAAAAAAAAAAAAAACYAgAAZHJzL2Rv&#10;d25yZXYueG1sUEsFBgAAAAAEAAQA9QAAAIgDAAAAAA==&#10;" filled="f" strokeweight=".5pt"/>
                  <v:rect id="Rectangle 626" o:spid="_x0000_s1031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9DCMQA&#10;AADcAAAADwAAAGRycy9kb3ducmV2LnhtbESP0WrCQBRE3wv+w3IFX4puNCI1dQ0SCAREqNoPuGRv&#10;k5Ds3ZDdaPr33UKhj8PMnGEO6WQ68aDBNZYVrFcRCOLS6oYrBZ/3fPkGwnlkjZ1lUvBNDtLj7OWA&#10;ibZPvtLj5isRIOwSVFB73ydSurImg25le+LgfdnBoA9yqKQe8BngppObKNpJgw2HhRp7ymoq29to&#10;FGT7yOd0iT/O53jki23HvmhflVrMp9M7CE+T/w//tQutYLuN4fdMOALy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fQwjEAAAA3AAAAA8AAAAAAAAAAAAAAAAAmAIAAGRycy9k&#10;b3ducmV2LnhtbFBLBQYAAAAABAAEAPUAAACJAwAAAAA=&#10;" filled="f" strokeweight="1.25pt"/>
                </v:group>
                <v:group id="Group 627" o:spid="_x0000_s1032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/uGG8UAAADc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/7hhvFAAAA3AAA&#10;AA8AAAAAAAAAAAAAAAAAqgIAAGRycy9kb3ducmV2LnhtbFBLBQYAAAAABAAEAPoAAACcAwAAAAA=&#10;">
                  <v:rect id="Rectangle 628" o:spid="_x0000_s1033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p+58QA&#10;AADcAAAADwAAAGRycy9kb3ducmV2LnhtbESP3YrCMBSE74V9h3AW9kY0Xf9wu40igiCI4N8DHJqz&#10;bWlzUprUdt/eCIKXw8x8wyTr3lTiTo0rLCv4HkcgiFOrC84U3K670RKE88gaK8uk4J8crFcfgwRj&#10;bTs+0/3iMxEg7GJUkHtfx1K6NCeDbmxr4uD92cagD7LJpG6wC3BTyUkULaTBgsNCjjVtc0rLS2sU&#10;bH8iv6Pj9HQ4TFs+2rKt9+VQqa/PfvMLwlPv3+FXe68VzGZ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6fufEAAAA3AAAAA8AAAAAAAAAAAAAAAAAmAIAAGRycy9k&#10;b3ducmV2LnhtbFBLBQYAAAAABAAEAPUAAACJAwAAAAA=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034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c8kcIAAADcAAAADwAAAGRycy9kb3ducmV2LnhtbESPzWrDMBCE74W8g9hAb42cYtLgWAmm&#10;UMjVSeh5sdY/xFo5lmyrb18VCjkOM/MNk5+C6cVMo+ssK9huEhDEldUdNwpu16+3PQjnkTX2lknB&#10;Dzk4HVcvOWbaLlzSfPGNiBB2GSpovR8yKV3VkkG3sQNx9Go7GvRRjo3UIy4Rbnr5niQ7abDjuNDi&#10;QJ8tVffLZBSU5aP5nlxYin0dPtKbTk0ynZV6XYfiAMJT8M/wf/usFaTpDv7OxCMgj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Tc8kcIAAADcAAAADwAAAAAAAAAAAAAA&#10;AAChAgAAZHJzL2Rvd25yZXYueG1sUEsFBgAAAAAEAAQA+QAAAJADAAAAAA==&#10;" strokeweight="1.25pt"/>
                  <v:shape id="AutoShape 630" o:spid="_x0000_s1035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uZCsIAAADcAAAADwAAAGRycy9kb3ducmV2LnhtbESPzWrDMBCE74W8g9hAb42cYpLgWAmm&#10;UMjVSeh5sdY/xFo5lmyrb18VCj0OM/MNk5+D6cVMo+ssK9huEhDEldUdNwrut8+3AwjnkTX2lknB&#10;Nzk4n1YvOWbaLlzSfPWNiBB2GSpovR8yKV3VkkG3sQNx9Go7GvRRjo3UIy4Rbnr5niQ7abDjuNDi&#10;QB8tVY/rZBSU5bP5mlxYikMd9uldpyaZLkq9rkNxBOEp+P/wX/uiFaTpHn7PxCMgT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nuZCsIAAADcAAAADwAAAAAAAAAAAAAA&#10;AAChAgAAZHJzL2Rvd25yZXYueG1sUEsFBgAAAAAEAAQA+QAAAJADAAAAAA==&#10;" strokeweight="1.25pt"/>
                  <v:shape id="AutoShape 631" o:spid="_x0000_s1036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Z1Gr8AAADcAAAADwAAAGRycy9kb3ducmV2LnhtbERPy4rCMBTdC/MP4QruxlSRmVIbpQwI&#10;buvIrC/N7YNpbjpN2sa/N4sBl4fzzs/B9GKm0XWWFey2CQjiyuqOGwX378t7CsJ5ZI29ZVLwIAfn&#10;09sqx0zbhUuab74RMYRdhgpa74dMSle1ZNBt7UAcudqOBn2EYyP1iEsMN73cJ8mHNNhxbGhxoK+W&#10;qt/bZBSU5V/zM7mwFGkdPg93fTDJdFVqsw7FEYSn4F/if/dVK9incW08E4+APD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hZ1Gr8AAADcAAAADwAAAAAAAAAAAAAAAACh&#10;AgAAZHJzL2Rvd25yZXYueG1sUEsFBgAAAAAEAAQA+QAAAI0DAAAAAA==&#10;" strokeweight="1.25pt"/>
                </v:group>
              </v:group>
              <v:group id="Group 170" o:spid="_x0000_s1037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<v:shape id="Text Box 604" o:spid="_x0000_s1038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awYb8A&#10;AADcAAAADwAAAGRycy9kb3ducmV2LnhtbERPy4rCMBTdC/5DuII7TXUh2jGKCoogCj5mf2nutGWa&#10;m5KkWv16sxBcHs57vmxNJe7kfGlZwWiYgCDOrC45V3C7bgdTED4ga6wsk4IneVguup05pto++Ez3&#10;S8hFDGGfooIihDqV0mcFGfRDWxNH7s86gyFCl0vt8BHDTSXHSTKRBkuODQXWtCko+780RkHz27jt&#10;qFwfjrvnAf1L0zp5nZTq99rVD4hAbfiKP+69VjCexfnxTDwCcvE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drBhvwAAANwAAAAPAAAAAAAAAAAAAAAAAJgCAABkcnMvZG93bnJl&#10;di54bWxQSwUGAAAAAAQABAD1AAAAhAMAAAAA&#10;" filled="f" stroked="f">
                  <v:stroke dashstyle="dash"/>
                  <v:textbox inset="0,0,0,0">
                    <w:txbxContent>
                      <w:p w14:paraId="63C56AEE" w14:textId="77777777" w:rsidR="00A0637B" w:rsidRPr="00BE1B8E" w:rsidRDefault="00A0637B" w:rsidP="00BE1B8E">
                        <w:pPr>
                          <w:pStyle w:val="a6"/>
                          <w:jc w:val="center"/>
                        </w:pPr>
                        <w:r w:rsidRPr="00BE1B8E">
                          <w:fldChar w:fldCharType="begin"/>
                        </w:r>
                        <w:r w:rsidRPr="00BE1B8E">
                          <w:instrText xml:space="preserve"> PAGE   \* MERGEFORMAT </w:instrText>
                        </w:r>
                        <w:r w:rsidRPr="00BE1B8E">
                          <w:fldChar w:fldCharType="separate"/>
                        </w:r>
                        <w:r>
                          <w:rPr>
                            <w:noProof/>
                          </w:rPr>
                          <w:t>19</w:t>
                        </w:r>
                        <w:r w:rsidRPr="00BE1B8E">
                          <w:fldChar w:fldCharType="end"/>
                        </w:r>
                      </w:p>
                    </w:txbxContent>
                  </v:textbox>
                </v:shape>
                <v:group id="Group 787" o:spid="_x0000_s1039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line id="Line 605" o:spid="_x0000_s1040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JSRMEAAADcAAAADwAAAGRycy9kb3ducmV2LnhtbESPX2vCMBTF3wd+h3CFva2pfRDXGUUG&#10;om9SFfZ619w1dc1NSaLtvr0RhD0ezp8fZ7kebSdu5EPrWMEsy0EQ10633Cg4n7ZvCxAhImvsHJOC&#10;PwqwXk1ellhqN3BFt2NsRBrhUKICE2NfShlqQxZD5nri5P04bzEm6RupPQ5p3HayyPO5tNhyIhjs&#10;6dNQ/Xu82sStaHfxfj6MHOrvw4U2lfkalHqdjpsPEJHG+B9+tvdaQfFewONMOgJyd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MlJEwQAAANwAAAAPAAAAAAAAAAAAAAAA&#10;AKECAABkcnMvZG93bnJldi54bWxQSwUGAAAAAAQABAD5AAAAjwMAAAAA&#10;" strokeweight="1pt">
                    <v:stroke dashstyle="dash"/>
                  </v:line>
                  <v:line id="Line 606" o:spid="_x0000_s1041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BQKsEAAADcAAAADwAAAGRycy9kb3ducmV2LnhtbESPX2vCMBTF3wf7DuEOfFtTlcnojCKD&#10;oW9SFXy9a+6aanNTkmjrt18EwcfD+fPjzJeDbcWVfGgcKxhnOQjiyumGawWH/c/7J4gQkTW2jknB&#10;jQIsF68vcyy067mk6y7WIo1wKFCBibErpAyVIYshcx1x8v6ctxiT9LXUHvs0bls5yfOZtNhwIhjs&#10;6NtQdd5dbOKWtD55P+sHDtXv9kSr0hx7pUZvw+oLRKQhPsOP9kYrmOYfcD+TjoB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MFAqwQAAANw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A0637B" w:rsidRPr="003F379C" w14:paraId="63C569A4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A2" w14:textId="77777777" w:rsidR="00A0637B" w:rsidRPr="003F379C" w:rsidRDefault="00A0637B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63C569A3" w14:textId="77777777" w:rsidR="00A0637B" w:rsidRPr="003F379C" w:rsidRDefault="00A0637B" w:rsidP="00710E72">
          <w:pPr>
            <w:pStyle w:val="a6"/>
            <w:jc w:val="center"/>
            <w:rPr>
              <w:noProof/>
            </w:rPr>
          </w:pPr>
        </w:p>
      </w:tc>
    </w:tr>
    <w:tr w:rsidR="00A0637B" w:rsidRPr="003F379C" w14:paraId="63C569A7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63C569A5" w14:textId="77777777" w:rsidR="00A0637B" w:rsidRPr="003F379C" w:rsidRDefault="00A0637B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63C569A6" w14:textId="77777777" w:rsidR="00A0637B" w:rsidRPr="003F379C" w:rsidRDefault="00A0637B" w:rsidP="00710E72">
          <w:pPr>
            <w:pStyle w:val="a6"/>
            <w:jc w:val="center"/>
            <w:rPr>
              <w:noProof/>
            </w:rPr>
          </w:pPr>
        </w:p>
      </w:tc>
    </w:tr>
    <w:tr w:rsidR="00A0637B" w:rsidRPr="00A43182" w14:paraId="63C569AA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63C569A8" w14:textId="77777777" w:rsidR="00A0637B" w:rsidRPr="003F379C" w:rsidRDefault="00A0637B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63C569A9" w14:textId="77777777" w:rsidR="00A0637B" w:rsidRPr="00A43182" w:rsidRDefault="00A0637B" w:rsidP="00BB0A53">
          <w:pPr>
            <w:pStyle w:val="a6"/>
            <w:jc w:val="center"/>
            <w:rPr>
              <w:noProof/>
            </w:rPr>
          </w:pPr>
          <w:r w:rsidRPr="00A43182">
            <w:rPr>
              <w:noProof/>
            </w:rPr>
            <w:fldChar w:fldCharType="begin"/>
          </w:r>
          <w:r w:rsidRPr="00A43182">
            <w:rPr>
              <w:noProof/>
            </w:rPr>
            <w:instrText xml:space="preserve"> DOCPROPERTY  ИнвNo  \* MERGEFORMAT </w:instrText>
          </w:r>
          <w:r w:rsidRPr="00A43182">
            <w:rPr>
              <w:noProof/>
            </w:rPr>
            <w:fldChar w:fldCharType="separate"/>
          </w:r>
          <w:r w:rsidR="000700C3">
            <w:rPr>
              <w:noProof/>
            </w:rPr>
            <w:t xml:space="preserve"> </w:t>
          </w:r>
          <w:r w:rsidRPr="00A43182">
            <w:rPr>
              <w:noProof/>
            </w:rPr>
            <w:fldChar w:fldCharType="end"/>
          </w:r>
        </w:p>
      </w:tc>
    </w:tr>
  </w:tbl>
  <w:p w14:paraId="63C569AB" w14:textId="77777777" w:rsidR="00A0637B" w:rsidRPr="003F4592" w:rsidRDefault="00A0637B" w:rsidP="00E104B8">
    <w:pPr>
      <w:pStyle w:val="a6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1584" behindDoc="1" locked="0" layoutInCell="1" allowOverlap="1" wp14:anchorId="63C56AD7" wp14:editId="63C56AD8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422" name="Группа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423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C56AEF" w14:textId="77777777" w:rsidR="00A0637B" w:rsidRPr="000C7B3C" w:rsidRDefault="00A0637B" w:rsidP="004B0A7A">
                            <w:pPr>
                              <w:pStyle w:val="a6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Документ разра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ботан ООО «НК «Роснефть» -  НТЦ»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  <w:r w:rsidRPr="00920F87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424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425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426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8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429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1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2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433" name="Group 82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434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C56AF0" w14:textId="77777777" w:rsidR="00A0637B" w:rsidRPr="003D2645" w:rsidRDefault="00A0637B" w:rsidP="003F4592">
                              <w:pPr>
                                <w:pStyle w:val="a6"/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 w:rsidRPr="003F4592">
                                <w:rPr>
                                  <w:szCs w:val="20"/>
                                </w:rPr>
                                <w:fldChar w:fldCharType="begin"/>
                              </w:r>
                              <w:r w:rsidRPr="003F4592">
                                <w:rPr>
                                  <w:szCs w:val="20"/>
                                </w:rPr>
                                <w:instrText xml:space="preserve"> PAGE   \* MERGEFORMAT </w:instrText>
                              </w:r>
                              <w:r w:rsidRPr="003F4592">
                                <w:rPr>
                                  <w:szCs w:val="20"/>
                                </w:rPr>
                                <w:fldChar w:fldCharType="separate"/>
                              </w:r>
                              <w:r w:rsidR="000700C3">
                                <w:rPr>
                                  <w:noProof/>
                                  <w:szCs w:val="20"/>
                                </w:rPr>
                                <w:t>2</w:t>
                              </w:r>
                              <w:r w:rsidRPr="003F4592">
                                <w:rPr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435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436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37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56" o:spid="_x0000_s1042" style="position:absolute;margin-left:14.2pt;margin-top:14.2pt;width:566.95pt;height:813.55pt;z-index:-251664896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043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JCYMIA&#10;AADcAAAADwAAAGRycy9kb3ducmV2LnhtbESP0YrCMBRE3xf8h3AF39ZUu5alGmUpiD4Jun7Apbk2&#10;xeamNllb/94sCD4OM3OGWW0G24g7db52rGA2TUAQl07XXCk4/24/v0H4gKyxcUwKHuRhsx59rDDX&#10;rucj3U+hEhHCPkcFJoQ2l9KXhiz6qWuJo3dxncUQZVdJ3WEf4baR8yTJpMWa44LBlgpD5fX0ZxUc&#10;HtL0qV2cy6LIDll62+J11yg1GQ8/SxCBhvAOv9p7reBrnsL/mXgE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IkJgwgAAANw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14:paraId="63C56AEF" w14:textId="77777777" w:rsidR="00A0637B" w:rsidRPr="000C7B3C" w:rsidRDefault="00A0637B" w:rsidP="004B0A7A">
                      <w:pPr>
                        <w:pStyle w:val="a6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0C7B3C">
                        <w:rPr>
                          <w:i/>
                          <w:sz w:val="16"/>
                          <w:szCs w:val="16"/>
                        </w:rPr>
                        <w:t>Документ разра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ботан ООО «НК «Роснефть» -  НТЦ»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.</w:t>
                      </w:r>
                      <w:r w:rsidRPr="00920F87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044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Rju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kY7vFAAAA3AAA&#10;AA8AAAAAAAAAAAAAAAAAqgIAAGRycy9kb3ducmV2LnhtbFBLBQYAAAAABAAEAPoAAACcAwAAAAA=&#10;">
                <v:group id="Group 624" o:spid="_x0000_s1045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jGI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aMYgxgAAANwA&#10;AAAPAAAAAAAAAAAAAAAAAKoCAABkcnMvZG93bnJldi54bWxQSwUGAAAAAAQABAD6AAAAnQMAAAAA&#10;">
                  <v:rect id="Rectangle 625" o:spid="_x0000_s1046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4d78MA&#10;AADcAAAADwAAAGRycy9kb3ducmV2LnhtbESPwWrDMBBE74X+g9hCL6WRaxc3OFFCKBR6CjjJByzW&#10;xjKRVsZSYvXvq0Kgx2Fm3jDrbXJW3GgKg2cFb4sCBHHn9cC9gtPx63UJIkRkjdYzKfihANvN48Ma&#10;G+1nbul2iL3IEA4NKjAxjo2UoTPkMCz8SJy9s58cxiynXuoJ5wx3VpZFUUuHA+cFgyN9Guouh6tT&#10;8BJscqbtq7L9SKfddbZVtbdKPT+l3QpEpBT/w/f2t1bwXtbwdyYf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4d78MAAADcAAAADwAAAAAAAAAAAAAAAACYAgAAZHJzL2Rv&#10;d25yZXYueG1sUEsFBgAAAAAEAAQA9QAAAIgDAAAAAA==&#10;" filled="f" strokeweight=".5pt"/>
                  <v:rect id="Rectangle 626" o:spid="_x0000_s1047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ugq8MA&#10;AADcAAAADwAAAGRycy9kb3ducmV2LnhtbESP3YrCMBSE7wXfIRzBG9FUXfypRhFBEETYVR/g0Bzb&#10;0uakNKnWtzeCsJfDzHzDrLetKcWDapdbVjAeRSCIE6tzThXcrofhAoTzyBpLy6TgRQ62m25njbG2&#10;T/6jx8WnIkDYxagg876KpXRJRgbdyFbEwbvb2qAPsk6lrvEZ4KaUkyiaSYM5h4UMK9pnlBSXxijY&#10;LyN/oPP093SaNny2RVMdi4FS/V67W4Hw1Pr/8Ld91Ap+JnP4nAlHQG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ugq8MAAADcAAAADwAAAAAAAAAAAAAAAACYAgAAZHJzL2Rv&#10;d25yZXYueG1sUEsFBgAAAAAEAAQA9QAAAIgDAAAAAA==&#10;" filled="f" strokeweight="1.25pt"/>
                </v:group>
                <v:group id="Group 627" o:spid="_x0000_s1048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  <v:rect id="Rectangle 628" o:spid="_x0000_s1049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iRQsIA&#10;AADcAAAADwAAAGRycy9kb3ducmV2LnhtbESP3arCMBCE7wXfIazgjWiqHkSrUUQQBBGOPw+wNGtb&#10;2mxKk2p9eyMIXg4z8w2z2rSmFA+qXW5ZwXgUgSBOrM45VXC77odzEM4jaywtk4IXOdisu50Vxto+&#10;+UyPi09FgLCLUUHmfRVL6ZKMDLqRrYiDd7e1QR9knUpd4zPATSknUTSTBnMOCxlWtMsoKS6NUbBb&#10;RH5Pp+n/8Tht+GSLpjoUA6X6vXa7BOGp9b/wt33QCv4mC/icCUdAr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6JFCwgAAANwAAAAPAAAAAAAAAAAAAAAAAJgCAABkcnMvZG93&#10;bnJldi54bWxQSwUGAAAAAAQABAD1AAAAhwMAAAAA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050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RyA78AAADcAAAADwAAAGRycy9kb3ducmV2LnhtbERPTYvCMBC9C/6HMII3Td0tq1TTIsKC&#10;17rieWjGtthMapPa7L83h4U9Pt73oQimEy8aXGtZwWadgCCurG65VnD9+V7tQDiPrLGzTAp+yUGR&#10;z2cHzLSduKTXxdcihrDLUEHjfZ9J6aqGDLq17Ykjd7eDQR/hUEs94BTDTSc/kuRLGmw5NjTY06mh&#10;6nEZjYKyfNa30YXpuLuHbXrVqUnGs1LLRTjuQXgK/l/85z5rBelnnB/PxCMg8z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ZRyA78AAADcAAAADwAAAAAAAAAAAAAAAACh&#10;AgAAZHJzL2Rvd25yZXYueG1sUEsFBgAAAAAEAAQA+QAAAI0DAAAAAA==&#10;" strokeweight="1.25pt"/>
                  <v:shape id="AutoShape 630" o:spid="_x0000_s1051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XmMEAAADcAAAADwAAAGRycy9kb3ducmV2LnhtbESPQYvCMBSE7wv+h/AEb2uqllWqUUQQ&#10;vNYVz4/m2Rabl9qkNv57IyzscZiZb5jNLphGPKlztWUFs2kCgriwuuZSweX3+L0C4TyyxsYyKXiR&#10;g9129LXBTNuBc3qefSkihF2GCirv20xKV1Rk0E1tSxy9m+0M+ii7UuoOhwg3jZwnyY80WHNcqLCl&#10;Q0XF/dwbBXn+KK+9C8N+dQvL9KJTk/QnpSbjsF+D8BT8f/ivfdIK0sUMPmfiEZD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2NeYwQAAANwAAAAPAAAAAAAAAAAAAAAA&#10;AKECAABkcnMvZG93bnJldi54bWxQSwUGAAAAAAQABAD5AAAAjwMAAAAA&#10;" strokeweight="1.25pt"/>
                  <v:shape id="AutoShape 631" o:spid="_x0000_s1052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pJ78EAAADcAAAADwAAAGRycy9kb3ducmV2LnhtbESPQYvCMBSE74L/ITzBm6ZqWaUaRQTB&#10;a13x/GiebbF5qU1q47/fLCzscZiZb5jdIZhGvKlztWUFi3kCgriwuuZSwe37PNuAcB5ZY2OZFHzI&#10;wWE/Hu0w03bgnN5XX4oIYZehgsr7NpPSFRUZdHPbEkfvYTuDPsqulLrDIcJNI5dJ8iUN1hwXKmzp&#10;VFHxvPZGQZ6/ynvvwnDcPMI6venUJP1FqekkHLcgPAX/H/5rX7SCdLWE3zPxCMj9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CknvwQAAANwAAAAPAAAAAAAAAAAAAAAA&#10;AKECAABkcnMvZG93bnJldi54bWxQSwUGAAAAAAQABAD5AAAAjwMAAAAA&#10;" strokeweight="1.25pt"/>
                </v:group>
              </v:group>
              <v:group id="Group 82" o:spid="_x0000_s1053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<v:shape id="Text Box 604" o:spid="_x0000_s1054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AroMUA&#10;AADcAAAADwAAAGRycy9kb3ducmV2LnhtbESPQWvCQBSE70L/w/IKvekmNkiJrtIUlIJUqK33R/Y1&#10;Cc2+DbsbTfz13YLgcZiZb5jVZjCtOJPzjWUF6SwBQVxa3XCl4PtrO30B4QOyxtYyKRjJw2b9MFlh&#10;ru2FP+l8DJWIEPY5KqhD6HIpfVmTQT+zHXH0fqwzGKJ0ldQOLxFuWjlPkoU02HBcqLGjt5rK32Nv&#10;FPSn3m3Tpth/7MY9+qumIrkelHp6HF6XIAIN4R6+td+1guw5g/8z8Qj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YCugxQAAANwAAAAPAAAAAAAAAAAAAAAAAJgCAABkcnMv&#10;ZG93bnJldi54bWxQSwUGAAAAAAQABAD1AAAAigMAAAAA&#10;" filled="f" stroked="f">
                  <v:stroke dashstyle="dash"/>
                  <v:textbox inset="0,0,0,0">
                    <w:txbxContent>
                      <w:p w14:paraId="63C56AF0" w14:textId="77777777" w:rsidR="00A0637B" w:rsidRPr="003D2645" w:rsidRDefault="00A0637B" w:rsidP="003F4592">
                        <w:pPr>
                          <w:pStyle w:val="a6"/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 w:rsidRPr="003F4592">
                          <w:rPr>
                            <w:szCs w:val="20"/>
                          </w:rPr>
                          <w:fldChar w:fldCharType="begin"/>
                        </w:r>
                        <w:r w:rsidRPr="003F4592">
                          <w:rPr>
                            <w:szCs w:val="20"/>
                          </w:rPr>
                          <w:instrText xml:space="preserve"> PAGE   \* MERGEFORMAT </w:instrText>
                        </w:r>
                        <w:r w:rsidRPr="003F4592">
                          <w:rPr>
                            <w:szCs w:val="20"/>
                          </w:rPr>
                          <w:fldChar w:fldCharType="separate"/>
                        </w:r>
                        <w:r w:rsidR="000700C3">
                          <w:rPr>
                            <w:noProof/>
                            <w:szCs w:val="20"/>
                          </w:rPr>
                          <w:t>2</w:t>
                        </w:r>
                        <w:r w:rsidRPr="003F4592">
                          <w:rPr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</v:shape>
                <v:group id="Group 787" o:spid="_x0000_s1055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  <v:line id="Line 605" o:spid="_x0000_s1056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TJhcEAAADcAAAADwAAAGRycy9kb3ducmV2LnhtbESPX2vCMBTF3wf7DuEOfJupOsqoRpHB&#10;2N6kKvh611ybanNTkmjrt18EwcfD+fPjLFaDbcWVfGgcK5iMMxDEldMN1wr2u+/3TxAhImtsHZOC&#10;GwVYLV9fFlho13NJ122sRRrhUKACE2NXSBkqQxbD2HXEyTs6bzEm6WupPfZp3LZymmW5tNhwIhjs&#10;6MtQdd5ebOKW9HPyPu8HDtXf5kTr0hx6pUZvw3oOItIQn+FH+1cr+JjlcD+TjoB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JMmFwQAAANwAAAAPAAAAAAAAAAAAAAAA&#10;AKECAABkcnMvZG93bnJldi54bWxQSwUGAAAAAAQABAD5AAAAjwMAAAAA&#10;" strokeweight="1pt">
                    <v:stroke dashstyle="dash"/>
                  </v:line>
                  <v:line id="Line 606" o:spid="_x0000_s1057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hsHsEAAADcAAAADwAAAGRycy9kb3ducmV2LnhtbESPX2vCMBTF3wd+h3AF32bqFJXOKCIM&#10;fRtVwde75q6pa25KEm399osw2OPh/PlxVpveNuJOPtSOFUzGGQji0umaKwXn08frEkSIyBobx6Tg&#10;QQE268HLCnPtOi7ofoyVSCMcclRgYmxzKUNpyGIYu5Y4ed/OW4xJ+kpqj10at418y7K5tFhzIhhs&#10;aWeo/DnebOIWtL96P+96DuXX55W2hbl0So2G/fYdRKQ+/of/2getYDZdwPNMOgJy/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aGwewQAAANw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A0637B" w:rsidRPr="003F379C" w14:paraId="6CBA38D4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2C4C0A20" w14:textId="77777777" w:rsidR="00A0637B" w:rsidRPr="003F379C" w:rsidRDefault="00A0637B" w:rsidP="004E7E91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7C2D30E8" w14:textId="77777777" w:rsidR="00A0637B" w:rsidRPr="003F379C" w:rsidRDefault="00A0637B" w:rsidP="004E7E91">
          <w:pPr>
            <w:pStyle w:val="a6"/>
            <w:jc w:val="center"/>
            <w:rPr>
              <w:noProof/>
            </w:rPr>
          </w:pPr>
        </w:p>
      </w:tc>
    </w:tr>
    <w:tr w:rsidR="00A0637B" w:rsidRPr="003F379C" w14:paraId="2E98978C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3F23034B" w14:textId="77777777" w:rsidR="00A0637B" w:rsidRPr="003F379C" w:rsidRDefault="00A0637B" w:rsidP="004E7E91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3D422BD6" w14:textId="77777777" w:rsidR="00A0637B" w:rsidRPr="003F379C" w:rsidRDefault="00A0637B" w:rsidP="004E7E91">
          <w:pPr>
            <w:pStyle w:val="a6"/>
            <w:jc w:val="center"/>
            <w:rPr>
              <w:noProof/>
            </w:rPr>
          </w:pPr>
        </w:p>
      </w:tc>
    </w:tr>
    <w:tr w:rsidR="00A0637B" w:rsidRPr="00A43182" w14:paraId="5ACD8B96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2EFA916E" w14:textId="77777777" w:rsidR="00A0637B" w:rsidRPr="003F379C" w:rsidRDefault="00A0637B" w:rsidP="004E7E91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5DA9EBF2" w14:textId="77777777" w:rsidR="00A0637B" w:rsidRPr="00A43182" w:rsidRDefault="00A0637B" w:rsidP="004E7E91">
          <w:pPr>
            <w:pStyle w:val="a6"/>
            <w:jc w:val="center"/>
            <w:rPr>
              <w:noProof/>
            </w:rPr>
          </w:pPr>
          <w:r w:rsidRPr="00A43182">
            <w:rPr>
              <w:noProof/>
            </w:rPr>
            <w:fldChar w:fldCharType="begin"/>
          </w:r>
          <w:r w:rsidRPr="00A43182">
            <w:rPr>
              <w:noProof/>
            </w:rPr>
            <w:instrText xml:space="preserve"> DOCPROPERTY  ИнвNo  \* MERGEFORMAT </w:instrText>
          </w:r>
          <w:r w:rsidRPr="00A43182">
            <w:rPr>
              <w:noProof/>
            </w:rPr>
            <w:fldChar w:fldCharType="separate"/>
          </w:r>
          <w:r w:rsidR="000700C3">
            <w:rPr>
              <w:noProof/>
            </w:rPr>
            <w:t xml:space="preserve"> </w:t>
          </w:r>
          <w:r w:rsidRPr="00A43182">
            <w:rPr>
              <w:noProof/>
            </w:rPr>
            <w:fldChar w:fldCharType="end"/>
          </w:r>
        </w:p>
      </w:tc>
    </w:tr>
  </w:tbl>
  <w:p w14:paraId="1A70F02E" w14:textId="77777777" w:rsidR="00A0637B" w:rsidRPr="00055A16" w:rsidRDefault="00A0637B" w:rsidP="00E104B8">
    <w:pPr>
      <w:pStyle w:val="a6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702784" behindDoc="1" locked="0" layoutInCell="1" allowOverlap="1" wp14:anchorId="79BAE3C2" wp14:editId="11C07B85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230" name="Группа 5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231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DE508A" w14:textId="77777777" w:rsidR="00A0637B" w:rsidRPr="004E7E91" w:rsidRDefault="00A0637B" w:rsidP="00B74063">
                            <w:pPr>
                              <w:pStyle w:val="a6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FE08E3">
                              <w:rPr>
                                <w:i/>
                                <w:sz w:val="16"/>
                              </w:rPr>
                              <w:t>Документ разработан ООО «НК «Роснефть» -  НТЦ».</w:t>
                            </w:r>
                            <w:r w:rsidRPr="004B5684">
                              <w:rPr>
                                <w:i/>
                                <w:sz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232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233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234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6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237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9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0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241" name="Group 436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242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DDFEEF" w14:textId="77777777" w:rsidR="00A0637B" w:rsidRPr="003D2645" w:rsidRDefault="00A0637B" w:rsidP="004E5188">
                              <w:pPr>
                                <w:pStyle w:val="a6"/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 w:rsidRPr="00700838">
                                <w:rPr>
                                  <w:szCs w:val="20"/>
                                </w:rPr>
                                <w:fldChar w:fldCharType="begin"/>
                              </w:r>
                              <w:r w:rsidRPr="00700838">
                                <w:rPr>
                                  <w:szCs w:val="20"/>
                                </w:rPr>
                                <w:instrText xml:space="preserve"> PAGE   \* MERGEFORMAT </w:instrText>
                              </w:r>
                              <w:r w:rsidRPr="00700838">
                                <w:rPr>
                                  <w:szCs w:val="20"/>
                                </w:rPr>
                                <w:fldChar w:fldCharType="separate"/>
                              </w:r>
                              <w:r w:rsidR="000700C3">
                                <w:rPr>
                                  <w:noProof/>
                                  <w:szCs w:val="20"/>
                                </w:rPr>
                                <w:t>5</w:t>
                              </w:r>
                              <w:r w:rsidRPr="00700838">
                                <w:rPr>
                                  <w:szCs w:val="20"/>
                                </w:rPr>
                                <w:fldChar w:fldCharType="end"/>
                              </w:r>
                            </w:p>
                            <w:p w14:paraId="15AA85D2" w14:textId="77777777" w:rsidR="00A0637B" w:rsidRPr="003D2645" w:rsidRDefault="00A0637B" w:rsidP="00055A16">
                              <w:pPr>
                                <w:pStyle w:val="a6"/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243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244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45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583" o:spid="_x0000_s1058" style="position:absolute;margin-left:14.2pt;margin-top:14.2pt;width:566.95pt;height:813.55pt;z-index:-251613696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059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4tqcIA&#10;AADcAAAADwAAAGRycy9kb3ducmV2LnhtbESP0YrCMBRE3xf8h3AF39ZUy5alGkUKok/Cqh9wae42&#10;xeamNtHWvzeC4OMwM2eY5XqwjbhT52vHCmbTBARx6XTNlYLzafv9C8IHZI2NY1LwIA/r1ehribl2&#10;Pf/R/RgqESHsc1RgQmhzKX1pyKKfupY4ev+usxii7CqpO+wj3DZyniSZtFhzXDDYUmGovBxvVsHh&#10;IU2f2p9zWRTZIUuvW7zsGqUm42GzABFoCJ/wu73XCubpDF5n4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Li2pwgAAANw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14:paraId="2EDE508A" w14:textId="77777777" w:rsidR="00A0637B" w:rsidRPr="004E7E91" w:rsidRDefault="00A0637B" w:rsidP="00B74063">
                      <w:pPr>
                        <w:pStyle w:val="a6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FE08E3">
                        <w:rPr>
                          <w:i/>
                          <w:sz w:val="16"/>
                        </w:rPr>
                        <w:t>Документ разработан ООО «НК «Роснефть» -  НТЦ».</w:t>
                      </w:r>
                      <w:r w:rsidRPr="004B5684">
                        <w:rPr>
                          <w:i/>
                          <w:sz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060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<v:group id="Group 624" o:spid="_x0000_s1061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  <v:rect id="Rectangle 625" o:spid="_x0000_s1062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JyJsMA&#10;AADcAAAADwAAAGRycy9kb3ducmV2LnhtbESPwWrDMBBE74X+g9hCL6WRa5c2uFFCKARyCjj1ByzW&#10;xjKVVsZSYuXvq0Cgx2Fm3jCrTXJWXGgKg2cFb4sCBHHn9cC9gvZn97oEESKyRuuZFFwpwGb9+LDC&#10;WvuZG7ocYy8yhEONCkyMYy1l6Aw5DAs/Emfv5CeHMcupl3rCOcOdlWVRfEiHA+cFgyN9G+p+j2en&#10;4CXY5EzTV2XzmdrtebZVdbBKPT+l7ReISCn+h+/tvVZQVu9wO5OP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JyJsMAAADcAAAADwAAAAAAAAAAAAAAAACYAgAAZHJzL2Rv&#10;d25yZXYueG1sUEsFBgAAAAAEAAQA9QAAAIgDAAAAAA==&#10;" filled="f" strokeweight=".5pt"/>
                  <v:rect id="Rectangle 626" o:spid="_x0000_s1063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fPYsMA&#10;AADcAAAADwAAAGRycy9kb3ducmV2LnhtbESP3YrCMBSE7wXfIRzBG9FUy4pWo4ggCCKsPw9waI5t&#10;aXNSmlTr2xthYS+HmfmGWW87U4knNa6wrGA6iUAQp1YXnCm43w7jBQjnkTVWlknBmxxsN/3eGhNt&#10;X3yh59VnIkDYJagg975OpHRpTgbdxNbEwXvYxqAPssmkbvAV4KaSsyiaS4MFh4Uca9rnlJbX1ijY&#10;LyN/oHP8ezrFLZ9t2dbHcqTUcNDtViA8df4//Nc+agWz+Ae+Z8IRkJs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fPYsMAAADcAAAADwAAAAAAAAAAAAAAAACYAgAAZHJzL2Rv&#10;d25yZXYueG1sUEsFBgAAAAAEAAQA9QAAAIgDAAAAAA==&#10;" filled="f" strokeweight="1.25pt"/>
                </v:group>
                <v:group id="Group 627" o:spid="_x0000_s1064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<v:rect id="Rectangle 628" o:spid="_x0000_s1065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n0jsMA&#10;AADcAAAADwAAAGRycy9kb3ducmV2LnhtbESP3YrCMBSE7wXfIRzBG9FUC6tWo4ggCCKsPw9waI5t&#10;aXNSmlTr2xthYS+HmfmGWW87U4knNa6wrGA6iUAQp1YXnCm43w7jBQjnkTVWlknBmxxsN/3eGhNt&#10;X3yh59VnIkDYJagg975OpHRpTgbdxNbEwXvYxqAPssmkbvAV4KaSsyj6kQYLDgs51rTPKS2vrVGw&#10;X0b+QOf493SKWz7bsq2P5Uip4aDbrUB46vx/+K991Apm8Ry+Z8IRkJs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n0jsMAAADcAAAADwAAAAAAAAAAAAAAAACYAgAAZHJzL2Rv&#10;d25yZXYueG1sUEsFBgAAAAAEAAQA9QAAAIgDAAAAAA==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066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m8/b8AAADcAAAADwAAAGRycy9kb3ducmV2LnhtbERPy4rCMBTdC/MP4Q64s6kPVDpNRQYG&#10;3FbF9aW5tmWam9qkNv69WQzM8nDe+SGYTjxpcK1lBcskBUFcWd1yreB6+VnsQTiPrLGzTApe5OBQ&#10;fMxyzLSduKTn2dcihrDLUEHjfZ9J6aqGDLrE9sSRu9vBoI9wqKUecIrhppOrNN1Kgy3HhgZ7+m6o&#10;+j2PRkFZPurb6MJ03N/DbnPVG5OOJ6Xmn+H4BcJT8P/iP/dJK1it49p4Jh4BWb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am8/b8AAADcAAAADwAAAAAAAAAAAAAAAACh&#10;AgAAZHJzL2Rvd25yZXYueG1sUEsFBgAAAAAEAAQA+QAAAI0DAAAAAA==&#10;" strokeweight="1.25pt"/>
                  <v:shape id="AutoShape 630" o:spid="_x0000_s1067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UZZsIAAADcAAAADwAAAGRycy9kb3ducmV2LnhtbESPT4vCMBTE78J+h/AW9qapf1i1GkUW&#10;BK91i+dH82yLzUu3SW322xtB8DjMzG+Y7T6YRtypc7VlBdNJAoK4sLrmUkH+exyvQDiPrLGxTAr+&#10;ycF+9zHaYqrtwBndz74UEcIuRQWV920qpSsqMugmtiWO3tV2Bn2UXSl1h0OEm0bOkuRbGqw5LlTY&#10;0k9Fxe3cGwVZ9ldeeheGw+oalotcL0zSn5T6+gyHDQhPwb/Dr/ZJK5jN1/A8E4+A3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uUZZsIAAADcAAAADwAAAAAAAAAAAAAA&#10;AAChAgAAZHJzL2Rvd25yZXYueG1sUEsFBgAAAAAEAAQA+QAAAJADAAAAAA==&#10;" strokeweight="1.25pt"/>
                  <v:shape id="AutoShape 631" o:spid="_x0000_s1068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nDhr8AAADcAAAADwAAAGRycy9kb3ducmV2LnhtbERPy4rCMBTdD/gP4Q7MzqZTyijVKCIM&#10;uK3KrC/N7QObm9qkbebvJwthlofz3h+D6cVMo+ssK/hMUhDEldUdNwrut+/1FoTzyBp7y6Tglxwc&#10;D6u3PRbaLlzSfPWNiCHsClTQej8UUrqqJYMusQNx5Go7GvQRjo3UIy4x3PQyS9MvabDj2NDiQOeW&#10;qsd1MgrK8tn8TC4sp20dNvld5yadLkp9vIfTDoSn4P/FL/dFK8jyOD+eiUdAHv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9nDhr8AAADcAAAADwAAAAAAAAAAAAAAAACh&#10;AgAAZHJzL2Rvd25yZXYueG1sUEsFBgAAAAAEAAQA+QAAAI0DAAAAAA==&#10;" strokeweight="1.25pt"/>
                </v:group>
              </v:group>
              <v:group id="Group 436" o:spid="_x0000_s1069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<v:shape id="Text Box 604" o:spid="_x0000_s1070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inysQA&#10;AADcAAAADwAAAGRycy9kb3ducmV2LnhtbESPzWrDMBCE74W+g9hCb7UcE0pxooSkkBIIDdRp74u1&#10;sU2slZHkn+Tpq0Chx2FmvmGW68m0YiDnG8sKZkkKgri0uuFKwfdp9/IGwgdkja1lUnAlD+vV48MS&#10;c21H/qKhCJWIEPY5KqhD6HIpfVmTQZ/Yjjh6Z+sMhihdJbXDMcJNK7M0fZUGG44LNXb0XlN5KXqj&#10;oP/p3W7WbA+fH9cD+pumbXo7KvX8NG0WIAJN4T/8195rBdk8g/uZe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Ip8rEAAAA3AAAAA8AAAAAAAAAAAAAAAAAmAIAAGRycy9k&#10;b3ducmV2LnhtbFBLBQYAAAAABAAEAPUAAACJAwAAAAA=&#10;" filled="f" stroked="f">
                  <v:stroke dashstyle="dash"/>
                  <v:textbox inset="0,0,0,0">
                    <w:txbxContent>
                      <w:p w14:paraId="5DDDFEEF" w14:textId="77777777" w:rsidR="00A0637B" w:rsidRPr="003D2645" w:rsidRDefault="00A0637B" w:rsidP="004E5188">
                        <w:pPr>
                          <w:pStyle w:val="a6"/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 w:rsidRPr="00700838">
                          <w:rPr>
                            <w:szCs w:val="20"/>
                          </w:rPr>
                          <w:fldChar w:fldCharType="begin"/>
                        </w:r>
                        <w:r w:rsidRPr="00700838">
                          <w:rPr>
                            <w:szCs w:val="20"/>
                          </w:rPr>
                          <w:instrText xml:space="preserve"> PAGE   \* MERGEFORMAT </w:instrText>
                        </w:r>
                        <w:r w:rsidRPr="00700838">
                          <w:rPr>
                            <w:szCs w:val="20"/>
                          </w:rPr>
                          <w:fldChar w:fldCharType="separate"/>
                        </w:r>
                        <w:r w:rsidR="000700C3">
                          <w:rPr>
                            <w:noProof/>
                            <w:szCs w:val="20"/>
                          </w:rPr>
                          <w:t>5</w:t>
                        </w:r>
                        <w:r w:rsidRPr="00700838">
                          <w:rPr>
                            <w:szCs w:val="20"/>
                          </w:rPr>
                          <w:fldChar w:fldCharType="end"/>
                        </w:r>
                      </w:p>
                      <w:p w14:paraId="15AA85D2" w14:textId="77777777" w:rsidR="00A0637B" w:rsidRPr="003D2645" w:rsidRDefault="00A0637B" w:rsidP="00055A16">
                        <w:pPr>
                          <w:pStyle w:val="a6"/>
                          <w:jc w:val="center"/>
                          <w:rPr>
                            <w:rFonts w:cs="Arial"/>
                            <w:szCs w:val="20"/>
                          </w:rPr>
                        </w:pPr>
                      </w:p>
                    </w:txbxContent>
                  </v:textbox>
                </v:shape>
                <v:group id="Group 787" o:spid="_x0000_s1071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<v:line id="Line 605" o:spid="_x0000_s1072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dD7MAAAADcAAAADwAAAGRycy9kb3ducmV2LnhtbESPzYrCMBSF9wO+Q7iCuzEdERmqUWRA&#10;dCdVwe21udPUaW5KEm19eyMIszycn4+zWPW2EXfyoXas4GucgSAuna65UnA6bj6/QYSIrLFxTAoe&#10;FGC1HHwsMNeu44Luh1iJNMIhRwUmxjaXMpSGLIaxa4mT9+u8xZikr6T22KVx28hJls2kxZoTwWBL&#10;P4bKv8PNJm5B26v3s67nUF72V1oX5twpNRr26zmISH38D7/bO61gMp3C60w6AnL5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33Q+zAAAAA3AAAAA8AAAAAAAAAAAAAAAAA&#10;oQIAAGRycy9kb3ducmV2LnhtbFBLBQYAAAAABAAEAPkAAACOAwAAAAA=&#10;" strokeweight="1pt">
                    <v:stroke dashstyle="dash"/>
                  </v:line>
                  <v:line id="Line 606" o:spid="_x0000_s1073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vmd8EAAADcAAAADwAAAGRycy9kb3ducmV2LnhtbESPX2vCMBTF34V9h3AHe7PpZMqoRpGB&#10;bG+jKuz12lybanNTkmi7b28EwcfD+fPjLFaDbcWVfGgcK3jPchDEldMN1wr2u834E0SIyBpbx6Tg&#10;nwKsli+jBRba9VzSdRtrkUY4FKjAxNgVUobKkMWQuY44eUfnLcYkfS21xz6N21ZO8nwmLTacCAY7&#10;+jJUnbcXm7glfZ+8n/UDh+rwe6J1af56pd5eh/UcRKQhPsOP9o9WMPmYwv1MOgJye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u+Z3wQAAANwAAAAPAAAAAAAAAAAAAAAA&#10;AKECAABkcnMvZG93bnJldi54bWxQSwUGAAAAAAQABAD5AAAAjwMAAAAA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A0637B" w:rsidRPr="003F379C" w14:paraId="3B7FE233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025A196B" w14:textId="77777777" w:rsidR="00A0637B" w:rsidRPr="003F379C" w:rsidRDefault="00A0637B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558DC9B4" w14:textId="77777777" w:rsidR="00A0637B" w:rsidRPr="003F379C" w:rsidRDefault="00A0637B" w:rsidP="00710E72">
          <w:pPr>
            <w:pStyle w:val="a6"/>
            <w:jc w:val="center"/>
            <w:rPr>
              <w:noProof/>
            </w:rPr>
          </w:pPr>
        </w:p>
      </w:tc>
    </w:tr>
    <w:tr w:rsidR="00A0637B" w:rsidRPr="003F379C" w14:paraId="52523427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341586E9" w14:textId="77777777" w:rsidR="00A0637B" w:rsidRPr="003F379C" w:rsidRDefault="00A0637B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38E55DF4" w14:textId="77777777" w:rsidR="00A0637B" w:rsidRPr="003F379C" w:rsidRDefault="00A0637B" w:rsidP="00710E72">
          <w:pPr>
            <w:pStyle w:val="a6"/>
            <w:jc w:val="center"/>
            <w:rPr>
              <w:noProof/>
            </w:rPr>
          </w:pPr>
        </w:p>
      </w:tc>
    </w:tr>
    <w:tr w:rsidR="00A0637B" w:rsidRPr="00A43182" w14:paraId="7A1026D3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36A7A631" w14:textId="77777777" w:rsidR="00A0637B" w:rsidRPr="003F379C" w:rsidRDefault="00A0637B" w:rsidP="00BB0A53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589F8076" w14:textId="77777777" w:rsidR="00A0637B" w:rsidRPr="00A43182" w:rsidRDefault="00A0637B" w:rsidP="00BB0A53">
          <w:pPr>
            <w:pStyle w:val="a6"/>
            <w:jc w:val="center"/>
            <w:rPr>
              <w:noProof/>
            </w:rPr>
          </w:pPr>
          <w:r w:rsidRPr="00A43182">
            <w:rPr>
              <w:noProof/>
            </w:rPr>
            <w:fldChar w:fldCharType="begin"/>
          </w:r>
          <w:r w:rsidRPr="00A43182">
            <w:rPr>
              <w:noProof/>
            </w:rPr>
            <w:instrText xml:space="preserve"> DOCPROPERTY  ИнвNo  \* MERGEFORMAT </w:instrText>
          </w:r>
          <w:r w:rsidRPr="00A43182">
            <w:rPr>
              <w:noProof/>
            </w:rPr>
            <w:fldChar w:fldCharType="separate"/>
          </w:r>
          <w:r w:rsidR="000700C3">
            <w:rPr>
              <w:noProof/>
            </w:rPr>
            <w:t xml:space="preserve"> </w:t>
          </w:r>
          <w:r w:rsidRPr="00A43182">
            <w:rPr>
              <w:noProof/>
            </w:rPr>
            <w:fldChar w:fldCharType="end"/>
          </w:r>
        </w:p>
      </w:tc>
    </w:tr>
  </w:tbl>
  <w:p w14:paraId="58AE6570" w14:textId="77777777" w:rsidR="00A0637B" w:rsidRPr="003F4592" w:rsidRDefault="00A0637B" w:rsidP="00E104B8">
    <w:pPr>
      <w:pStyle w:val="a6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706880" behindDoc="1" locked="0" layoutInCell="1" allowOverlap="1" wp14:anchorId="35764C09" wp14:editId="164FC0A6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61" name="Группа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62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4EEEB4" w14:textId="77777777" w:rsidR="00A0637B" w:rsidRPr="000C7B3C" w:rsidRDefault="00A0637B" w:rsidP="004B0A7A">
                            <w:pPr>
                              <w:pStyle w:val="a6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Документ разра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ботан ООО «НК «Роснефть» -  НТЦ»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  <w:r w:rsidRPr="00920F87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63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576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608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0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611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3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1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632" name="Group 82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633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A73283" w14:textId="77777777" w:rsidR="00A0637B" w:rsidRPr="000F56A5" w:rsidRDefault="00A0637B" w:rsidP="00054965">
                              <w:pPr>
                                <w:pStyle w:val="a6"/>
                                <w:jc w:val="center"/>
                              </w:pPr>
                              <w:r w:rsidRPr="000F56A5">
                                <w:fldChar w:fldCharType="begin"/>
                              </w:r>
                              <w:r w:rsidRPr="000F56A5">
                                <w:instrText xml:space="preserve"> PAGE   \* MERGEFORMAT </w:instrText>
                              </w:r>
                              <w:r w:rsidRPr="000F56A5">
                                <w:fldChar w:fldCharType="separate"/>
                              </w:r>
                              <w:r w:rsidR="000700C3">
                                <w:rPr>
                                  <w:noProof/>
                                </w:rPr>
                                <w:t>3</w:t>
                              </w:r>
                              <w:r w:rsidRPr="000F56A5">
                                <w:fldChar w:fldCharType="end"/>
                              </w:r>
                            </w:p>
                            <w:p w14:paraId="0C285539" w14:textId="2282453E" w:rsidR="00A0637B" w:rsidRPr="003D2645" w:rsidRDefault="00A0637B" w:rsidP="003F4592">
                              <w:pPr>
                                <w:pStyle w:val="a6"/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634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635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36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74" style="position:absolute;margin-left:14.2pt;margin-top:14.2pt;width:566.95pt;height:813.55pt;z-index:-251609600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075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+OMEA&#10;AADbAAAADwAAAGRycy9kb3ducmV2LnhtbESP0YrCMBRE3xf8h3CFfVtTlS3SNS1SEH0SVv2AS3O3&#10;KTY3tYm2/v1GEHwcZuYMsy5G24o79b5xrGA+S0AQV043XCs4n7ZfKxA+IGtsHZOCB3ko8snHGjPt&#10;Bv6l+zHUIkLYZ6jAhNBlUvrKkEU/cx1x9P5cbzFE2ddS9zhEuG3lIklSabHhuGCwo9JQdTnerILD&#10;Q5phab/PVVmmh3R53eJl1yr1OR03PyACjeEdfrX3WkG6gOeX+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KfjjBAAAA2wAAAA8AAAAAAAAAAAAAAAAAmAIAAGRycy9kb3du&#10;cmV2LnhtbFBLBQYAAAAABAAEAPUAAACGAwAAAAA=&#10;" filled="f" stroked="f">
                <v:textbox style="layout-flow:vertical;mso-layout-flow-alt:bottom-to-top" inset="0,0,0,0">
                  <w:txbxContent>
                    <w:p w14:paraId="414EEEB4" w14:textId="77777777" w:rsidR="00A0637B" w:rsidRPr="000C7B3C" w:rsidRDefault="00A0637B" w:rsidP="004B0A7A">
                      <w:pPr>
                        <w:pStyle w:val="a6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0C7B3C">
                        <w:rPr>
                          <w:i/>
                          <w:sz w:val="16"/>
                          <w:szCs w:val="16"/>
                        </w:rPr>
                        <w:t>Документ разра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ботан ООО «НК «Роснефть» -  НТЦ»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.</w:t>
                      </w:r>
                      <w:r w:rsidRPr="00920F87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076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group id="Group 624" o:spid="_x0000_s1077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h418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oeNfFAAAA3AAA&#10;AA8AAAAAAAAAAAAAAAAAqgIAAGRycy9kb3ducmV2LnhtbFBLBQYAAAAABAAEAPoAAACcAwAAAAA=&#10;">
                  <v:rect id="Rectangle 625" o:spid="_x0000_s1078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weh78A&#10;AADcAAAADwAAAGRycy9kb3ducmV2LnhtbERPzYrCMBC+L/gOYYS9LJpqQaVrFBGEPQlVH2BoZpti&#10;MilNtNm33xwEjx/f/3afnBVPGkLnWcFiXoAgbrzuuFVwu55mGxAhImu0nknBHwXY7yYfW6y0H7mm&#10;5yW2IodwqFCBibGvpAyNIYdh7nvizP36wWHMcGilHnDM4c7KZVGspMOOc4PBno6Gmvvl4RR8BZuc&#10;qdtyWa/T7fAYbVmerVKf03T4BhEpxbf45f7RClZFXpvP5CMgd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DB6HvwAAANwAAAAPAAAAAAAAAAAAAAAAAJgCAABkcnMvZG93bnJl&#10;di54bWxQSwUGAAAAAAQABAD1AAAAhAMAAAAA&#10;" filled="f" strokeweight=".5pt"/>
                  <v:rect id="Rectangle 626" o:spid="_x0000_s1079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mjw8IA&#10;AADcAAAADwAAAGRycy9kb3ducmV2LnhtbESP0YrCMBRE3wX/IVzBF9FkVxCtRhFBEETYVT/g0lzb&#10;0uamNKnWvzeC4OMwM2eY1aazlbhT4wvHGn4mCgRx6kzBmYbrZT+eg/AB2WDlmDQ8ycNm3e+tMDHu&#10;wf90P4dMRAj7BDXkIdSJlD7NyaKfuJo4ejfXWAxRNpk0DT4i3FbyV6mZtFhwXMixpl1OaXlurYbd&#10;QoU9naZ/x+O05ZMr2/pQjrQeDrrtEkSgLnzDn/bBaJipBbzPxCM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maPDwgAAANwAAAAPAAAAAAAAAAAAAAAAAJgCAABkcnMvZG93&#10;bnJldi54bWxQSwUGAAAAAAQABAD1AAAAhwMAAAAA&#10;" filled="f" strokeweight="1.25pt"/>
                </v:group>
                <v:group id="Group 627" o:spid="_x0000_s1080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fB5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63weTCAAAA3AAAAA8A&#10;AAAAAAAAAAAAAAAAqgIAAGRycy9kb3ducmV2LnhtbFBLBQYAAAAABAAEAPoAAACZAwAAAAA=&#10;">
                  <v:rect id="Rectangle 628" o:spid="_x0000_s1081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Y5GMEA&#10;AADcAAAADwAAAGRycy9kb3ducmV2LnhtbESP3arCMBCE7w/4DmEFbw6aVkG0GkUEQRDBvwdYmrUt&#10;bTalSbW+vREEL4eZ+YZZrjtTiQc1rrCsIB5FIIhTqwvOFNyuu+EMhPPIGivLpOBFDtar3t8SE22f&#10;fKbHxWciQNglqCD3vk6kdGlOBt3I1sTBu9vGoA+yyaRu8BngppLjKJpKgwWHhRxr2uaUlpfWKNjO&#10;I7+j4+R0OExaPtqyrfflv1KDfrdZgPDU+V/4295rBdM4hs+ZcATk6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2ORjBAAAA3AAAAA8AAAAAAAAAAAAAAAAAmAIAAGRycy9kb3du&#10;cmV2LnhtbFBLBQYAAAAABAAEAPUAAACGAwAAAAA=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082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t7bsAAAADcAAAADwAAAGRycy9kb3ducmV2LnhtbESPQYvCMBSE7wv+h/AEb2uqiFuqUUQQ&#10;vFZlz4/m2Rabl9qkNv57Iwgeh5n5hllvg2nEgzpXW1YwmyYgiAuray4VXM6H3xSE88gaG8uk4EkO&#10;tpvRzxozbQfO6XHypYgQdhkqqLxvMyldUZFBN7UtcfSutjPoo+xKqTscItw0cp4kS2mw5rhQYUv7&#10;iorbqTcK8vxe/vcuDLv0Gv4WF70wSX9UajIOuxUIT8F/w5/2UStYzubwPhOPgNy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R7e27AAAAA3AAAAA8AAAAAAAAAAAAAAAAA&#10;oQIAAGRycy9kb3ducmV2LnhtbFBLBQYAAAAABAAEAPkAAACOAwAAAAA=&#10;" strokeweight="1.25pt"/>
                  <v:shape id="AutoShape 630" o:spid="_x0000_s1083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fe9cIAAADcAAAADwAAAGRycy9kb3ducmV2LnhtbESPT4vCMBTE7wt+h/AWvK2pf3Cla1pE&#10;ELxWZc+P5tmWbV66TWrjtzeC4HGYmd8w2zyYVtyod41lBfNZAoK4tLrhSsHlfPjagHAeWWNrmRTc&#10;yUGeTT62mGo7ckG3k69EhLBLUUHtfZdK6cqaDLqZ7Yijd7W9QR9lX0nd4xjhppWLJFlLgw3HhRo7&#10;2tdU/p0Go6Ao/qvfwYVxt7mG79VFr0wyHJWafobdDwhPwb/Dr/ZRK1jPl/A8E4+AzB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zfe9cIAAADcAAAADwAAAAAAAAAAAAAA&#10;AAChAgAAZHJzL2Rvd25yZXYueG1sUEsFBgAAAAAEAAQA+QAAAJADAAAAAA==&#10;" strokeweight="1.25pt"/>
                  <v:shape id="AutoShape 631" o:spid="_x0000_s1084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y5ecIAAADcAAAADwAAAGRycy9kb3ducmV2LnhtbESPT4vCMBTE7wt+h/AWvK2pf3Cla1pE&#10;ELxWZc+P5tmWbV66TWrjtzeC4HGYmd8w2zyYVtyod41lBfNZAoK4tLrhSsHlfPjagHAeWWNrmRTc&#10;yUGeTT62mGo7ckG3k69EhLBLUUHtfZdK6cqaDLqZ7Yijd7W9QR9lX0nd4xjhppWLJFlLgw3HhRo7&#10;2tdU/p0Go6Ao/qvfwYVxt7mG79VFr0wyHJWafobdDwhPwb/Dr/ZRK1gv5/A8E4+AzB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y5ecIAAADcAAAADwAAAAAAAAAAAAAA&#10;AAChAgAAZHJzL2Rvd25yZXYueG1sUEsFBgAAAAAEAAQA+QAAAJADAAAAAA==&#10;" strokeweight="1.25pt"/>
                </v:group>
              </v:group>
              <v:group id="Group 82" o:spid="_x0000_s1085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pymaM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tlk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pymaMQAAADcAAAA&#10;DwAAAAAAAAAAAAAAAACqAgAAZHJzL2Rvd25yZXYueG1sUEsFBgAAAAAEAAQA+gAAAJsDAAAAAA==&#10;">
                <v:shape id="Text Box 604" o:spid="_x0000_s1086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3dNcMA&#10;AADcAAAADwAAAGRycy9kb3ducmV2LnhtbESPQYvCMBSE78L+h/AW9qapCiLVKOuCsiAKVr0/mmdb&#10;bF5Kkmr11xthYY/DzHzDzJedqcWNnK8sKxgOEhDEudUVFwpOx3V/CsIHZI21ZVLwIA/LxUdvjqm2&#10;dz7QLQuFiBD2KSooQ2hSKX1ekkE/sA1x9C7WGQxRukJqh/cIN7UcJclEGqw4LpTY0E9J+TVrjYL2&#10;3Lr1sFptd5vHFv1T0yp57pX6+uy+ZyACdeE//Nf+1Qom4zG8z8Qj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3dNcMAAADcAAAADwAAAAAAAAAAAAAAAACYAgAAZHJzL2Rv&#10;d25yZXYueG1sUEsFBgAAAAAEAAQA9QAAAIgDAAAAAA==&#10;" filled="f" stroked="f">
                  <v:stroke dashstyle="dash"/>
                  <v:textbox inset="0,0,0,0">
                    <w:txbxContent>
                      <w:p w14:paraId="7AA73283" w14:textId="77777777" w:rsidR="00A0637B" w:rsidRPr="000F56A5" w:rsidRDefault="00A0637B" w:rsidP="00054965">
                        <w:pPr>
                          <w:pStyle w:val="a6"/>
                          <w:jc w:val="center"/>
                        </w:pPr>
                        <w:r w:rsidRPr="000F56A5">
                          <w:fldChar w:fldCharType="begin"/>
                        </w:r>
                        <w:r w:rsidRPr="000F56A5">
                          <w:instrText xml:space="preserve"> PAGE   \* MERGEFORMAT </w:instrText>
                        </w:r>
                        <w:r w:rsidRPr="000F56A5">
                          <w:fldChar w:fldCharType="separate"/>
                        </w:r>
                        <w:r w:rsidR="000700C3">
                          <w:rPr>
                            <w:noProof/>
                          </w:rPr>
                          <w:t>3</w:t>
                        </w:r>
                        <w:r w:rsidRPr="000F56A5">
                          <w:fldChar w:fldCharType="end"/>
                        </w:r>
                      </w:p>
                      <w:p w14:paraId="0C285539" w14:textId="2282453E" w:rsidR="00A0637B" w:rsidRPr="003D2645" w:rsidRDefault="00A0637B" w:rsidP="003F4592">
                        <w:pPr>
                          <w:pStyle w:val="a6"/>
                          <w:jc w:val="center"/>
                          <w:rPr>
                            <w:rFonts w:cs="Arial"/>
                            <w:szCs w:val="20"/>
                          </w:rPr>
                        </w:pPr>
                      </w:p>
                    </w:txbxContent>
                  </v:textbox>
                </v:shape>
                <v:group id="Group 787" o:spid="_x0000_s1087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bh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l8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OZuHxgAAANwA&#10;AAAPAAAAAAAAAAAAAAAAAKoCAABkcnMvZG93bnJldi54bWxQSwUGAAAAAAQABAD6AAAAnQMAAAAA&#10;">
                  <v:line id="Line 605" o:spid="_x0000_s1088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I5E8EAAADcAAAADwAAAGRycy9kb3ducmV2LnhtbESPX2vCMBTF3wf7DuEOfJupysqoRpHB&#10;2N6kKvh611ybanNTkmjrt18EwcfD+fPjLFaDbcWVfGgcK5iMMxDEldMN1wr2u+/3TxAhImtsHZOC&#10;GwVYLV9fFlho13NJ122sRRrhUKACE2NXSBkqQxbD2HXEyTs6bzEm6WupPfZp3LZymmW5tNhwIhjs&#10;6MtQdd5ebOKW9HPyPu8HDtXf5kTr0hx6pUZvw3oOItIQn+FH+1cryGcfcD+TjoB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MjkTwQAAANwAAAAPAAAAAAAAAAAAAAAA&#10;AKECAABkcnMvZG93bnJldi54bWxQSwUGAAAAAAQABAD5AAAAjwMAAAAA&#10;" strokeweight="1pt">
                    <v:stroke dashstyle="dash"/>
                  </v:line>
                  <v:line id="Line 606" o:spid="_x0000_s1089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CnZMAAAADcAAAADwAAAGRycy9kb3ducmV2LnhtbESPX2vCMBTF3wW/Q7iCbzOdQhnVKDIY&#10;802qgq/X5q6pa25KEm337RdB8PFw/vw4q81gW3EnHxrHCt5nGQjiyumGawWn49fbB4gQkTW2jknB&#10;HwXYrMejFRba9VzS/RBrkUY4FKjAxNgVUobKkMUwcx1x8n6ctxiT9LXUHvs0bls5z7JcWmw4EQx2&#10;9Gmo+j3cbOKW9H31Pu8HDtVlf6Vtac69UtPJsF2CiDTEV/jZ3mkF+SKHx5l0BOT6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Hgp2TAAAAA3AAAAA8AAAAAAAAAAAAAAAAA&#10;oQIAAGRycy9kb3ducmV2LnhtbFBLBQYAAAAABAAEAPkAAACOAwAAAAA=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738" w:tblpY="11454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A0637B" w:rsidRPr="003F379C" w14:paraId="6879B3B1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4F5866F1" w14:textId="77777777" w:rsidR="00A0637B" w:rsidRPr="003F379C" w:rsidRDefault="00A0637B" w:rsidP="004E7E91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Взам. инв. №</w:t>
          </w:r>
        </w:p>
      </w:tc>
      <w:tc>
        <w:tcPr>
          <w:tcW w:w="392" w:type="dxa"/>
          <w:textDirection w:val="btLr"/>
          <w:vAlign w:val="center"/>
        </w:tcPr>
        <w:p w14:paraId="0D71F968" w14:textId="77777777" w:rsidR="00A0637B" w:rsidRPr="003F379C" w:rsidRDefault="00A0637B" w:rsidP="004E7E91">
          <w:pPr>
            <w:pStyle w:val="a6"/>
            <w:jc w:val="center"/>
            <w:rPr>
              <w:noProof/>
            </w:rPr>
          </w:pPr>
        </w:p>
      </w:tc>
    </w:tr>
    <w:tr w:rsidR="00A0637B" w:rsidRPr="003F379C" w14:paraId="148F564D" w14:textId="77777777" w:rsidTr="00774008">
      <w:trPr>
        <w:cantSplit/>
        <w:trHeight w:hRule="exact" w:val="1985"/>
      </w:trPr>
      <w:tc>
        <w:tcPr>
          <w:tcW w:w="288" w:type="dxa"/>
          <w:textDirection w:val="btLr"/>
          <w:vAlign w:val="center"/>
        </w:tcPr>
        <w:p w14:paraId="1FEF6DE3" w14:textId="77777777" w:rsidR="00A0637B" w:rsidRPr="003F379C" w:rsidRDefault="00A0637B" w:rsidP="004E7E91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Подп. и дата</w:t>
          </w:r>
        </w:p>
      </w:tc>
      <w:tc>
        <w:tcPr>
          <w:tcW w:w="392" w:type="dxa"/>
          <w:textDirection w:val="btLr"/>
          <w:vAlign w:val="center"/>
        </w:tcPr>
        <w:p w14:paraId="3F57561C" w14:textId="77777777" w:rsidR="00A0637B" w:rsidRPr="003F379C" w:rsidRDefault="00A0637B" w:rsidP="004E7E91">
          <w:pPr>
            <w:pStyle w:val="a6"/>
            <w:jc w:val="center"/>
            <w:rPr>
              <w:noProof/>
            </w:rPr>
          </w:pPr>
        </w:p>
      </w:tc>
    </w:tr>
    <w:tr w:rsidR="00A0637B" w:rsidRPr="00A43182" w14:paraId="702866E9" w14:textId="77777777" w:rsidTr="00774008">
      <w:trPr>
        <w:cantSplit/>
        <w:trHeight w:hRule="exact" w:val="1418"/>
      </w:trPr>
      <w:tc>
        <w:tcPr>
          <w:tcW w:w="288" w:type="dxa"/>
          <w:textDirection w:val="btLr"/>
          <w:vAlign w:val="center"/>
        </w:tcPr>
        <w:p w14:paraId="59EE918D" w14:textId="77777777" w:rsidR="00A0637B" w:rsidRPr="003F379C" w:rsidRDefault="00A0637B" w:rsidP="004E7E91">
          <w:pPr>
            <w:pStyle w:val="a6"/>
            <w:jc w:val="center"/>
            <w:rPr>
              <w:noProof/>
            </w:rPr>
          </w:pPr>
          <w:r w:rsidRPr="003F379C">
            <w:rPr>
              <w:noProof/>
            </w:rPr>
            <w:t>Инв. № подл.</w:t>
          </w:r>
        </w:p>
      </w:tc>
      <w:tc>
        <w:tcPr>
          <w:tcW w:w="392" w:type="dxa"/>
          <w:textDirection w:val="btLr"/>
          <w:vAlign w:val="center"/>
        </w:tcPr>
        <w:p w14:paraId="3052B64D" w14:textId="77777777" w:rsidR="00A0637B" w:rsidRPr="00A43182" w:rsidRDefault="00A0637B" w:rsidP="004E7E91">
          <w:pPr>
            <w:pStyle w:val="a6"/>
            <w:jc w:val="center"/>
            <w:rPr>
              <w:noProof/>
            </w:rPr>
          </w:pPr>
          <w:r w:rsidRPr="00A43182">
            <w:rPr>
              <w:noProof/>
            </w:rPr>
            <w:fldChar w:fldCharType="begin"/>
          </w:r>
          <w:r w:rsidRPr="00A43182">
            <w:rPr>
              <w:noProof/>
            </w:rPr>
            <w:instrText xml:space="preserve"> DOCPROPERTY  ИнвNo  \* MERGEFORMAT </w:instrText>
          </w:r>
          <w:r w:rsidRPr="00A43182">
            <w:rPr>
              <w:noProof/>
            </w:rPr>
            <w:fldChar w:fldCharType="separate"/>
          </w:r>
          <w:r w:rsidR="000700C3">
            <w:rPr>
              <w:noProof/>
            </w:rPr>
            <w:t xml:space="preserve"> </w:t>
          </w:r>
          <w:r w:rsidRPr="00A43182">
            <w:rPr>
              <w:noProof/>
            </w:rPr>
            <w:fldChar w:fldCharType="end"/>
          </w:r>
        </w:p>
      </w:tc>
    </w:tr>
  </w:tbl>
  <w:p w14:paraId="5900E8A9" w14:textId="77777777" w:rsidR="00A0637B" w:rsidRPr="00055A16" w:rsidRDefault="00A0637B" w:rsidP="00E104B8">
    <w:pPr>
      <w:pStyle w:val="a6"/>
      <w:rPr>
        <w:noProof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88448" behindDoc="1" locked="0" layoutInCell="1" allowOverlap="1" wp14:anchorId="12EA8A84" wp14:editId="4AD0ABBD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265" cy="10332085"/>
              <wp:effectExtent l="8890" t="8890" r="10795" b="12700"/>
              <wp:wrapNone/>
              <wp:docPr id="585" name="Группа 5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0332085"/>
                        <a:chOff x="284" y="284"/>
                        <a:chExt cx="11339" cy="16271"/>
                      </a:xfrm>
                    </wpg:grpSpPr>
                    <wps:wsp>
                      <wps:cNvPr id="586" name="Text Box 821"/>
                      <wps:cNvSpPr txBox="1">
                        <a:spLocks noChangeArrowheads="1"/>
                      </wps:cNvSpPr>
                      <wps:spPr bwMode="auto">
                        <a:xfrm>
                          <a:off x="595" y="2552"/>
                          <a:ext cx="794" cy="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BAEB54" w14:textId="77777777" w:rsidR="00A0637B" w:rsidRPr="004E7E91" w:rsidRDefault="00A0637B" w:rsidP="00B74063">
                            <w:pPr>
                              <w:pStyle w:val="a6"/>
                              <w:suppressAutoHyphens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FE08E3">
                              <w:rPr>
                                <w:i/>
                                <w:sz w:val="16"/>
                              </w:rPr>
                              <w:t>Документ разработан ООО «НК «Роснефть» -  НТЦ».</w:t>
                            </w:r>
                            <w:r w:rsidRPr="004B5684">
                              <w:rPr>
                                <w:i/>
                                <w:sz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Информация, содержащаяся в документе, может быть раскрыта или передана третьим лицам только</w:t>
                            </w:r>
                            <w:r w:rsidRPr="004B5684">
                              <w:rPr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по со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глашению между Разработчиком и З</w:t>
                            </w:r>
                            <w:r w:rsidRPr="000C7B3C">
                              <w:rPr>
                                <w:i/>
                                <w:sz w:val="16"/>
                                <w:szCs w:val="16"/>
                              </w:rPr>
                              <w:t>аказчиком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587" name="Group 623"/>
                      <wpg:cNvGrpSpPr>
                        <a:grpSpLocks/>
                      </wpg:cNvGrpSpPr>
                      <wpg:grpSpPr bwMode="auto">
                        <a:xfrm>
                          <a:off x="284" y="284"/>
                          <a:ext cx="11339" cy="16271"/>
                          <a:chOff x="284" y="284"/>
                          <a:chExt cx="11339" cy="16271"/>
                        </a:xfrm>
                      </wpg:grpSpPr>
                      <wpg:grpSp>
                        <wpg:cNvPr id="588" name="Group 624"/>
                        <wpg:cNvGrpSpPr>
                          <a:grpSpLocks/>
                        </wpg:cNvGrpSpPr>
                        <wpg:grpSpPr bwMode="auto">
                          <a:xfrm>
                            <a:off x="284" y="284"/>
                            <a:ext cx="11339" cy="16271"/>
                            <a:chOff x="524" y="523"/>
                            <a:chExt cx="11339" cy="16271"/>
                          </a:xfrm>
                        </wpg:grpSpPr>
                        <wps:wsp>
                          <wps:cNvPr id="589" name="Rectangle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" y="523"/>
                              <a:ext cx="11339" cy="162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Rectangle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8" y="807"/>
                              <a:ext cx="9921" cy="15704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1" name="Group 627"/>
                        <wpg:cNvGrpSpPr>
                          <a:grpSpLocks/>
                        </wpg:cNvGrpSpPr>
                        <wpg:grpSpPr bwMode="auto">
                          <a:xfrm>
                            <a:off x="737" y="11453"/>
                            <a:ext cx="680" cy="4819"/>
                            <a:chOff x="737" y="11453"/>
                            <a:chExt cx="680" cy="4819"/>
                          </a:xfrm>
                        </wpg:grpSpPr>
                        <wps:wsp>
                          <wps:cNvPr id="592" name="Rectangle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" y="11453"/>
                              <a:ext cx="680" cy="4819"/>
                            </a:xfrm>
                            <a:prstGeom prst="rect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AutoShape 6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1" y="11453"/>
                              <a:ext cx="0" cy="4819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4" name="AutoShape 6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2871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5" name="AutoShape 6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" y="14855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  <wpg:grpSp>
                      <wpg:cNvPr id="596" name="Group 436"/>
                      <wpg:cNvGrpSpPr>
                        <a:grpSpLocks/>
                      </wpg:cNvGrpSpPr>
                      <wpg:grpSpPr bwMode="auto">
                        <a:xfrm>
                          <a:off x="10773" y="567"/>
                          <a:ext cx="567" cy="397"/>
                          <a:chOff x="10773" y="567"/>
                          <a:chExt cx="567" cy="397"/>
                        </a:xfrm>
                      </wpg:grpSpPr>
                      <wps:wsp>
                        <wps:cNvPr id="597" name="Text Box 60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652"/>
                            <a:ext cx="567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21FAB9" w14:textId="7969BBE8" w:rsidR="00A0637B" w:rsidRPr="003D2645" w:rsidRDefault="00A0637B" w:rsidP="00055A16">
                              <w:pPr>
                                <w:pStyle w:val="a6"/>
                                <w:jc w:val="center"/>
                                <w:rPr>
                                  <w:rFonts w:cs="Arial"/>
                                  <w:szCs w:val="20"/>
                                </w:rPr>
                              </w:pPr>
                              <w:r>
                                <w:rPr>
                                  <w:rFonts w:cs="Arial"/>
                                  <w:szCs w:val="20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598" name="Group 787"/>
                        <wpg:cNvGrpSpPr>
                          <a:grpSpLocks/>
                        </wpg:cNvGrpSpPr>
                        <wpg:grpSpPr bwMode="auto">
                          <a:xfrm>
                            <a:off x="10773" y="567"/>
                            <a:ext cx="567" cy="397"/>
                            <a:chOff x="10773" y="567"/>
                            <a:chExt cx="567" cy="397"/>
                          </a:xfrm>
                        </wpg:grpSpPr>
                        <wps:wsp>
                          <wps:cNvPr id="599" name="Line 6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567"/>
                              <a:ext cx="0" cy="39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00" name="Line 6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73" y="964"/>
                              <a:ext cx="567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90" style="position:absolute;margin-left:14.2pt;margin-top:14.2pt;width:566.95pt;height:813.55pt;z-index:-251628032;mso-position-horizontal-relative:page;mso-position-vertical-relative:page" coordorigin="284,284" coordsize="1133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1" o:spid="_x0000_s1091" type="#_x0000_t202" style="position:absolute;left:595;top:2552;width:794;height:4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KxX8MA&#10;AADcAAAADwAAAGRycy9kb3ducmV2LnhtbESPwWrDMBBE74X+g9hCb43cGpvgRDHFYNqTIW4+YLE2&#10;lom1ci01dv6+KgR6HGbmDbMvVzuKK81+cKzgdZOAIO6cHrhXcPqqX7YgfEDWODomBTfyUB4eH/ZY&#10;aLfwka5t6EWEsC9QgQlhKqT0nSGLfuMm4uid3WwxRDn3Us+4RLgd5VuS5NLiwHHB4ESVoe7S/lgF&#10;zU2aJbXZqauqvMnT7xovH6NSz0/r+w5EoDX8h+/tT60g2+bwdyYeAX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KxX8MAAADcAAAADwAAAAAAAAAAAAAAAACYAgAAZHJzL2Rv&#10;d25yZXYueG1sUEsFBgAAAAAEAAQA9QAAAIgDAAAAAA==&#10;" filled="f" stroked="f">
                <v:textbox style="layout-flow:vertical;mso-layout-flow-alt:bottom-to-top" inset="0,0,0,0">
                  <w:txbxContent>
                    <w:p w14:paraId="6ABAEB54" w14:textId="77777777" w:rsidR="00A0637B" w:rsidRPr="004E7E91" w:rsidRDefault="00A0637B" w:rsidP="00B74063">
                      <w:pPr>
                        <w:pStyle w:val="a6"/>
                        <w:suppressAutoHyphens/>
                        <w:rPr>
                          <w:i/>
                          <w:sz w:val="16"/>
                          <w:szCs w:val="16"/>
                        </w:rPr>
                      </w:pPr>
                      <w:r w:rsidRPr="00FE08E3">
                        <w:rPr>
                          <w:i/>
                          <w:sz w:val="16"/>
                        </w:rPr>
                        <w:t>Документ разработан ООО «НК «Роснефть» -  НТЦ».</w:t>
                      </w:r>
                      <w:r w:rsidRPr="004B5684">
                        <w:rPr>
                          <w:i/>
                          <w:sz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Информация, содержащаяся в документе, может быть раскрыта или передана третьим лицам только</w:t>
                      </w:r>
                      <w:r w:rsidRPr="004B5684">
                        <w:rPr>
                          <w:i/>
                          <w:sz w:val="16"/>
                          <w:szCs w:val="16"/>
                        </w:rPr>
                        <w:br/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по со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глашению между Разработчиком и З</w:t>
                      </w:r>
                      <w:r w:rsidRPr="000C7B3C">
                        <w:rPr>
                          <w:i/>
                          <w:sz w:val="16"/>
                          <w:szCs w:val="16"/>
                        </w:rPr>
                        <w:t>аказчиком</w:t>
                      </w:r>
                    </w:p>
                  </w:txbxContent>
                </v:textbox>
              </v:shape>
              <v:group id="Group 623" o:spid="_x0000_s1092" style="position:absolute;left:284;top:284;width:11339;height:16271" coordorigin="284,284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nGta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xb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JxrWvFAAAA3AAA&#10;AA8AAAAAAAAAAAAAAAAAqgIAAGRycy9kb3ducmV2LnhtbFBLBQYAAAAABAAEAPoAAACcAwAAAAA=&#10;">
                <v:group id="Group 624" o:spid="_x0000_s1093" style="position:absolute;left:284;top:284;width:11339;height:16271" coordorigin="524,523" coordsize="11339,162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45Gc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hb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PuORnCAAAA3AAAAA8A&#10;AAAAAAAAAAAAAAAAqgIAAGRycy9kb3ducmV2LnhtbFBLBQYAAAAABAAEAPoAAACZAwAAAAA=&#10;">
                  <v:rect id="Rectangle 625" o:spid="_x0000_s1094" style="position:absolute;left:524;top:523;width:11339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bZOsQA&#10;AADcAAAADwAAAGRycy9kb3ducmV2LnhtbESPwWrDMBBE74H+g9hCL6GRG9M2caOEUAj0VLCbD1is&#10;jWUqrYylxOrfR4VAjsPMvGE2u+SsuNAYes8KXhYFCOLW6547Bcefw/MKRIjIGq1nUvBHAXbbh9kG&#10;K+0nrunSxE5kCIcKFZgYh0rK0BpyGBZ+IM7eyY8OY5ZjJ/WIU4Y7K5dF8SYd9pwXDA70aaj9bc5O&#10;wTzY5Ezdlcv6PR3358mW5bdV6ukx7T9ARErxHr61v7SC19Ua/s/k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22TrEAAAA3AAAAA8AAAAAAAAAAAAAAAAAmAIAAGRycy9k&#10;b3ducmV2LnhtbFBLBQYAAAAABAAEAPUAAACJAwAAAAA=&#10;" filled="f" strokeweight=".5pt"/>
                  <v:rect id="Rectangle 626" o:spid="_x0000_s1095" style="position:absolute;left:1658;top:807;width:9921;height:15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z+pb4A&#10;AADcAAAADwAAAGRycy9kb3ducmV2LnhtbERPSwrCMBDdC94hjOBGNFVRtBpFBEEQwd8BhmZsS5tJ&#10;aVKttzcLweXj/dfb1pTiRbXLLSsYjyIQxInVOacKHvfDcAHCeWSNpWVS8CEH2023s8ZY2zdf6XXz&#10;qQgh7GJUkHlfxVK6JCODbmQr4sA9bW3QB1inUtf4DuGmlJMomkuDOYeGDCvaZ5QUt8Yo2C8jf6Dz&#10;9HI6TRs+26KpjsVAqX6v3a1AeGr9X/xzH7WC2TLMD2fCEZCb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OM/qW+AAAA3AAAAA8AAAAAAAAAAAAAAAAAmAIAAGRycy9kb3ducmV2&#10;LnhtbFBLBQYAAAAABAAEAPUAAACDAwAAAAA=&#10;" filled="f" strokeweight="1.25pt"/>
                </v:group>
                <v:group id="Group 627" o:spid="_x0000_s1096" style="position:absolute;left:737;top:11453;width:680;height:4819" coordorigin="737,114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0GW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w0GWcQAAADcAAAA&#10;DwAAAAAAAAAAAAAAAACqAgAAZHJzL2Rvd25yZXYueG1sUEsFBgAAAAAEAAQA+gAAAJsDAAAAAA==&#10;">
                  <v:rect id="Rectangle 628" o:spid="_x0000_s1097" style="position:absolute;left:737;top:114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LFScIA&#10;AADcAAAADwAAAGRycy9kb3ducmV2LnhtbESP3arCMBCE7wXfIazgjWiqckSrUUQQBBGOPw+wNGtb&#10;2mxKk2p9eyMIXg4z8w2z2rSmFA+qXW5ZwXgUgSBOrM45VXC77odzEM4jaywtk4IXOdisu50Vxto+&#10;+UyPi09FgLCLUUHmfRVL6ZKMDLqRrYiDd7e1QR9knUpd4zPATSknUTSTBnMOCxlWtMsoKS6NUbBb&#10;RH5Pp+n/8Tht+GSLpjoUA6X6vXa7BOGp9b/wt33QCv4WE/icCUdAr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EsVJwgAAANwAAAAPAAAAAAAAAAAAAAAAAJgCAABkcnMvZG93&#10;bnJldi54bWxQSwUGAAAAAAQABAD1AAAAhwMAAAAA&#10;" filled="f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29" o:spid="_x0000_s1098" type="#_x0000_t32" style="position:absolute;left:1021;top:11453;width:0;height:48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G808IAAADcAAAADwAAAGRycy9kb3ducmV2LnhtbESPT4vCMBTE78J+h/AWvGnq+me1GkWE&#10;Ba9V2fOjebbF5qXbpDZ++40geBxm5jfMZhdMLe7Uusqygsk4AUGcW11xoeBy/hktQTiPrLG2TAoe&#10;5GC3/RhsMNW254zuJ1+ICGGXooLS+yaV0uUlGXRj2xBH72pbgz7KtpC6xT7CTS2/kmQhDVYcF0ps&#10;6FBSfjt1RkGW/RW/nQv9fnkN37OLnpmkOyo1/Az7NQhPwb/Dr/ZRK5ivpvA8E4+A3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cG808IAAADcAAAADwAAAAAAAAAAAAAA&#10;AAChAgAAZHJzL2Rvd25yZXYueG1sUEsFBgAAAAAEAAQA+QAAAJADAAAAAA==&#10;" strokeweight="1.25pt"/>
                  <v:shape id="AutoShape 630" o:spid="_x0000_s1099" type="#_x0000_t32" style="position:absolute;left:737;top:1287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gkp8IAAADcAAAADwAAAGRycy9kb3ducmV2LnhtbESPT4vCMBTE7wt+h/AEb2uqdP1TjSKC&#10;4LUqnh/Nsy02L7VJbfbbbxYW9jjMzG+Y7T6YRrypc7VlBbNpAoK4sLrmUsHtevpcgXAeWWNjmRR8&#10;k4P9bvSxxUzbgXN6X3wpIoRdhgoq79tMSldUZNBNbUscvYftDPoou1LqDocIN42cJ8lCGqw5LlTY&#10;0rGi4nnpjYI8f5X33oXhsHqEZXrTqUn6s1KTcThsQHgK/j/81z5rBV/rFH7PxCM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gkp8IAAADcAAAADwAAAAAAAAAAAAAA&#10;AAChAgAAZHJzL2Rvd25yZXYueG1sUEsFBgAAAAAEAAQA+QAAAJADAAAAAA==&#10;" strokeweight="1.25pt"/>
                  <v:shape id="AutoShape 631" o:spid="_x0000_s1100" type="#_x0000_t32" style="position:absolute;left:737;top:1485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SBPMMAAADcAAAADwAAAGRycy9kb3ducmV2LnhtbESPzWrDMBCE74G+g9hCb4nckqSpa9mE&#10;QCBXJ6bnxVr/UGvlWnKsvn1VKPQ4zMw3TFYEM4g7Ta63rOB5k4Agrq3uuVVQ3c7rAwjnkTUOlknB&#10;Nzko8odVhqm2C5d0v/pWRAi7FBV03o+plK7uyKDb2JE4eo2dDPoop1bqCZcIN4N8SZK9NNhzXOhw&#10;pFNH9ed1NgrK8qv9mF1YjocmvG4rvTXJfFHq6TEc30F4Cv4//Ne+aAW7tx38nolHQO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1kgTzDAAAA3AAAAA8AAAAAAAAAAAAA&#10;AAAAoQIAAGRycy9kb3ducmV2LnhtbFBLBQYAAAAABAAEAPkAAACRAwAAAAA=&#10;" strokeweight="1.25pt"/>
                </v:group>
              </v:group>
              <v:group id="Group 436" o:spid="_x0000_s1101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OSeL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P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jkni3FAAAA3AAA&#10;AA8AAAAAAAAAAAAAAAAAqgIAAGRycy9kb3ducmV2LnhtbFBLBQYAAAAABAAEAPoAAACcAwAAAAA=&#10;">
                <v:shape id="Text Box 604" o:spid="_x0000_s1102" type="#_x0000_t202" style="position:absolute;left:10773;top:652;width:567;height: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XlcMUA&#10;AADcAAAADwAAAGRycy9kb3ducmV2LnhtbESPQWvCQBSE70L/w/IKvenGQrWN2UgtWASx0LTeH9nX&#10;JDT7NuxuNPrrXUHwOMzMN0y2HEwrDuR8Y1nBdJKAIC6tbrhS8PuzHr+C8AFZY2uZFJzIwzJ/GGWY&#10;anvkbzoUoRIRwj5FBXUIXSqlL2sy6Ce2I47en3UGQ5SuktrhMcJNK5+TZCYNNhwXauzoo6byv+iN&#10;gn7fu/W0WW13n6ct+rOmVXL+UurpcXhfgAg0hHv41t5oBS9vc7ieiUdA5h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NeVwxQAAANwAAAAPAAAAAAAAAAAAAAAAAJgCAABkcnMv&#10;ZG93bnJldi54bWxQSwUGAAAAAAQABAD1AAAAigMAAAAA&#10;" filled="f" stroked="f">
                  <v:stroke dashstyle="dash"/>
                  <v:textbox inset="0,0,0,0">
                    <w:txbxContent>
                      <w:p w14:paraId="5F21FAB9" w14:textId="7969BBE8" w:rsidR="00A0637B" w:rsidRPr="003D2645" w:rsidRDefault="00A0637B" w:rsidP="00055A16">
                        <w:pPr>
                          <w:pStyle w:val="a6"/>
                          <w:jc w:val="center"/>
                          <w:rPr>
                            <w:rFonts w:cs="Arial"/>
                            <w:szCs w:val="20"/>
                          </w:rPr>
                        </w:pPr>
                        <w:r>
                          <w:rPr>
                            <w:rFonts w:cs="Arial"/>
                            <w:szCs w:val="20"/>
                          </w:rPr>
                          <w:t>12</w:t>
                        </w:r>
                      </w:p>
                    </w:txbxContent>
                  </v:textbox>
                </v:shape>
                <v:group id="Group 787" o:spid="_x0000_s1103" style="position:absolute;left:10773;top:567;width:567;height:397" coordorigin="10773,567" coordsize="567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evxM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N6/EwwAAANwAAAAP&#10;AAAAAAAAAAAAAAAAAKoCAABkcnMvZG93bnJldi54bWxQSwUGAAAAAAQABAD6AAAAmgMAAAAA&#10;">
                  <v:line id="Line 605" o:spid="_x0000_s1104" style="position:absolute;visibility:visible;mso-wrap-style:square" from="10773,567" to="10773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wNUMEAAADcAAAADwAAAGRycy9kb3ducmV2LnhtbESPX2vCMBTF3wd+h3CFvc3UwUSrUUSQ&#10;7U2qgq/X5tpUm5uSZLZ++2Ug+Hg4f36cxaq3jbiTD7VjBeNRBoK4dLrmSsHxsP2YgggRWWPjmBQ8&#10;KMBqOXhbYK5dxwXd97ESaYRDjgpMjG0uZSgNWQwj1xIn7+K8xZikr6T22KVx28jPLJtIizUngsGW&#10;NobK2/7XJm5B31fvJ13PoTzvrrQuzKlT6n3Yr+cgIvXxFX62f7SCr9kM/s+kI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PA1QwQAAANwAAAAPAAAAAAAAAAAAAAAA&#10;AKECAABkcnMvZG93bnJldi54bWxQSwUGAAAAAAQABAD5AAAAjwMAAAAA&#10;" strokeweight="1pt">
                    <v:stroke dashstyle="dash"/>
                  </v:line>
                  <v:line id="Line 606" o:spid="_x0000_s1105" style="position:absolute;visibility:visible;mso-wrap-style:square" from="10773,964" to="11340,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lQNr8AAADcAAAADwAAAGRycy9kb3ducmV2LnhtbERPTWvCQBC9F/oflin0pht7CCW6igjS&#10;3kqs4HXMjtlodjbsbk367zsHocfH+15tJt+rO8XUBTawmBegiJtgO24NHL/3s3dQKSNb7AOTgV9K&#10;sFk/P62wsmHkmu6H3CoJ4VShAZfzUGmdGkce0zwMxMJdQvSYBcZW24ijhPtevxVFqT12LA0OB9o5&#10;am6HHy+9NX1cYyzHiVNz/rrStnan0ZjXl2m7BJVpyv/ih/vTGigLmS9n5Ajo9R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ylQNr8AAADcAAAADwAAAAAAAAAAAAAAAACh&#10;AgAAZHJzL2Rvd25yZXYueG1sUEsFBgAAAAAEAAQA+QAAAI0DAAAAAA==&#10;" strokeweight="1pt">
                    <v:stroke dashstyle="dash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00008"/>
    <w:name w:val="WW8Num23"/>
    <w:styleLink w:val="29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/>
      </w:rPr>
    </w:lvl>
  </w:abstractNum>
  <w:abstractNum w:abstractNumId="1">
    <w:nsid w:val="059F526E"/>
    <w:multiLevelType w:val="multilevel"/>
    <w:tmpl w:val="6A3E560C"/>
    <w:lvl w:ilvl="0">
      <w:start w:val="1"/>
      <w:numFmt w:val="bullet"/>
      <w:pStyle w:val="a"/>
      <w:lvlText w:val=""/>
      <w:lvlJc w:val="left"/>
      <w:pPr>
        <w:ind w:left="992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2F4DB6"/>
    <w:multiLevelType w:val="hybridMultilevel"/>
    <w:tmpl w:val="1364398A"/>
    <w:lvl w:ilvl="0" w:tplc="6380B1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C77F58"/>
    <w:multiLevelType w:val="multilevel"/>
    <w:tmpl w:val="9996A9A2"/>
    <w:lvl w:ilvl="0">
      <w:start w:val="1"/>
      <w:numFmt w:val="decimal"/>
      <w:pStyle w:val="1"/>
      <w:lvlText w:val="%1"/>
      <w:lvlJc w:val="left"/>
      <w:pPr>
        <w:ind w:left="1140" w:hanging="431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4548" w:hanging="578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277" w:hanging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1571" w:hanging="862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712" w:hanging="1003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860" w:hanging="1151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2002" w:hanging="1293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2143" w:hanging="1434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2285" w:hanging="1576"/>
      </w:pPr>
      <w:rPr>
        <w:rFonts w:hint="default"/>
      </w:rPr>
    </w:lvl>
  </w:abstractNum>
  <w:abstractNum w:abstractNumId="4">
    <w:nsid w:val="11B57CA6"/>
    <w:multiLevelType w:val="hybridMultilevel"/>
    <w:tmpl w:val="72129676"/>
    <w:lvl w:ilvl="0" w:tplc="B85C1B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662519B"/>
    <w:multiLevelType w:val="multilevel"/>
    <w:tmpl w:val="68249D96"/>
    <w:lvl w:ilvl="0">
      <w:start w:val="1"/>
      <w:numFmt w:val="decimal"/>
      <w:suff w:val="nothing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18B6259D"/>
    <w:multiLevelType w:val="multilevel"/>
    <w:tmpl w:val="6FA223C0"/>
    <w:lvl w:ilvl="0">
      <w:start w:val="1"/>
      <w:numFmt w:val="russianLower"/>
      <w:pStyle w:val="a0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a1"/>
      <w:lvlText w:val="%2)"/>
      <w:lvlJc w:val="left"/>
      <w:pPr>
        <w:ind w:left="0" w:firstLine="99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7">
    <w:nsid w:val="18C314F5"/>
    <w:multiLevelType w:val="singleLevel"/>
    <w:tmpl w:val="5066D326"/>
    <w:lvl w:ilvl="0">
      <w:numFmt w:val="bullet"/>
      <w:lvlText w:val="-"/>
      <w:lvlJc w:val="left"/>
      <w:pPr>
        <w:tabs>
          <w:tab w:val="num" w:pos="390"/>
        </w:tabs>
        <w:ind w:left="390" w:hanging="390"/>
      </w:pPr>
    </w:lvl>
  </w:abstractNum>
  <w:abstractNum w:abstractNumId="8">
    <w:nsid w:val="26831802"/>
    <w:multiLevelType w:val="hybridMultilevel"/>
    <w:tmpl w:val="81EA6850"/>
    <w:lvl w:ilvl="0" w:tplc="FFFFFFFF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291554E3"/>
    <w:multiLevelType w:val="hybridMultilevel"/>
    <w:tmpl w:val="9368A548"/>
    <w:lvl w:ilvl="0" w:tplc="D50CD0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7D7760D"/>
    <w:multiLevelType w:val="multilevel"/>
    <w:tmpl w:val="28CA1996"/>
    <w:styleLink w:val="10"/>
    <w:lvl w:ilvl="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AA0439D"/>
    <w:multiLevelType w:val="singleLevel"/>
    <w:tmpl w:val="16DE924C"/>
    <w:lvl w:ilvl="0">
      <w:numFmt w:val="bullet"/>
      <w:pStyle w:val="11"/>
      <w:lvlText w:val=""/>
      <w:lvlJc w:val="left"/>
      <w:pPr>
        <w:tabs>
          <w:tab w:val="num" w:pos="624"/>
        </w:tabs>
        <w:ind w:left="624" w:hanging="511"/>
      </w:pPr>
      <w:rPr>
        <w:rFonts w:ascii="Symbol" w:hAnsi="Symbol" w:hint="default"/>
      </w:rPr>
    </w:lvl>
  </w:abstractNum>
  <w:abstractNum w:abstractNumId="12">
    <w:nsid w:val="3FC7003C"/>
    <w:multiLevelType w:val="hybridMultilevel"/>
    <w:tmpl w:val="6CAC655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5C1CEB"/>
    <w:multiLevelType w:val="singleLevel"/>
    <w:tmpl w:val="033A2574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4">
    <w:nsid w:val="43694690"/>
    <w:multiLevelType w:val="hybridMultilevel"/>
    <w:tmpl w:val="8654A3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7B54083"/>
    <w:multiLevelType w:val="hybridMultilevel"/>
    <w:tmpl w:val="49E65E0E"/>
    <w:lvl w:ilvl="0" w:tplc="8F9A84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B638DE"/>
    <w:multiLevelType w:val="hybridMultilevel"/>
    <w:tmpl w:val="36DAD190"/>
    <w:lvl w:ilvl="0" w:tplc="FFFFFFFF">
      <w:start w:val="1"/>
      <w:numFmt w:val="decimal"/>
      <w:lvlText w:val="%1"/>
      <w:lvlJc w:val="left"/>
      <w:pPr>
        <w:tabs>
          <w:tab w:val="num" w:pos="939"/>
        </w:tabs>
        <w:ind w:left="939" w:hanging="371"/>
      </w:pPr>
      <w:rPr>
        <w:rFonts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/>
      </w:pPr>
      <w:rPr>
        <w:rFonts w:ascii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4C761BCF"/>
    <w:multiLevelType w:val="hybridMultilevel"/>
    <w:tmpl w:val="0D586A12"/>
    <w:lvl w:ilvl="0" w:tplc="FFFFFFFF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55167C71"/>
    <w:multiLevelType w:val="hybridMultilevel"/>
    <w:tmpl w:val="A3FEE07A"/>
    <w:styleLink w:val="111111"/>
    <w:lvl w:ilvl="0" w:tplc="FFFFFFFF">
      <w:start w:val="1"/>
      <w:numFmt w:val="bullet"/>
      <w:lvlText w:val=""/>
      <w:lvlJc w:val="left"/>
      <w:pPr>
        <w:tabs>
          <w:tab w:val="num" w:pos="851"/>
        </w:tabs>
        <w:ind w:left="284" w:firstLine="709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6429"/>
        </w:tabs>
        <w:ind w:left="64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7149"/>
        </w:tabs>
        <w:ind w:left="71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7869"/>
        </w:tabs>
        <w:ind w:left="78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8589"/>
        </w:tabs>
        <w:ind w:left="85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9309"/>
        </w:tabs>
        <w:ind w:left="93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10029"/>
        </w:tabs>
        <w:ind w:left="100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10749"/>
        </w:tabs>
        <w:ind w:left="107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11469"/>
        </w:tabs>
        <w:ind w:left="11469" w:hanging="360"/>
      </w:pPr>
      <w:rPr>
        <w:rFonts w:ascii="Wingdings" w:hAnsi="Wingdings" w:hint="default"/>
      </w:rPr>
    </w:lvl>
  </w:abstractNum>
  <w:abstractNum w:abstractNumId="19">
    <w:nsid w:val="6A2853C9"/>
    <w:multiLevelType w:val="hybridMultilevel"/>
    <w:tmpl w:val="C3D8C778"/>
    <w:lvl w:ilvl="0" w:tplc="D654F14C">
      <w:start w:val="1"/>
      <w:numFmt w:val="bullet"/>
      <w:lvlText w:val=""/>
      <w:lvlJc w:val="left"/>
      <w:pPr>
        <w:tabs>
          <w:tab w:val="num" w:pos="570"/>
        </w:tabs>
        <w:ind w:left="802" w:hanging="235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6CE606A1"/>
    <w:multiLevelType w:val="hybridMultilevel"/>
    <w:tmpl w:val="03FAD06C"/>
    <w:lvl w:ilvl="0" w:tplc="FFFFFFFF">
      <w:start w:val="1"/>
      <w:numFmt w:val="bullet"/>
      <w:lvlText w:val=""/>
      <w:lvlJc w:val="left"/>
      <w:pPr>
        <w:tabs>
          <w:tab w:val="num" w:pos="1647"/>
        </w:tabs>
        <w:ind w:left="1080" w:firstLine="709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11"/>
        </w:tabs>
        <w:ind w:left="181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31"/>
        </w:tabs>
        <w:ind w:left="253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51"/>
        </w:tabs>
        <w:ind w:left="325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71"/>
        </w:tabs>
        <w:ind w:left="397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91"/>
        </w:tabs>
        <w:ind w:left="469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11"/>
        </w:tabs>
        <w:ind w:left="541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31"/>
        </w:tabs>
        <w:ind w:left="613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51"/>
        </w:tabs>
        <w:ind w:left="685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1"/>
  </w:num>
  <w:num w:numId="5">
    <w:abstractNumId w:val="19"/>
  </w:num>
  <w:num w:numId="6">
    <w:abstractNumId w:val="8"/>
  </w:num>
  <w:num w:numId="7">
    <w:abstractNumId w:val="18"/>
  </w:num>
  <w:num w:numId="8">
    <w:abstractNumId w:val="0"/>
  </w:num>
  <w:num w:numId="9">
    <w:abstractNumId w:val="11"/>
  </w:num>
  <w:num w:numId="10">
    <w:abstractNumId w:val="15"/>
  </w:num>
  <w:num w:numId="11">
    <w:abstractNumId w:val="7"/>
  </w:num>
  <w:num w:numId="12">
    <w:abstractNumId w:val="12"/>
  </w:num>
  <w:num w:numId="13">
    <w:abstractNumId w:val="17"/>
  </w:num>
  <w:num w:numId="14">
    <w:abstractNumId w:val="13"/>
  </w:num>
  <w:num w:numId="15">
    <w:abstractNumId w:val="16"/>
  </w:num>
  <w:num w:numId="16">
    <w:abstractNumId w:val="20"/>
  </w:num>
  <w:num w:numId="17">
    <w:abstractNumId w:val="5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"/>
  </w:num>
  <w:num w:numId="22">
    <w:abstractNumId w:val="9"/>
  </w:num>
  <w:num w:numId="23">
    <w:abstractNumId w:val="14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176"/>
    <w:rsid w:val="0000097A"/>
    <w:rsid w:val="00004F43"/>
    <w:rsid w:val="0001213B"/>
    <w:rsid w:val="00013126"/>
    <w:rsid w:val="00021C41"/>
    <w:rsid w:val="0002251B"/>
    <w:rsid w:val="00023424"/>
    <w:rsid w:val="000251E5"/>
    <w:rsid w:val="00026279"/>
    <w:rsid w:val="00027827"/>
    <w:rsid w:val="00030BDC"/>
    <w:rsid w:val="0003129E"/>
    <w:rsid w:val="0003744E"/>
    <w:rsid w:val="00054965"/>
    <w:rsid w:val="00055A16"/>
    <w:rsid w:val="00056C10"/>
    <w:rsid w:val="0006402D"/>
    <w:rsid w:val="00067778"/>
    <w:rsid w:val="000700C3"/>
    <w:rsid w:val="000741B0"/>
    <w:rsid w:val="00074FDE"/>
    <w:rsid w:val="000779C4"/>
    <w:rsid w:val="00085402"/>
    <w:rsid w:val="00095681"/>
    <w:rsid w:val="000965F8"/>
    <w:rsid w:val="000A35CF"/>
    <w:rsid w:val="000A64E5"/>
    <w:rsid w:val="000B19C4"/>
    <w:rsid w:val="000B6291"/>
    <w:rsid w:val="000C4D4F"/>
    <w:rsid w:val="000C7019"/>
    <w:rsid w:val="000D032C"/>
    <w:rsid w:val="000D0830"/>
    <w:rsid w:val="000F0311"/>
    <w:rsid w:val="000F175C"/>
    <w:rsid w:val="000F3A21"/>
    <w:rsid w:val="000F56A5"/>
    <w:rsid w:val="00100C0E"/>
    <w:rsid w:val="00103236"/>
    <w:rsid w:val="001046F8"/>
    <w:rsid w:val="00104794"/>
    <w:rsid w:val="00105E73"/>
    <w:rsid w:val="001125E6"/>
    <w:rsid w:val="00113257"/>
    <w:rsid w:val="00113924"/>
    <w:rsid w:val="00117ACA"/>
    <w:rsid w:val="00117B4E"/>
    <w:rsid w:val="00120E4C"/>
    <w:rsid w:val="0012674A"/>
    <w:rsid w:val="00132F25"/>
    <w:rsid w:val="00133871"/>
    <w:rsid w:val="00134288"/>
    <w:rsid w:val="001360CB"/>
    <w:rsid w:val="00146312"/>
    <w:rsid w:val="00147061"/>
    <w:rsid w:val="00154175"/>
    <w:rsid w:val="0015545B"/>
    <w:rsid w:val="0015723E"/>
    <w:rsid w:val="00157B36"/>
    <w:rsid w:val="001610C3"/>
    <w:rsid w:val="0016460A"/>
    <w:rsid w:val="00177200"/>
    <w:rsid w:val="001814BD"/>
    <w:rsid w:val="001819AD"/>
    <w:rsid w:val="001820BD"/>
    <w:rsid w:val="00193082"/>
    <w:rsid w:val="00193A58"/>
    <w:rsid w:val="00195A6D"/>
    <w:rsid w:val="001960AE"/>
    <w:rsid w:val="00197040"/>
    <w:rsid w:val="0019773F"/>
    <w:rsid w:val="001B0769"/>
    <w:rsid w:val="001B378E"/>
    <w:rsid w:val="001C2BAC"/>
    <w:rsid w:val="001D43BA"/>
    <w:rsid w:val="001D651F"/>
    <w:rsid w:val="001D6916"/>
    <w:rsid w:val="001D6AC8"/>
    <w:rsid w:val="001E2F79"/>
    <w:rsid w:val="00201D26"/>
    <w:rsid w:val="00202527"/>
    <w:rsid w:val="00207D67"/>
    <w:rsid w:val="0021711F"/>
    <w:rsid w:val="00220315"/>
    <w:rsid w:val="0022126A"/>
    <w:rsid w:val="002304E7"/>
    <w:rsid w:val="002319C6"/>
    <w:rsid w:val="002353F0"/>
    <w:rsid w:val="0023560E"/>
    <w:rsid w:val="00240CDE"/>
    <w:rsid w:val="00243630"/>
    <w:rsid w:val="00245002"/>
    <w:rsid w:val="0024620E"/>
    <w:rsid w:val="00254B41"/>
    <w:rsid w:val="00256D2B"/>
    <w:rsid w:val="0026246A"/>
    <w:rsid w:val="00264685"/>
    <w:rsid w:val="0026549C"/>
    <w:rsid w:val="002656EB"/>
    <w:rsid w:val="002679D9"/>
    <w:rsid w:val="0027725E"/>
    <w:rsid w:val="002774A2"/>
    <w:rsid w:val="00281EBD"/>
    <w:rsid w:val="002846A5"/>
    <w:rsid w:val="002924A1"/>
    <w:rsid w:val="00293A49"/>
    <w:rsid w:val="0029439B"/>
    <w:rsid w:val="002A2996"/>
    <w:rsid w:val="002C04AB"/>
    <w:rsid w:val="002C1A23"/>
    <w:rsid w:val="002C22C4"/>
    <w:rsid w:val="002D0A36"/>
    <w:rsid w:val="002D0BC9"/>
    <w:rsid w:val="002D21E8"/>
    <w:rsid w:val="002D21EA"/>
    <w:rsid w:val="002F1F99"/>
    <w:rsid w:val="002F58D7"/>
    <w:rsid w:val="002F662B"/>
    <w:rsid w:val="0030017A"/>
    <w:rsid w:val="00300D11"/>
    <w:rsid w:val="003025D1"/>
    <w:rsid w:val="003102E9"/>
    <w:rsid w:val="00311801"/>
    <w:rsid w:val="003145D7"/>
    <w:rsid w:val="003178FD"/>
    <w:rsid w:val="0033038A"/>
    <w:rsid w:val="00330615"/>
    <w:rsid w:val="00330939"/>
    <w:rsid w:val="00333B54"/>
    <w:rsid w:val="00341A3B"/>
    <w:rsid w:val="0034229C"/>
    <w:rsid w:val="00342545"/>
    <w:rsid w:val="0035027A"/>
    <w:rsid w:val="003517FF"/>
    <w:rsid w:val="00361580"/>
    <w:rsid w:val="0037533B"/>
    <w:rsid w:val="003850D3"/>
    <w:rsid w:val="00392B9C"/>
    <w:rsid w:val="003932A5"/>
    <w:rsid w:val="00395E68"/>
    <w:rsid w:val="003A4CA2"/>
    <w:rsid w:val="003A6A69"/>
    <w:rsid w:val="003A7DFC"/>
    <w:rsid w:val="003B0302"/>
    <w:rsid w:val="003C57D7"/>
    <w:rsid w:val="003C7957"/>
    <w:rsid w:val="003C7F2C"/>
    <w:rsid w:val="003D2645"/>
    <w:rsid w:val="003D405F"/>
    <w:rsid w:val="003D471F"/>
    <w:rsid w:val="003D660A"/>
    <w:rsid w:val="003E1AF6"/>
    <w:rsid w:val="003F0101"/>
    <w:rsid w:val="003F1DBF"/>
    <w:rsid w:val="003F3520"/>
    <w:rsid w:val="003F379C"/>
    <w:rsid w:val="003F4592"/>
    <w:rsid w:val="00401722"/>
    <w:rsid w:val="00402BF3"/>
    <w:rsid w:val="00407BE5"/>
    <w:rsid w:val="00410030"/>
    <w:rsid w:val="00410F3B"/>
    <w:rsid w:val="00415269"/>
    <w:rsid w:val="00423471"/>
    <w:rsid w:val="00433108"/>
    <w:rsid w:val="00433663"/>
    <w:rsid w:val="0043379D"/>
    <w:rsid w:val="004347E9"/>
    <w:rsid w:val="00436608"/>
    <w:rsid w:val="00440CFB"/>
    <w:rsid w:val="004415A2"/>
    <w:rsid w:val="004417B2"/>
    <w:rsid w:val="00444402"/>
    <w:rsid w:val="00445148"/>
    <w:rsid w:val="00453B16"/>
    <w:rsid w:val="004630CF"/>
    <w:rsid w:val="0046371C"/>
    <w:rsid w:val="00466641"/>
    <w:rsid w:val="0047683F"/>
    <w:rsid w:val="00476FD3"/>
    <w:rsid w:val="00477885"/>
    <w:rsid w:val="00482D67"/>
    <w:rsid w:val="00492BF2"/>
    <w:rsid w:val="004967C7"/>
    <w:rsid w:val="004976B1"/>
    <w:rsid w:val="004A596B"/>
    <w:rsid w:val="004A632C"/>
    <w:rsid w:val="004B0A7A"/>
    <w:rsid w:val="004B5684"/>
    <w:rsid w:val="004B59E6"/>
    <w:rsid w:val="004B76DC"/>
    <w:rsid w:val="004C1995"/>
    <w:rsid w:val="004C21AA"/>
    <w:rsid w:val="004C378A"/>
    <w:rsid w:val="004C7D1D"/>
    <w:rsid w:val="004D0063"/>
    <w:rsid w:val="004D4CE4"/>
    <w:rsid w:val="004E4D5D"/>
    <w:rsid w:val="004E4F80"/>
    <w:rsid w:val="004E5188"/>
    <w:rsid w:val="004E5BAA"/>
    <w:rsid w:val="004E65D1"/>
    <w:rsid w:val="004E7E91"/>
    <w:rsid w:val="004F5486"/>
    <w:rsid w:val="004F7C92"/>
    <w:rsid w:val="005016B0"/>
    <w:rsid w:val="005123B0"/>
    <w:rsid w:val="0052039A"/>
    <w:rsid w:val="00520A99"/>
    <w:rsid w:val="0052283F"/>
    <w:rsid w:val="00522C20"/>
    <w:rsid w:val="00523E4F"/>
    <w:rsid w:val="005247A0"/>
    <w:rsid w:val="00532FBC"/>
    <w:rsid w:val="00535699"/>
    <w:rsid w:val="0053637E"/>
    <w:rsid w:val="005370FA"/>
    <w:rsid w:val="00550871"/>
    <w:rsid w:val="00552CD0"/>
    <w:rsid w:val="00555808"/>
    <w:rsid w:val="005577FD"/>
    <w:rsid w:val="005622CF"/>
    <w:rsid w:val="005623F0"/>
    <w:rsid w:val="00564D17"/>
    <w:rsid w:val="005656F2"/>
    <w:rsid w:val="00566AF9"/>
    <w:rsid w:val="005672CF"/>
    <w:rsid w:val="00570208"/>
    <w:rsid w:val="005850D7"/>
    <w:rsid w:val="00586374"/>
    <w:rsid w:val="005A1149"/>
    <w:rsid w:val="005A5ABD"/>
    <w:rsid w:val="005B56E2"/>
    <w:rsid w:val="005C4680"/>
    <w:rsid w:val="005E116B"/>
    <w:rsid w:val="005E126D"/>
    <w:rsid w:val="005E3131"/>
    <w:rsid w:val="005E5075"/>
    <w:rsid w:val="005E54CB"/>
    <w:rsid w:val="005E54E3"/>
    <w:rsid w:val="005F24F5"/>
    <w:rsid w:val="005F28A6"/>
    <w:rsid w:val="005F7136"/>
    <w:rsid w:val="0060657D"/>
    <w:rsid w:val="006077B8"/>
    <w:rsid w:val="006206D3"/>
    <w:rsid w:val="00621FEE"/>
    <w:rsid w:val="006227AE"/>
    <w:rsid w:val="00624111"/>
    <w:rsid w:val="006328BD"/>
    <w:rsid w:val="00636F2C"/>
    <w:rsid w:val="00642D64"/>
    <w:rsid w:val="00643905"/>
    <w:rsid w:val="006600D5"/>
    <w:rsid w:val="00662913"/>
    <w:rsid w:val="00665FA5"/>
    <w:rsid w:val="00670312"/>
    <w:rsid w:val="00677BC6"/>
    <w:rsid w:val="00687BAA"/>
    <w:rsid w:val="00693C40"/>
    <w:rsid w:val="0069575D"/>
    <w:rsid w:val="006971D6"/>
    <w:rsid w:val="006A19C7"/>
    <w:rsid w:val="006B33EB"/>
    <w:rsid w:val="006B4562"/>
    <w:rsid w:val="006B5091"/>
    <w:rsid w:val="006B5492"/>
    <w:rsid w:val="006B7C3C"/>
    <w:rsid w:val="006C5EDF"/>
    <w:rsid w:val="006C7918"/>
    <w:rsid w:val="006D7D13"/>
    <w:rsid w:val="006E0319"/>
    <w:rsid w:val="006E1225"/>
    <w:rsid w:val="006E4802"/>
    <w:rsid w:val="006F00A0"/>
    <w:rsid w:val="006F0369"/>
    <w:rsid w:val="006F537A"/>
    <w:rsid w:val="006F5BC9"/>
    <w:rsid w:val="006F60D5"/>
    <w:rsid w:val="006F7B31"/>
    <w:rsid w:val="00710E72"/>
    <w:rsid w:val="00712963"/>
    <w:rsid w:val="00717B14"/>
    <w:rsid w:val="00726374"/>
    <w:rsid w:val="00727AB1"/>
    <w:rsid w:val="00727EB3"/>
    <w:rsid w:val="0073593F"/>
    <w:rsid w:val="007404F9"/>
    <w:rsid w:val="0074319E"/>
    <w:rsid w:val="007448D7"/>
    <w:rsid w:val="007455CB"/>
    <w:rsid w:val="007520DB"/>
    <w:rsid w:val="00756EE6"/>
    <w:rsid w:val="00757D44"/>
    <w:rsid w:val="0076069F"/>
    <w:rsid w:val="00760C1B"/>
    <w:rsid w:val="00762ECE"/>
    <w:rsid w:val="007707D1"/>
    <w:rsid w:val="00774008"/>
    <w:rsid w:val="00775963"/>
    <w:rsid w:val="007766E2"/>
    <w:rsid w:val="00782B41"/>
    <w:rsid w:val="00786667"/>
    <w:rsid w:val="00786A42"/>
    <w:rsid w:val="00790B93"/>
    <w:rsid w:val="0079175C"/>
    <w:rsid w:val="00791F06"/>
    <w:rsid w:val="00792FDB"/>
    <w:rsid w:val="007A00DB"/>
    <w:rsid w:val="007A37D8"/>
    <w:rsid w:val="007A7584"/>
    <w:rsid w:val="007B60F8"/>
    <w:rsid w:val="007B78BA"/>
    <w:rsid w:val="007C0615"/>
    <w:rsid w:val="007C240D"/>
    <w:rsid w:val="007C2612"/>
    <w:rsid w:val="007C2AA9"/>
    <w:rsid w:val="007C423C"/>
    <w:rsid w:val="007D0AD2"/>
    <w:rsid w:val="007D3A8E"/>
    <w:rsid w:val="007D3DD2"/>
    <w:rsid w:val="007D5F89"/>
    <w:rsid w:val="007E31C2"/>
    <w:rsid w:val="007E4BA8"/>
    <w:rsid w:val="007F16A5"/>
    <w:rsid w:val="007F1987"/>
    <w:rsid w:val="008030AD"/>
    <w:rsid w:val="00803CDD"/>
    <w:rsid w:val="008041CC"/>
    <w:rsid w:val="00813941"/>
    <w:rsid w:val="00815006"/>
    <w:rsid w:val="00834395"/>
    <w:rsid w:val="00847292"/>
    <w:rsid w:val="008504BC"/>
    <w:rsid w:val="00853169"/>
    <w:rsid w:val="008544D5"/>
    <w:rsid w:val="00854AE9"/>
    <w:rsid w:val="0086084A"/>
    <w:rsid w:val="00861C40"/>
    <w:rsid w:val="00863C44"/>
    <w:rsid w:val="008661A4"/>
    <w:rsid w:val="008765C0"/>
    <w:rsid w:val="00880BDE"/>
    <w:rsid w:val="008838C3"/>
    <w:rsid w:val="008842FF"/>
    <w:rsid w:val="00884820"/>
    <w:rsid w:val="00890718"/>
    <w:rsid w:val="00890C6C"/>
    <w:rsid w:val="008924A3"/>
    <w:rsid w:val="008A0A2C"/>
    <w:rsid w:val="008A3113"/>
    <w:rsid w:val="008A44D6"/>
    <w:rsid w:val="008A6C61"/>
    <w:rsid w:val="008B18EA"/>
    <w:rsid w:val="008B53B1"/>
    <w:rsid w:val="008B63F8"/>
    <w:rsid w:val="008C08E8"/>
    <w:rsid w:val="008C3878"/>
    <w:rsid w:val="008D109C"/>
    <w:rsid w:val="008D3E04"/>
    <w:rsid w:val="008E50AF"/>
    <w:rsid w:val="008E5D6E"/>
    <w:rsid w:val="008F044A"/>
    <w:rsid w:val="008F1E5D"/>
    <w:rsid w:val="008F3BF6"/>
    <w:rsid w:val="008F44A4"/>
    <w:rsid w:val="008F66FD"/>
    <w:rsid w:val="00904AFF"/>
    <w:rsid w:val="00904C3B"/>
    <w:rsid w:val="00907A48"/>
    <w:rsid w:val="009100E4"/>
    <w:rsid w:val="00911298"/>
    <w:rsid w:val="0091500C"/>
    <w:rsid w:val="00915521"/>
    <w:rsid w:val="00920F87"/>
    <w:rsid w:val="00921579"/>
    <w:rsid w:val="00922A38"/>
    <w:rsid w:val="00923F0E"/>
    <w:rsid w:val="00937E09"/>
    <w:rsid w:val="00941E6D"/>
    <w:rsid w:val="0094203C"/>
    <w:rsid w:val="00952B40"/>
    <w:rsid w:val="00953CC5"/>
    <w:rsid w:val="0095513E"/>
    <w:rsid w:val="009571DD"/>
    <w:rsid w:val="00962661"/>
    <w:rsid w:val="00964CF5"/>
    <w:rsid w:val="00967C0B"/>
    <w:rsid w:val="00973FD3"/>
    <w:rsid w:val="00983F2C"/>
    <w:rsid w:val="00984581"/>
    <w:rsid w:val="0098504A"/>
    <w:rsid w:val="009A0440"/>
    <w:rsid w:val="009A1D3C"/>
    <w:rsid w:val="009A2744"/>
    <w:rsid w:val="009B0BC1"/>
    <w:rsid w:val="009B1C86"/>
    <w:rsid w:val="009B34A8"/>
    <w:rsid w:val="009B3CAB"/>
    <w:rsid w:val="009B7A02"/>
    <w:rsid w:val="009B7AAB"/>
    <w:rsid w:val="009C35D2"/>
    <w:rsid w:val="009C6B9C"/>
    <w:rsid w:val="009D12D6"/>
    <w:rsid w:val="009E571C"/>
    <w:rsid w:val="009F57B1"/>
    <w:rsid w:val="009F7A78"/>
    <w:rsid w:val="00A0637B"/>
    <w:rsid w:val="00A07E9C"/>
    <w:rsid w:val="00A2306B"/>
    <w:rsid w:val="00A2341C"/>
    <w:rsid w:val="00A23EDD"/>
    <w:rsid w:val="00A27223"/>
    <w:rsid w:val="00A30897"/>
    <w:rsid w:val="00A32FB4"/>
    <w:rsid w:val="00A34584"/>
    <w:rsid w:val="00A3648E"/>
    <w:rsid w:val="00A43182"/>
    <w:rsid w:val="00A452CF"/>
    <w:rsid w:val="00A52CDD"/>
    <w:rsid w:val="00A53F39"/>
    <w:rsid w:val="00A6040E"/>
    <w:rsid w:val="00A62086"/>
    <w:rsid w:val="00A62AEA"/>
    <w:rsid w:val="00A64F7D"/>
    <w:rsid w:val="00A65307"/>
    <w:rsid w:val="00A72B4D"/>
    <w:rsid w:val="00A74164"/>
    <w:rsid w:val="00A766DF"/>
    <w:rsid w:val="00A863CD"/>
    <w:rsid w:val="00A907E0"/>
    <w:rsid w:val="00A93D8C"/>
    <w:rsid w:val="00A95158"/>
    <w:rsid w:val="00A965B6"/>
    <w:rsid w:val="00AA13FA"/>
    <w:rsid w:val="00AA4E6E"/>
    <w:rsid w:val="00AB6644"/>
    <w:rsid w:val="00AC2570"/>
    <w:rsid w:val="00AC25E7"/>
    <w:rsid w:val="00AC2BB5"/>
    <w:rsid w:val="00AC3449"/>
    <w:rsid w:val="00AC6B26"/>
    <w:rsid w:val="00AC6E88"/>
    <w:rsid w:val="00AE439E"/>
    <w:rsid w:val="00AE4874"/>
    <w:rsid w:val="00AE54B5"/>
    <w:rsid w:val="00AE5AFC"/>
    <w:rsid w:val="00AF22D2"/>
    <w:rsid w:val="00AF3BED"/>
    <w:rsid w:val="00AF4DCE"/>
    <w:rsid w:val="00B11BB6"/>
    <w:rsid w:val="00B22FDA"/>
    <w:rsid w:val="00B25741"/>
    <w:rsid w:val="00B31340"/>
    <w:rsid w:val="00B3278A"/>
    <w:rsid w:val="00B32A69"/>
    <w:rsid w:val="00B415F2"/>
    <w:rsid w:val="00B4420E"/>
    <w:rsid w:val="00B471A6"/>
    <w:rsid w:val="00B52238"/>
    <w:rsid w:val="00B551EB"/>
    <w:rsid w:val="00B60770"/>
    <w:rsid w:val="00B649BD"/>
    <w:rsid w:val="00B73465"/>
    <w:rsid w:val="00B73C59"/>
    <w:rsid w:val="00B74063"/>
    <w:rsid w:val="00B765D6"/>
    <w:rsid w:val="00B816B4"/>
    <w:rsid w:val="00B84284"/>
    <w:rsid w:val="00B9094D"/>
    <w:rsid w:val="00B92997"/>
    <w:rsid w:val="00B95602"/>
    <w:rsid w:val="00BA219A"/>
    <w:rsid w:val="00BA33AE"/>
    <w:rsid w:val="00BA6459"/>
    <w:rsid w:val="00BB0A53"/>
    <w:rsid w:val="00BB0F4C"/>
    <w:rsid w:val="00BB68E6"/>
    <w:rsid w:val="00BC3EB9"/>
    <w:rsid w:val="00BC7072"/>
    <w:rsid w:val="00BD781A"/>
    <w:rsid w:val="00BE1B8E"/>
    <w:rsid w:val="00BE260E"/>
    <w:rsid w:val="00BE603C"/>
    <w:rsid w:val="00BF03DF"/>
    <w:rsid w:val="00BF31D9"/>
    <w:rsid w:val="00BF7F50"/>
    <w:rsid w:val="00C00B56"/>
    <w:rsid w:val="00C0318B"/>
    <w:rsid w:val="00C101E1"/>
    <w:rsid w:val="00C129D6"/>
    <w:rsid w:val="00C16B8D"/>
    <w:rsid w:val="00C2234B"/>
    <w:rsid w:val="00C25509"/>
    <w:rsid w:val="00C3031A"/>
    <w:rsid w:val="00C31DE1"/>
    <w:rsid w:val="00C40C0C"/>
    <w:rsid w:val="00C41AA5"/>
    <w:rsid w:val="00C43572"/>
    <w:rsid w:val="00C457A3"/>
    <w:rsid w:val="00C50428"/>
    <w:rsid w:val="00C55817"/>
    <w:rsid w:val="00C57D01"/>
    <w:rsid w:val="00C633EB"/>
    <w:rsid w:val="00C65873"/>
    <w:rsid w:val="00C70980"/>
    <w:rsid w:val="00C70FD7"/>
    <w:rsid w:val="00C74661"/>
    <w:rsid w:val="00C83237"/>
    <w:rsid w:val="00C838DD"/>
    <w:rsid w:val="00C8530A"/>
    <w:rsid w:val="00C87887"/>
    <w:rsid w:val="00C94FAA"/>
    <w:rsid w:val="00CA1224"/>
    <w:rsid w:val="00CA3B43"/>
    <w:rsid w:val="00CA5176"/>
    <w:rsid w:val="00CA5F68"/>
    <w:rsid w:val="00CB25E6"/>
    <w:rsid w:val="00CB5460"/>
    <w:rsid w:val="00CC66BA"/>
    <w:rsid w:val="00CC775E"/>
    <w:rsid w:val="00CD07F9"/>
    <w:rsid w:val="00CD1C91"/>
    <w:rsid w:val="00CE2531"/>
    <w:rsid w:val="00CE2795"/>
    <w:rsid w:val="00CE7CC7"/>
    <w:rsid w:val="00D0261D"/>
    <w:rsid w:val="00D056E1"/>
    <w:rsid w:val="00D06885"/>
    <w:rsid w:val="00D211BC"/>
    <w:rsid w:val="00D2617F"/>
    <w:rsid w:val="00D32353"/>
    <w:rsid w:val="00D32C65"/>
    <w:rsid w:val="00D3634F"/>
    <w:rsid w:val="00D41938"/>
    <w:rsid w:val="00D43EC8"/>
    <w:rsid w:val="00D45D67"/>
    <w:rsid w:val="00D474D0"/>
    <w:rsid w:val="00D54A30"/>
    <w:rsid w:val="00D55A2B"/>
    <w:rsid w:val="00D570B9"/>
    <w:rsid w:val="00D70641"/>
    <w:rsid w:val="00D73A94"/>
    <w:rsid w:val="00D73CFB"/>
    <w:rsid w:val="00D76097"/>
    <w:rsid w:val="00D77BCB"/>
    <w:rsid w:val="00D81857"/>
    <w:rsid w:val="00D83E24"/>
    <w:rsid w:val="00D86562"/>
    <w:rsid w:val="00D874CF"/>
    <w:rsid w:val="00D90072"/>
    <w:rsid w:val="00D90AAB"/>
    <w:rsid w:val="00D93D17"/>
    <w:rsid w:val="00D96486"/>
    <w:rsid w:val="00D971CE"/>
    <w:rsid w:val="00DA39D0"/>
    <w:rsid w:val="00DB29D6"/>
    <w:rsid w:val="00DB2D5C"/>
    <w:rsid w:val="00DB6308"/>
    <w:rsid w:val="00DB7B9C"/>
    <w:rsid w:val="00DC3D40"/>
    <w:rsid w:val="00DC718C"/>
    <w:rsid w:val="00DC7521"/>
    <w:rsid w:val="00DD268B"/>
    <w:rsid w:val="00DD66D9"/>
    <w:rsid w:val="00DD7920"/>
    <w:rsid w:val="00DE5556"/>
    <w:rsid w:val="00DF2288"/>
    <w:rsid w:val="00DF37FB"/>
    <w:rsid w:val="00DF6CFE"/>
    <w:rsid w:val="00DF7021"/>
    <w:rsid w:val="00E104B8"/>
    <w:rsid w:val="00E151C7"/>
    <w:rsid w:val="00E15FB4"/>
    <w:rsid w:val="00E16F11"/>
    <w:rsid w:val="00E27CEF"/>
    <w:rsid w:val="00E31A27"/>
    <w:rsid w:val="00E32CF7"/>
    <w:rsid w:val="00E36A6E"/>
    <w:rsid w:val="00E458DB"/>
    <w:rsid w:val="00E472D1"/>
    <w:rsid w:val="00E50FCC"/>
    <w:rsid w:val="00E52F43"/>
    <w:rsid w:val="00E552EB"/>
    <w:rsid w:val="00E57A9D"/>
    <w:rsid w:val="00E631DA"/>
    <w:rsid w:val="00E65747"/>
    <w:rsid w:val="00E66224"/>
    <w:rsid w:val="00E71827"/>
    <w:rsid w:val="00E75344"/>
    <w:rsid w:val="00E7541E"/>
    <w:rsid w:val="00E77F1E"/>
    <w:rsid w:val="00E9108A"/>
    <w:rsid w:val="00E93BA2"/>
    <w:rsid w:val="00E96785"/>
    <w:rsid w:val="00EB0C2A"/>
    <w:rsid w:val="00EB1DC8"/>
    <w:rsid w:val="00EB2D92"/>
    <w:rsid w:val="00EC2CA4"/>
    <w:rsid w:val="00ED24D0"/>
    <w:rsid w:val="00ED3EF6"/>
    <w:rsid w:val="00ED5EEB"/>
    <w:rsid w:val="00EE199F"/>
    <w:rsid w:val="00EE53A5"/>
    <w:rsid w:val="00EE6531"/>
    <w:rsid w:val="00EF0247"/>
    <w:rsid w:val="00EF35E8"/>
    <w:rsid w:val="00F0244A"/>
    <w:rsid w:val="00F03578"/>
    <w:rsid w:val="00F10F94"/>
    <w:rsid w:val="00F20CF6"/>
    <w:rsid w:val="00F217E4"/>
    <w:rsid w:val="00F21808"/>
    <w:rsid w:val="00F41788"/>
    <w:rsid w:val="00F4199F"/>
    <w:rsid w:val="00F46B78"/>
    <w:rsid w:val="00F513AF"/>
    <w:rsid w:val="00F521D3"/>
    <w:rsid w:val="00F52CCD"/>
    <w:rsid w:val="00F609A2"/>
    <w:rsid w:val="00F70984"/>
    <w:rsid w:val="00F70F63"/>
    <w:rsid w:val="00F84947"/>
    <w:rsid w:val="00F861AB"/>
    <w:rsid w:val="00F865C1"/>
    <w:rsid w:val="00F916D5"/>
    <w:rsid w:val="00F966D8"/>
    <w:rsid w:val="00FA01DD"/>
    <w:rsid w:val="00FA1375"/>
    <w:rsid w:val="00FA71BF"/>
    <w:rsid w:val="00FB45F4"/>
    <w:rsid w:val="00FC7FF6"/>
    <w:rsid w:val="00FD0885"/>
    <w:rsid w:val="00FD63B8"/>
    <w:rsid w:val="00FE08E3"/>
    <w:rsid w:val="00FE0BA5"/>
    <w:rsid w:val="00FE6CC1"/>
    <w:rsid w:val="00FF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C56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/>
    <w:lsdException w:name="Hyperlink" w:qFormat="1"/>
    <w:lsdException w:name="Strong" w:semiHidden="0" w:uiPriority="22" w:unhideWhenUsed="0"/>
    <w:lsdException w:name="Emphasis" w:semiHidden="0" w:uiPriority="2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a2">
    <w:name w:val="Normal"/>
    <w:qFormat/>
    <w:rsid w:val="00B74063"/>
    <w:pPr>
      <w:spacing w:line="360" w:lineRule="auto"/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aliases w:val="новая страница,раздел,Заголовок 01, раздел,раздел Знак, раздел Знак,раздел Знак Знак,iiaay no?aieoa,?acaae,OG Heading 1,Заголовок 1 Знак1,Заголовок 1 Знак2,Заголовок 1 Знак1 Знак2,новая страница Знак1,Заголовок 1 Знак1 Знак Знак2,H1"/>
    <w:next w:val="a2"/>
    <w:link w:val="12"/>
    <w:uiPriority w:val="9"/>
    <w:qFormat/>
    <w:rsid w:val="00A93D8C"/>
    <w:pPr>
      <w:keepNext/>
      <w:keepLines/>
      <w:pageBreakBefore/>
      <w:numPr>
        <w:numId w:val="1"/>
      </w:numPr>
      <w:tabs>
        <w:tab w:val="left" w:pos="1140"/>
        <w:tab w:val="left" w:pos="1418"/>
      </w:tabs>
      <w:suppressAutoHyphens/>
      <w:spacing w:after="220" w:line="276" w:lineRule="auto"/>
      <w:ind w:right="709"/>
      <w:jc w:val="both"/>
      <w:outlineLvl w:val="0"/>
    </w:pPr>
    <w:rPr>
      <w:rFonts w:eastAsia="Times New Roman"/>
      <w:b/>
      <w:bCs/>
      <w:caps/>
      <w:sz w:val="22"/>
      <w:szCs w:val="28"/>
      <w:lang w:eastAsia="en-US"/>
    </w:rPr>
  </w:style>
  <w:style w:type="paragraph" w:styleId="2">
    <w:name w:val="heading 2"/>
    <w:aliases w:val="Знак2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Зн,заголовок"/>
    <w:next w:val="a2"/>
    <w:link w:val="20"/>
    <w:uiPriority w:val="9"/>
    <w:unhideWhenUsed/>
    <w:qFormat/>
    <w:rsid w:val="00FD63B8"/>
    <w:pPr>
      <w:keepNext/>
      <w:keepLines/>
      <w:numPr>
        <w:ilvl w:val="1"/>
        <w:numId w:val="1"/>
      </w:numPr>
      <w:tabs>
        <w:tab w:val="left" w:pos="1287"/>
        <w:tab w:val="left" w:pos="1418"/>
      </w:tabs>
      <w:suppressAutoHyphens/>
      <w:spacing w:before="220" w:after="220" w:line="276" w:lineRule="auto"/>
      <w:ind w:right="709"/>
      <w:jc w:val="both"/>
      <w:outlineLvl w:val="1"/>
    </w:pPr>
    <w:rPr>
      <w:rFonts w:eastAsia="Times New Roman"/>
      <w:b/>
      <w:bCs/>
      <w:sz w:val="22"/>
      <w:szCs w:val="26"/>
      <w:lang w:eastAsia="en-US"/>
    </w:rPr>
  </w:style>
  <w:style w:type="paragraph" w:styleId="3">
    <w:name w:val="heading 3"/>
    <w:aliases w:val="H3,1.1.1.,Заголовок 3 Знак + 12 пт,не курсив,Междустр.интервал:  полуторн...,Engineer Z 1.1.1,@Заголовок 3,- 1.1.1,Пункт,- 1.1.11,- 1.1.12,- 1.1.13,- 1.1.14,RNGP3,Заголовок 3 Знак1 Знак1,Заголовок 3 Знак Знак Знак,- 1.1,- 1.1.1 Знак, 1.1.1."/>
    <w:next w:val="a2"/>
    <w:link w:val="30"/>
    <w:uiPriority w:val="9"/>
    <w:unhideWhenUsed/>
    <w:qFormat/>
    <w:rsid w:val="00FD63B8"/>
    <w:pPr>
      <w:keepNext/>
      <w:keepLines/>
      <w:numPr>
        <w:ilvl w:val="2"/>
        <w:numId w:val="1"/>
      </w:numPr>
      <w:tabs>
        <w:tab w:val="left" w:pos="1429"/>
      </w:tabs>
      <w:suppressAutoHyphens/>
      <w:spacing w:before="220" w:after="220" w:line="276" w:lineRule="auto"/>
      <w:ind w:left="1418" w:right="709"/>
      <w:jc w:val="both"/>
      <w:outlineLvl w:val="2"/>
    </w:pPr>
    <w:rPr>
      <w:rFonts w:eastAsia="Times New Roman"/>
      <w:b/>
      <w:bCs/>
      <w:i/>
      <w:sz w:val="22"/>
      <w:szCs w:val="22"/>
      <w:lang w:eastAsia="en-US"/>
    </w:rPr>
  </w:style>
  <w:style w:type="paragraph" w:styleId="4">
    <w:name w:val="heading 4"/>
    <w:aliases w:val=" Знак8,Знак8,H4,@Заголовок 4,Подпункт,. (A.),OG Heading 4,RNGP4,Подпункт Знак"/>
    <w:next w:val="a2"/>
    <w:link w:val="40"/>
    <w:uiPriority w:val="9"/>
    <w:unhideWhenUsed/>
    <w:qFormat/>
    <w:rsid w:val="00FD63B8"/>
    <w:pPr>
      <w:keepNext/>
      <w:keepLines/>
      <w:numPr>
        <w:ilvl w:val="3"/>
        <w:numId w:val="1"/>
      </w:numPr>
      <w:tabs>
        <w:tab w:val="left" w:pos="1571"/>
        <w:tab w:val="left" w:pos="1701"/>
      </w:tabs>
      <w:suppressAutoHyphens/>
      <w:spacing w:before="220" w:after="220" w:line="276" w:lineRule="auto"/>
      <w:ind w:right="709"/>
      <w:jc w:val="both"/>
      <w:outlineLvl w:val="3"/>
    </w:pPr>
    <w:rPr>
      <w:rFonts w:eastAsia="Times New Roman"/>
      <w:bCs/>
      <w:i/>
      <w:iCs/>
      <w:sz w:val="22"/>
      <w:szCs w:val="22"/>
      <w:lang w:eastAsia="en-US"/>
    </w:rPr>
  </w:style>
  <w:style w:type="paragraph" w:styleId="5">
    <w:name w:val="heading 5"/>
    <w:aliases w:val="H5,@Заголовок 5,Block Label,Underline,Block Label1,Block Label2,Block Label3,Block Label11,Block Label21,Block Label4,Block Label12,Block Label22,Block Label5,Block Label13,Block Label23,Block Label6,Block Label7,Block Label8,RNGP5, Знак7"/>
    <w:basedOn w:val="a2"/>
    <w:next w:val="a2"/>
    <w:link w:val="50"/>
    <w:uiPriority w:val="9"/>
    <w:unhideWhenUsed/>
    <w:qFormat/>
    <w:rsid w:val="00921579"/>
    <w:pPr>
      <w:keepNext/>
      <w:keepLines/>
      <w:numPr>
        <w:ilvl w:val="4"/>
        <w:numId w:val="1"/>
      </w:numPr>
      <w:spacing w:before="200"/>
      <w:outlineLvl w:val="4"/>
    </w:pPr>
    <w:rPr>
      <w:rFonts w:eastAsia="Times New Roman"/>
      <w:color w:val="243F60"/>
    </w:rPr>
  </w:style>
  <w:style w:type="paragraph" w:styleId="6">
    <w:name w:val="heading 6"/>
    <w:aliases w:val=" Знак6,Знак6,H6,@Заголовок 6,RNGP6,Таблица №"/>
    <w:basedOn w:val="a2"/>
    <w:next w:val="a2"/>
    <w:link w:val="60"/>
    <w:uiPriority w:val="9"/>
    <w:unhideWhenUsed/>
    <w:qFormat/>
    <w:rsid w:val="00921579"/>
    <w:pPr>
      <w:keepNext/>
      <w:keepLines/>
      <w:numPr>
        <w:ilvl w:val="5"/>
        <w:numId w:val="1"/>
      </w:numPr>
      <w:spacing w:before="200"/>
      <w:outlineLvl w:val="5"/>
    </w:pPr>
    <w:rPr>
      <w:rFonts w:eastAsia="Times New Roman"/>
      <w:i/>
      <w:iCs/>
      <w:color w:val="243F60"/>
    </w:rPr>
  </w:style>
  <w:style w:type="paragraph" w:styleId="7">
    <w:name w:val="heading 7"/>
    <w:aliases w:val=" Знак5,Знак5,@Заголовок 7,RNGP7"/>
    <w:basedOn w:val="a2"/>
    <w:next w:val="a2"/>
    <w:link w:val="70"/>
    <w:uiPriority w:val="9"/>
    <w:unhideWhenUsed/>
    <w:qFormat/>
    <w:rsid w:val="00921579"/>
    <w:pPr>
      <w:keepNext/>
      <w:keepLines/>
      <w:numPr>
        <w:ilvl w:val="6"/>
        <w:numId w:val="1"/>
      </w:numPr>
      <w:spacing w:before="200"/>
      <w:outlineLvl w:val="6"/>
    </w:pPr>
    <w:rPr>
      <w:rFonts w:eastAsia="Times New Roman"/>
      <w:i/>
      <w:iCs/>
      <w:color w:val="404040"/>
    </w:rPr>
  </w:style>
  <w:style w:type="paragraph" w:styleId="8">
    <w:name w:val="heading 8"/>
    <w:aliases w:val=" Знак4,Знак4,@Заголовок 8,RNGP8,Знак81"/>
    <w:basedOn w:val="a2"/>
    <w:next w:val="a2"/>
    <w:link w:val="80"/>
    <w:uiPriority w:val="9"/>
    <w:unhideWhenUsed/>
    <w:qFormat/>
    <w:rsid w:val="00921579"/>
    <w:pPr>
      <w:keepNext/>
      <w:keepLines/>
      <w:numPr>
        <w:ilvl w:val="7"/>
        <w:numId w:val="1"/>
      </w:numPr>
      <w:spacing w:before="200"/>
      <w:outlineLvl w:val="7"/>
    </w:pPr>
    <w:rPr>
      <w:rFonts w:eastAsia="Times New Roman"/>
      <w:color w:val="404040"/>
      <w:sz w:val="20"/>
      <w:szCs w:val="20"/>
    </w:rPr>
  </w:style>
  <w:style w:type="paragraph" w:styleId="9">
    <w:name w:val="heading 9"/>
    <w:aliases w:val=" Знак3,@Заголовок 9,Заголовок 90,RNGP9,Знак3, Heading 9 NOT IN USE,Not in use,Heading 9"/>
    <w:basedOn w:val="a2"/>
    <w:next w:val="a2"/>
    <w:link w:val="90"/>
    <w:uiPriority w:val="9"/>
    <w:unhideWhenUsed/>
    <w:qFormat/>
    <w:rsid w:val="00921579"/>
    <w:pPr>
      <w:keepNext/>
      <w:keepLines/>
      <w:numPr>
        <w:ilvl w:val="8"/>
        <w:numId w:val="1"/>
      </w:numPr>
      <w:spacing w:before="20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ВерхКолонтитул,header-first,HeaderPort,??????? ??????????,Верхний колонтитул1,h"/>
    <w:basedOn w:val="a7"/>
    <w:link w:val="a8"/>
    <w:unhideWhenUsed/>
    <w:qFormat/>
    <w:rsid w:val="0027725E"/>
    <w:pPr>
      <w:tabs>
        <w:tab w:val="center" w:pos="4677"/>
      </w:tabs>
    </w:pPr>
  </w:style>
  <w:style w:type="character" w:customStyle="1" w:styleId="a8">
    <w:name w:val="Верхний колонтитул Знак"/>
    <w:aliases w:val="ВерхКолонтитул Знак,header-first Знак,HeaderPort Знак,??????? ?????????? Знак,Верхний колонтитул1 Знак,h Знак"/>
    <w:link w:val="a6"/>
    <w:rsid w:val="0027725E"/>
    <w:rPr>
      <w:szCs w:val="22"/>
      <w:lang w:eastAsia="en-US"/>
    </w:rPr>
  </w:style>
  <w:style w:type="paragraph" w:styleId="a7">
    <w:name w:val="footer"/>
    <w:link w:val="a9"/>
    <w:unhideWhenUsed/>
    <w:qFormat/>
    <w:rsid w:val="00AC2BB5"/>
    <w:pPr>
      <w:tabs>
        <w:tab w:val="right" w:pos="9355"/>
      </w:tabs>
    </w:pPr>
    <w:rPr>
      <w:szCs w:val="22"/>
      <w:lang w:eastAsia="en-US"/>
    </w:rPr>
  </w:style>
  <w:style w:type="character" w:customStyle="1" w:styleId="a9">
    <w:name w:val="Нижний колонтитул Знак"/>
    <w:link w:val="a7"/>
    <w:rsid w:val="00AC2BB5"/>
    <w:rPr>
      <w:szCs w:val="22"/>
      <w:lang w:eastAsia="en-US"/>
    </w:rPr>
  </w:style>
  <w:style w:type="paragraph" w:customStyle="1" w:styleId="aa">
    <w:name w:val="Титул"/>
    <w:link w:val="ab"/>
    <w:qFormat/>
    <w:rsid w:val="00AC2BB5"/>
    <w:pPr>
      <w:suppressAutoHyphens/>
      <w:jc w:val="center"/>
    </w:pPr>
    <w:rPr>
      <w:rFonts w:eastAsia="Times New Roman"/>
      <w:b/>
      <w:bCs/>
      <w:sz w:val="32"/>
      <w:szCs w:val="22"/>
      <w:lang w:eastAsia="en-US"/>
    </w:rPr>
  </w:style>
  <w:style w:type="paragraph" w:customStyle="1" w:styleId="ac">
    <w:name w:val="Таблица"/>
    <w:link w:val="ad"/>
    <w:qFormat/>
    <w:rsid w:val="00AC2BB5"/>
    <w:pPr>
      <w:jc w:val="both"/>
    </w:pPr>
    <w:rPr>
      <w:rFonts w:eastAsia="Times New Roman"/>
      <w:sz w:val="22"/>
      <w:szCs w:val="22"/>
      <w:lang w:eastAsia="en-US"/>
    </w:rPr>
  </w:style>
  <w:style w:type="character" w:customStyle="1" w:styleId="ab">
    <w:name w:val="Титул Знак"/>
    <w:link w:val="aa"/>
    <w:rsid w:val="00AC2BB5"/>
    <w:rPr>
      <w:rFonts w:eastAsia="Times New Roman"/>
      <w:b/>
      <w:bCs/>
      <w:sz w:val="32"/>
      <w:szCs w:val="22"/>
      <w:lang w:eastAsia="en-US"/>
    </w:rPr>
  </w:style>
  <w:style w:type="character" w:customStyle="1" w:styleId="12">
    <w:name w:val="Заголовок 1 Знак"/>
    <w:aliases w:val="новая страница Знак,раздел Знак1,Заголовок 01 Знак, раздел Знак1,раздел Знак Знак1, раздел Знак Знак,раздел Знак Знак Знак,iiaay no?aieoa Знак,?acaae Знак,OG Heading 1 Знак,Заголовок 1 Знак1 Знак,Заголовок 1 Знак2 Знак,H1 Знак"/>
    <w:link w:val="1"/>
    <w:uiPriority w:val="9"/>
    <w:rsid w:val="00A93D8C"/>
    <w:rPr>
      <w:rFonts w:eastAsia="Times New Roman"/>
      <w:b/>
      <w:bCs/>
      <w:caps/>
      <w:sz w:val="22"/>
      <w:szCs w:val="28"/>
      <w:lang w:eastAsia="en-US"/>
    </w:rPr>
  </w:style>
  <w:style w:type="character" w:customStyle="1" w:styleId="ad">
    <w:name w:val="Таблица Знак"/>
    <w:link w:val="ac"/>
    <w:rsid w:val="00AC2BB5"/>
    <w:rPr>
      <w:rFonts w:eastAsia="Times New Roman"/>
      <w:sz w:val="22"/>
      <w:szCs w:val="22"/>
      <w:lang w:eastAsia="en-US"/>
    </w:rPr>
  </w:style>
  <w:style w:type="character" w:customStyle="1" w:styleId="20">
    <w:name w:val="Заголовок 2 Знак"/>
    <w:aliases w:val="Знак2 Знак1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нак Знак1 Знак1 Знак"/>
    <w:link w:val="2"/>
    <w:uiPriority w:val="9"/>
    <w:rsid w:val="00FD63B8"/>
    <w:rPr>
      <w:rFonts w:eastAsia="Times New Roman"/>
      <w:b/>
      <w:bCs/>
      <w:sz w:val="22"/>
      <w:szCs w:val="26"/>
      <w:lang w:eastAsia="en-US"/>
    </w:rPr>
  </w:style>
  <w:style w:type="character" w:customStyle="1" w:styleId="30">
    <w:name w:val="Заголовок 3 Знак"/>
    <w:aliases w:val="H3 Знак,1.1.1. Знак,Заголовок 3 Знак + 12 пт Знак,не курсив Знак,Междустр.интервал:  полуторн... Знак,Engineer Z 1.1.1 Знак,@Заголовок 3 Знак,- 1.1.1 Знак1,Пункт Знак,- 1.1.11 Знак,- 1.1.12 Знак,- 1.1.13 Знак,- 1.1.14 Знак,RNGP3 Знак"/>
    <w:link w:val="3"/>
    <w:uiPriority w:val="9"/>
    <w:rsid w:val="00FD63B8"/>
    <w:rPr>
      <w:rFonts w:eastAsia="Times New Roman"/>
      <w:b/>
      <w:bCs/>
      <w:i/>
      <w:sz w:val="22"/>
      <w:szCs w:val="22"/>
      <w:lang w:eastAsia="en-US"/>
    </w:rPr>
  </w:style>
  <w:style w:type="character" w:customStyle="1" w:styleId="40">
    <w:name w:val="Заголовок 4 Знак"/>
    <w:aliases w:val=" Знак8 Знак,Знак8 Знак,H4 Знак,@Заголовок 4 Знак,Подпункт Знак1,. (A.) Знак,OG Heading 4 Знак,RNGP4 Знак,Подпункт Знак Знак"/>
    <w:link w:val="4"/>
    <w:uiPriority w:val="9"/>
    <w:rsid w:val="00FD63B8"/>
    <w:rPr>
      <w:rFonts w:eastAsia="Times New Roman"/>
      <w:bCs/>
      <w:i/>
      <w:iCs/>
      <w:sz w:val="22"/>
      <w:szCs w:val="22"/>
      <w:lang w:eastAsia="en-US"/>
    </w:rPr>
  </w:style>
  <w:style w:type="character" w:customStyle="1" w:styleId="50">
    <w:name w:val="Заголовок 5 Знак"/>
    <w:aliases w:val="H5 Знак,@Заголовок 5 Знак,Block Label Знак,Underline Знак,Block Label1 Знак,Block Label2 Знак,Block Label3 Знак,Block Label11 Знак,Block Label21 Знак,Block Label4 Знак,Block Label12 Знак,Block Label22 Знак,Block Label5 Знак,RNGP5 Знак"/>
    <w:link w:val="5"/>
    <w:uiPriority w:val="9"/>
    <w:rsid w:val="00921579"/>
    <w:rPr>
      <w:rFonts w:eastAsia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aliases w:val=" Знак6 Знак,Знак6 Знак,H6 Знак,@Заголовок 6 Знак,RNGP6 Знак,Таблица № Знак"/>
    <w:link w:val="6"/>
    <w:uiPriority w:val="9"/>
    <w:rsid w:val="00921579"/>
    <w:rPr>
      <w:rFonts w:eastAsia="Times New Roman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aliases w:val=" Знак5 Знак,Знак5 Знак,@Заголовок 7 Знак,RNGP7 Знак"/>
    <w:link w:val="7"/>
    <w:uiPriority w:val="9"/>
    <w:rsid w:val="00921579"/>
    <w:rPr>
      <w:rFonts w:eastAsia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aliases w:val=" Знак4 Знак,Знак4 Знак,@Заголовок 8 Знак,RNGP8 Знак,Знак81 Знак"/>
    <w:link w:val="8"/>
    <w:uiPriority w:val="9"/>
    <w:rsid w:val="00921579"/>
    <w:rPr>
      <w:rFonts w:eastAsia="Times New Roman"/>
      <w:color w:val="404040"/>
      <w:lang w:eastAsia="en-US"/>
    </w:rPr>
  </w:style>
  <w:style w:type="character" w:customStyle="1" w:styleId="90">
    <w:name w:val="Заголовок 9 Знак"/>
    <w:aliases w:val=" Знак3 Знак,@Заголовок 9 Знак,Заголовок 90 Знак,RNGP9 Знак,Знак3 Знак, Heading 9 NOT IN USE Знак,Not in use Знак,Heading 9 Знак"/>
    <w:link w:val="9"/>
    <w:uiPriority w:val="9"/>
    <w:rsid w:val="00921579"/>
    <w:rPr>
      <w:rFonts w:eastAsia="Times New Roman"/>
      <w:i/>
      <w:iCs/>
      <w:color w:val="404040"/>
      <w:lang w:eastAsia="en-US"/>
    </w:rPr>
  </w:style>
  <w:style w:type="paragraph" w:customStyle="1" w:styleId="a0">
    <w:name w:val="Абзац буквенного списка"/>
    <w:qFormat/>
    <w:rsid w:val="00727EB3"/>
    <w:pPr>
      <w:numPr>
        <w:numId w:val="2"/>
      </w:numPr>
      <w:tabs>
        <w:tab w:val="left" w:pos="992"/>
      </w:tabs>
      <w:spacing w:line="360" w:lineRule="auto"/>
      <w:jc w:val="both"/>
    </w:pPr>
    <w:rPr>
      <w:sz w:val="22"/>
      <w:szCs w:val="22"/>
      <w:lang w:eastAsia="en-US"/>
    </w:rPr>
  </w:style>
  <w:style w:type="paragraph" w:customStyle="1" w:styleId="a1">
    <w:name w:val="Абзац нумерованного списка"/>
    <w:qFormat/>
    <w:rsid w:val="00727EB3"/>
    <w:pPr>
      <w:numPr>
        <w:ilvl w:val="1"/>
        <w:numId w:val="2"/>
      </w:numPr>
      <w:tabs>
        <w:tab w:val="left" w:pos="1276"/>
      </w:tabs>
      <w:spacing w:line="360" w:lineRule="auto"/>
      <w:jc w:val="both"/>
    </w:pPr>
    <w:rPr>
      <w:sz w:val="22"/>
      <w:szCs w:val="22"/>
      <w:lang w:eastAsia="en-US"/>
    </w:rPr>
  </w:style>
  <w:style w:type="paragraph" w:styleId="a">
    <w:name w:val="List Paragraph"/>
    <w:link w:val="ae"/>
    <w:uiPriority w:val="34"/>
    <w:qFormat/>
    <w:rsid w:val="00AC2BB5"/>
    <w:pPr>
      <w:numPr>
        <w:numId w:val="4"/>
      </w:numPr>
      <w:spacing w:line="360" w:lineRule="auto"/>
      <w:contextualSpacing/>
      <w:jc w:val="both"/>
    </w:pPr>
    <w:rPr>
      <w:sz w:val="22"/>
      <w:szCs w:val="22"/>
      <w:lang w:eastAsia="en-US"/>
    </w:rPr>
  </w:style>
  <w:style w:type="paragraph" w:customStyle="1" w:styleId="af">
    <w:name w:val="Таблица + по центру"/>
    <w:basedOn w:val="ac"/>
    <w:rsid w:val="00DF6CFE"/>
    <w:pPr>
      <w:jc w:val="center"/>
    </w:pPr>
  </w:style>
  <w:style w:type="numbering" w:customStyle="1" w:styleId="10">
    <w:name w:val="а)1)"/>
    <w:uiPriority w:val="99"/>
    <w:rsid w:val="00DF6CFE"/>
    <w:pPr>
      <w:numPr>
        <w:numId w:val="3"/>
      </w:numPr>
    </w:pPr>
  </w:style>
  <w:style w:type="paragraph" w:styleId="af0">
    <w:name w:val="caption"/>
    <w:next w:val="a2"/>
    <w:link w:val="af1"/>
    <w:uiPriority w:val="35"/>
    <w:qFormat/>
    <w:rsid w:val="002679D9"/>
    <w:pPr>
      <w:spacing w:before="220" w:line="360" w:lineRule="auto"/>
      <w:ind w:left="1588" w:hanging="1588"/>
      <w:jc w:val="both"/>
    </w:pPr>
    <w:rPr>
      <w:rFonts w:eastAsia="Calibri"/>
      <w:b/>
      <w:bCs/>
      <w:lang w:eastAsia="en-US"/>
    </w:rPr>
  </w:style>
  <w:style w:type="paragraph" w:styleId="af2">
    <w:name w:val="Balloon Text"/>
    <w:basedOn w:val="a2"/>
    <w:link w:val="af3"/>
    <w:uiPriority w:val="99"/>
    <w:semiHidden/>
    <w:unhideWhenUsed/>
    <w:rsid w:val="00DF6C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DF6CFE"/>
    <w:rPr>
      <w:rFonts w:ascii="Tahoma" w:hAnsi="Tahoma" w:cs="Tahoma"/>
      <w:sz w:val="16"/>
      <w:szCs w:val="16"/>
    </w:rPr>
  </w:style>
  <w:style w:type="paragraph" w:customStyle="1" w:styleId="100">
    <w:name w:val="Стиль Заголовок 1 + По центру Слева:  0 см Первая строка:  0 см"/>
    <w:basedOn w:val="1"/>
    <w:next w:val="a2"/>
    <w:rsid w:val="00F84947"/>
    <w:pPr>
      <w:tabs>
        <w:tab w:val="clear" w:pos="1140"/>
        <w:tab w:val="num" w:pos="1141"/>
      </w:tabs>
      <w:ind w:left="0" w:firstLine="0"/>
      <w:jc w:val="center"/>
    </w:pPr>
    <w:rPr>
      <w:szCs w:val="20"/>
    </w:rPr>
  </w:style>
  <w:style w:type="paragraph" w:styleId="af4">
    <w:name w:val="Title"/>
    <w:next w:val="a2"/>
    <w:link w:val="af5"/>
    <w:uiPriority w:val="10"/>
    <w:qFormat/>
    <w:rsid w:val="00AC2BB5"/>
    <w:pPr>
      <w:spacing w:before="220" w:after="220"/>
      <w:jc w:val="center"/>
    </w:pPr>
    <w:rPr>
      <w:rFonts w:eastAsia="Times New Roman"/>
      <w:bCs/>
      <w:sz w:val="22"/>
      <w:szCs w:val="32"/>
      <w:lang w:eastAsia="en-US"/>
    </w:rPr>
  </w:style>
  <w:style w:type="character" w:customStyle="1" w:styleId="af5">
    <w:name w:val="Название Знак"/>
    <w:link w:val="af4"/>
    <w:uiPriority w:val="10"/>
    <w:rsid w:val="00AC2BB5"/>
    <w:rPr>
      <w:rFonts w:eastAsia="Times New Roman"/>
      <w:bCs/>
      <w:sz w:val="22"/>
      <w:szCs w:val="32"/>
      <w:lang w:eastAsia="en-US"/>
    </w:rPr>
  </w:style>
  <w:style w:type="paragraph" w:customStyle="1" w:styleId="af6">
    <w:name w:val="Обозначение"/>
    <w:basedOn w:val="af4"/>
    <w:next w:val="af7"/>
    <w:qFormat/>
    <w:rsid w:val="00146312"/>
    <w:pPr>
      <w:pageBreakBefore/>
      <w:suppressAutoHyphens/>
      <w:spacing w:before="0" w:line="276" w:lineRule="auto"/>
      <w:ind w:left="709" w:right="709"/>
      <w:outlineLvl w:val="0"/>
    </w:pPr>
    <w:rPr>
      <w:b/>
    </w:rPr>
  </w:style>
  <w:style w:type="paragraph" w:customStyle="1" w:styleId="af7">
    <w:name w:val="Курсив"/>
    <w:basedOn w:val="af4"/>
    <w:next w:val="af4"/>
    <w:qFormat/>
    <w:rsid w:val="00146312"/>
    <w:pPr>
      <w:spacing w:before="0" w:after="0"/>
    </w:pPr>
    <w:rPr>
      <w:i/>
    </w:rPr>
  </w:style>
  <w:style w:type="paragraph" w:styleId="af8">
    <w:name w:val="TOC Heading"/>
    <w:basedOn w:val="1"/>
    <w:next w:val="a2"/>
    <w:uiPriority w:val="39"/>
    <w:unhideWhenUsed/>
    <w:rsid w:val="00A30897"/>
    <w:pPr>
      <w:pageBreakBefore w:val="0"/>
      <w:numPr>
        <w:numId w:val="0"/>
      </w:numPr>
      <w:tabs>
        <w:tab w:val="clear" w:pos="1418"/>
      </w:tabs>
      <w:suppressAutoHyphens w:val="0"/>
      <w:spacing w:before="480" w:after="0"/>
      <w:jc w:val="left"/>
      <w:outlineLvl w:val="9"/>
    </w:pPr>
    <w:rPr>
      <w:caps w:val="0"/>
      <w:color w:val="365F91"/>
      <w:sz w:val="28"/>
      <w:lang w:eastAsia="ru-RU"/>
    </w:rPr>
  </w:style>
  <w:style w:type="paragraph" w:styleId="13">
    <w:name w:val="toc 1"/>
    <w:next w:val="a2"/>
    <w:autoRedefine/>
    <w:uiPriority w:val="39"/>
    <w:unhideWhenUsed/>
    <w:rsid w:val="000D0830"/>
    <w:pPr>
      <w:keepLines/>
      <w:tabs>
        <w:tab w:val="left" w:pos="454"/>
        <w:tab w:val="center" w:pos="9072"/>
      </w:tabs>
      <w:spacing w:before="120" w:after="120"/>
      <w:ind w:left="454" w:right="851" w:hanging="454"/>
    </w:pPr>
    <w:rPr>
      <w:sz w:val="22"/>
      <w:szCs w:val="22"/>
      <w:lang w:eastAsia="en-US"/>
    </w:rPr>
  </w:style>
  <w:style w:type="paragraph" w:styleId="21">
    <w:name w:val="toc 2"/>
    <w:next w:val="a2"/>
    <w:autoRedefine/>
    <w:uiPriority w:val="39"/>
    <w:unhideWhenUsed/>
    <w:rsid w:val="009A1D3C"/>
    <w:pPr>
      <w:keepLines/>
      <w:tabs>
        <w:tab w:val="left" w:pos="1021"/>
        <w:tab w:val="center" w:pos="9072"/>
      </w:tabs>
      <w:spacing w:before="120" w:after="120"/>
      <w:ind w:left="1021" w:right="851" w:hanging="567"/>
    </w:pPr>
    <w:rPr>
      <w:sz w:val="22"/>
      <w:szCs w:val="22"/>
      <w:lang w:eastAsia="en-US"/>
    </w:rPr>
  </w:style>
  <w:style w:type="paragraph" w:styleId="31">
    <w:name w:val="toc 3"/>
    <w:next w:val="a2"/>
    <w:autoRedefine/>
    <w:uiPriority w:val="39"/>
    <w:unhideWhenUsed/>
    <w:rsid w:val="009A1D3C"/>
    <w:pPr>
      <w:keepLines/>
      <w:tabs>
        <w:tab w:val="left" w:pos="1588"/>
        <w:tab w:val="center" w:pos="9072"/>
      </w:tabs>
      <w:spacing w:before="120" w:after="120"/>
      <w:ind w:left="1588" w:right="851" w:hanging="794"/>
    </w:pPr>
    <w:rPr>
      <w:sz w:val="22"/>
      <w:szCs w:val="22"/>
      <w:lang w:eastAsia="en-US"/>
    </w:rPr>
  </w:style>
  <w:style w:type="character" w:styleId="af9">
    <w:name w:val="Hyperlink"/>
    <w:uiPriority w:val="99"/>
    <w:unhideWhenUsed/>
    <w:qFormat/>
    <w:rsid w:val="00C0318B"/>
    <w:rPr>
      <w:color w:val="0000FF"/>
      <w:u w:val="none"/>
    </w:rPr>
  </w:style>
  <w:style w:type="paragraph" w:styleId="41">
    <w:name w:val="toc 4"/>
    <w:next w:val="a2"/>
    <w:autoRedefine/>
    <w:uiPriority w:val="39"/>
    <w:unhideWhenUsed/>
    <w:rsid w:val="009A1D3C"/>
    <w:pPr>
      <w:keepLines/>
      <w:tabs>
        <w:tab w:val="left" w:pos="2155"/>
        <w:tab w:val="center" w:pos="9072"/>
      </w:tabs>
      <w:spacing w:before="120" w:after="120"/>
      <w:ind w:left="2155" w:right="851" w:hanging="1021"/>
    </w:pPr>
    <w:rPr>
      <w:sz w:val="22"/>
      <w:szCs w:val="22"/>
      <w:lang w:eastAsia="en-US"/>
    </w:rPr>
  </w:style>
  <w:style w:type="paragraph" w:customStyle="1" w:styleId="14">
    <w:name w:val="Заголовок 1 По центру Без номера"/>
    <w:basedOn w:val="1"/>
    <w:next w:val="a2"/>
    <w:link w:val="15"/>
    <w:qFormat/>
    <w:rsid w:val="00E16F11"/>
    <w:pPr>
      <w:numPr>
        <w:numId w:val="0"/>
      </w:numPr>
      <w:jc w:val="center"/>
    </w:pPr>
  </w:style>
  <w:style w:type="character" w:customStyle="1" w:styleId="15">
    <w:name w:val="Заголовок 1 По центру Без номера Знак"/>
    <w:basedOn w:val="12"/>
    <w:link w:val="14"/>
    <w:rsid w:val="00E16F11"/>
    <w:rPr>
      <w:rFonts w:eastAsia="Times New Roman"/>
      <w:b/>
      <w:bCs/>
      <w:caps/>
      <w:sz w:val="22"/>
      <w:szCs w:val="28"/>
      <w:lang w:eastAsia="en-US"/>
    </w:rPr>
  </w:style>
  <w:style w:type="table" w:styleId="afa">
    <w:name w:val="Table Grid"/>
    <w:basedOn w:val="a4"/>
    <w:uiPriority w:val="99"/>
    <w:rsid w:val="005370FA"/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</w:style>
  <w:style w:type="character" w:customStyle="1" w:styleId="ae">
    <w:name w:val="Абзац списка Знак"/>
    <w:link w:val="a"/>
    <w:uiPriority w:val="34"/>
    <w:rsid w:val="004F7C92"/>
    <w:rPr>
      <w:sz w:val="22"/>
      <w:szCs w:val="22"/>
      <w:lang w:eastAsia="en-US"/>
    </w:rPr>
  </w:style>
  <w:style w:type="paragraph" w:customStyle="1" w:styleId="RNGP">
    <w:name w:val="Обычный_RNGP"/>
    <w:basedOn w:val="a2"/>
    <w:link w:val="RNGP0"/>
    <w:rsid w:val="0026246A"/>
    <w:pPr>
      <w:spacing w:line="240" w:lineRule="auto"/>
    </w:pPr>
    <w:rPr>
      <w:rFonts w:ascii="Times New Roman" w:eastAsia="Calibri" w:hAnsi="Times New Roman"/>
      <w:sz w:val="24"/>
      <w:szCs w:val="28"/>
      <w:lang w:eastAsia="ru-RU"/>
    </w:rPr>
  </w:style>
  <w:style w:type="character" w:customStyle="1" w:styleId="RNGP0">
    <w:name w:val="Обычный_RNGP Знак"/>
    <w:link w:val="RNGP"/>
    <w:locked/>
    <w:rsid w:val="0026246A"/>
    <w:rPr>
      <w:rFonts w:ascii="Times New Roman" w:eastAsia="Calibri" w:hAnsi="Times New Roman"/>
      <w:sz w:val="24"/>
      <w:szCs w:val="28"/>
    </w:rPr>
  </w:style>
  <w:style w:type="paragraph" w:customStyle="1" w:styleId="afb">
    <w:name w:val="Просто абзац"/>
    <w:basedOn w:val="a2"/>
    <w:qFormat/>
    <w:rsid w:val="00847292"/>
    <w:rPr>
      <w:rFonts w:eastAsia="Times New Roman"/>
      <w:szCs w:val="24"/>
      <w:lang w:eastAsia="ru-RU"/>
    </w:rPr>
  </w:style>
  <w:style w:type="numbering" w:styleId="111111">
    <w:name w:val="Outline List 2"/>
    <w:basedOn w:val="a5"/>
    <w:uiPriority w:val="99"/>
    <w:semiHidden/>
    <w:unhideWhenUsed/>
    <w:rsid w:val="00847292"/>
    <w:pPr>
      <w:numPr>
        <w:numId w:val="7"/>
      </w:numPr>
    </w:pPr>
  </w:style>
  <w:style w:type="numbering" w:customStyle="1" w:styleId="1111114">
    <w:name w:val="1 / 1.1 / 1.1.14"/>
    <w:basedOn w:val="a5"/>
    <w:next w:val="111111"/>
    <w:rsid w:val="00C838DD"/>
  </w:style>
  <w:style w:type="paragraph" w:customStyle="1" w:styleId="afc">
    <w:name w:val="Стиль Осн.стиль абз. + по ширине"/>
    <w:basedOn w:val="a2"/>
    <w:uiPriority w:val="99"/>
    <w:rsid w:val="00D570B9"/>
    <w:pPr>
      <w:widowControl w:val="0"/>
      <w:spacing w:line="240" w:lineRule="auto"/>
      <w:ind w:hanging="720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afd">
    <w:name w:val="БЕЗ НУМЕРАЦИИ"/>
    <w:basedOn w:val="a2"/>
    <w:link w:val="16"/>
    <w:rsid w:val="00D570B9"/>
    <w:pPr>
      <w:widowControl w:val="0"/>
      <w:suppressAutoHyphens/>
      <w:spacing w:line="240" w:lineRule="auto"/>
      <w:ind w:firstLine="680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character" w:customStyle="1" w:styleId="16">
    <w:name w:val="БЕЗ НУМЕРАЦИИ Знак1"/>
    <w:link w:val="afd"/>
    <w:rsid w:val="00D570B9"/>
    <w:rPr>
      <w:rFonts w:ascii="Times New Roman" w:eastAsia="Times New Roman" w:hAnsi="Times New Roman"/>
      <w:snapToGrid w:val="0"/>
    </w:rPr>
  </w:style>
  <w:style w:type="numbering" w:customStyle="1" w:styleId="29">
    <w:name w:val="перечисление29"/>
    <w:rsid w:val="00D570B9"/>
    <w:pPr>
      <w:numPr>
        <w:numId w:val="8"/>
      </w:numPr>
    </w:pPr>
  </w:style>
  <w:style w:type="character" w:styleId="afe">
    <w:name w:val="FollowedHyperlink"/>
    <w:basedOn w:val="a3"/>
    <w:uiPriority w:val="99"/>
    <w:semiHidden/>
    <w:unhideWhenUsed/>
    <w:rsid w:val="00520A99"/>
    <w:rPr>
      <w:color w:val="800080" w:themeColor="followedHyperlink"/>
      <w:u w:val="single"/>
    </w:rPr>
  </w:style>
  <w:style w:type="character" w:customStyle="1" w:styleId="af1">
    <w:name w:val="Название объекта Знак"/>
    <w:link w:val="af0"/>
    <w:uiPriority w:val="35"/>
    <w:rsid w:val="00967C0B"/>
    <w:rPr>
      <w:rFonts w:eastAsia="Calibri"/>
      <w:b/>
      <w:bCs/>
      <w:lang w:eastAsia="en-US"/>
    </w:rPr>
  </w:style>
  <w:style w:type="paragraph" w:styleId="aff">
    <w:name w:val="Body Text Indent"/>
    <w:aliases w:val="Основной текст 1,Основной текст с отступом Знак1,Основной текст с отступом Знак Знак,Основной текст с отступом Знак1 Знак Знак"/>
    <w:basedOn w:val="a2"/>
    <w:link w:val="22"/>
    <w:rsid w:val="007404F9"/>
    <w:pPr>
      <w:spacing w:after="120"/>
      <w:ind w:left="283"/>
    </w:pPr>
    <w:rPr>
      <w:rFonts w:eastAsia="Calibri"/>
      <w:szCs w:val="24"/>
    </w:rPr>
  </w:style>
  <w:style w:type="character" w:customStyle="1" w:styleId="aff0">
    <w:name w:val="Основной текст с отступом Знак"/>
    <w:basedOn w:val="a3"/>
    <w:uiPriority w:val="99"/>
    <w:semiHidden/>
    <w:rsid w:val="007404F9"/>
    <w:rPr>
      <w:sz w:val="22"/>
      <w:szCs w:val="22"/>
      <w:lang w:eastAsia="en-US"/>
    </w:rPr>
  </w:style>
  <w:style w:type="character" w:customStyle="1" w:styleId="22">
    <w:name w:val="Основной текст с отступом Знак2"/>
    <w:aliases w:val="Основной текст 1 Знак,Основной текст с отступом Знак1 Знак,Основной текст с отступом Знак Знак Знак,Основной текст с отступом Знак1 Знак Знак Знак"/>
    <w:link w:val="aff"/>
    <w:rsid w:val="007404F9"/>
    <w:rPr>
      <w:rFonts w:eastAsia="Calibri"/>
      <w:sz w:val="22"/>
      <w:szCs w:val="24"/>
      <w:lang w:eastAsia="en-US"/>
    </w:rPr>
  </w:style>
  <w:style w:type="paragraph" w:customStyle="1" w:styleId="IG">
    <w:name w:val="Обычный_IG"/>
    <w:basedOn w:val="a2"/>
    <w:link w:val="IG0"/>
    <w:rsid w:val="00DB6308"/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IG0">
    <w:name w:val="Обычный_IG Знак"/>
    <w:link w:val="IG"/>
    <w:rsid w:val="00DB6308"/>
    <w:rPr>
      <w:rFonts w:ascii="Times New Roman" w:eastAsia="Times New Roman" w:hAnsi="Times New Roman"/>
      <w:sz w:val="28"/>
      <w:szCs w:val="28"/>
    </w:rPr>
  </w:style>
  <w:style w:type="paragraph" w:customStyle="1" w:styleId="11">
    <w:name w:val="Основной текст1"/>
    <w:basedOn w:val="aff1"/>
    <w:rsid w:val="00103236"/>
    <w:pPr>
      <w:numPr>
        <w:numId w:val="9"/>
      </w:numPr>
      <w:tabs>
        <w:tab w:val="clear" w:pos="624"/>
      </w:tabs>
      <w:spacing w:after="0" w:line="240" w:lineRule="auto"/>
      <w:ind w:left="992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1">
    <w:name w:val="Body Text"/>
    <w:basedOn w:val="a2"/>
    <w:link w:val="aff2"/>
    <w:uiPriority w:val="99"/>
    <w:unhideWhenUsed/>
    <w:rsid w:val="00103236"/>
    <w:pPr>
      <w:spacing w:after="120"/>
    </w:pPr>
  </w:style>
  <w:style w:type="character" w:customStyle="1" w:styleId="aff2">
    <w:name w:val="Основной текст Знак"/>
    <w:basedOn w:val="a3"/>
    <w:link w:val="aff1"/>
    <w:uiPriority w:val="99"/>
    <w:rsid w:val="00103236"/>
    <w:rPr>
      <w:sz w:val="22"/>
      <w:szCs w:val="22"/>
      <w:lang w:eastAsia="en-US"/>
    </w:rPr>
  </w:style>
  <w:style w:type="paragraph" w:styleId="23">
    <w:name w:val="Body Text Indent 2"/>
    <w:basedOn w:val="a2"/>
    <w:link w:val="24"/>
    <w:uiPriority w:val="99"/>
    <w:semiHidden/>
    <w:unhideWhenUsed/>
    <w:rsid w:val="0010323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3"/>
    <w:link w:val="23"/>
    <w:uiPriority w:val="99"/>
    <w:semiHidden/>
    <w:rsid w:val="00103236"/>
    <w:rPr>
      <w:sz w:val="22"/>
      <w:szCs w:val="22"/>
      <w:lang w:eastAsia="en-US"/>
    </w:rPr>
  </w:style>
  <w:style w:type="paragraph" w:customStyle="1" w:styleId="aff3">
    <w:name w:val="Обычный текст"/>
    <w:basedOn w:val="a2"/>
    <w:link w:val="aff4"/>
    <w:uiPriority w:val="99"/>
    <w:qFormat/>
    <w:rsid w:val="00C65873"/>
    <w:pPr>
      <w:spacing w:line="240" w:lineRule="auto"/>
      <w:ind w:left="284" w:right="142" w:firstLine="567"/>
    </w:pPr>
    <w:rPr>
      <w:rFonts w:eastAsia="Times New Roman" w:cs="Arial"/>
      <w:kern w:val="24"/>
      <w:sz w:val="24"/>
      <w:szCs w:val="20"/>
      <w:lang w:eastAsia="ru-RU"/>
    </w:rPr>
  </w:style>
  <w:style w:type="character" w:customStyle="1" w:styleId="aff4">
    <w:name w:val="Обычный текст Знак"/>
    <w:link w:val="aff3"/>
    <w:uiPriority w:val="99"/>
    <w:rsid w:val="00C65873"/>
    <w:rPr>
      <w:rFonts w:eastAsia="Times New Roman" w:cs="Arial"/>
      <w:kern w:val="24"/>
      <w:sz w:val="24"/>
    </w:rPr>
  </w:style>
  <w:style w:type="paragraph" w:styleId="aff5">
    <w:name w:val="Normal (Web)"/>
    <w:basedOn w:val="a2"/>
    <w:uiPriority w:val="99"/>
    <w:semiHidden/>
    <w:unhideWhenUsed/>
    <w:rsid w:val="0021711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8924A3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ff6">
    <w:name w:val="Основной текст_"/>
    <w:link w:val="42"/>
    <w:rsid w:val="008924A3"/>
    <w:rPr>
      <w:sz w:val="23"/>
      <w:szCs w:val="23"/>
      <w:shd w:val="clear" w:color="auto" w:fill="FFFFFF"/>
    </w:rPr>
  </w:style>
  <w:style w:type="paragraph" w:customStyle="1" w:styleId="42">
    <w:name w:val="Основной текст4"/>
    <w:basedOn w:val="a2"/>
    <w:link w:val="aff6"/>
    <w:rsid w:val="008924A3"/>
    <w:pPr>
      <w:shd w:val="clear" w:color="auto" w:fill="FFFFFF"/>
      <w:spacing w:before="780" w:after="1680" w:line="0" w:lineRule="atLeast"/>
      <w:ind w:hanging="720"/>
      <w:jc w:val="left"/>
    </w:pPr>
    <w:rPr>
      <w:sz w:val="23"/>
      <w:szCs w:val="23"/>
      <w:lang w:eastAsia="ru-RU"/>
    </w:rPr>
  </w:style>
  <w:style w:type="paragraph" w:styleId="aff7">
    <w:name w:val="No Spacing"/>
    <w:uiPriority w:val="1"/>
    <w:qFormat/>
    <w:rsid w:val="0085316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/>
    <w:lsdException w:name="Hyperlink" w:qFormat="1"/>
    <w:lsdException w:name="Strong" w:semiHidden="0" w:uiPriority="22" w:unhideWhenUsed="0"/>
    <w:lsdException w:name="Emphasis" w:semiHidden="0" w:uiPriority="2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a2">
    <w:name w:val="Normal"/>
    <w:qFormat/>
    <w:rsid w:val="00B74063"/>
    <w:pPr>
      <w:spacing w:line="360" w:lineRule="auto"/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aliases w:val="новая страница,раздел,Заголовок 01, раздел,раздел Знак, раздел Знак,раздел Знак Знак,iiaay no?aieoa,?acaae,OG Heading 1,Заголовок 1 Знак1,Заголовок 1 Знак2,Заголовок 1 Знак1 Знак2,новая страница Знак1,Заголовок 1 Знак1 Знак Знак2,H1"/>
    <w:next w:val="a2"/>
    <w:link w:val="12"/>
    <w:uiPriority w:val="9"/>
    <w:qFormat/>
    <w:rsid w:val="00A93D8C"/>
    <w:pPr>
      <w:keepNext/>
      <w:keepLines/>
      <w:pageBreakBefore/>
      <w:numPr>
        <w:numId w:val="1"/>
      </w:numPr>
      <w:tabs>
        <w:tab w:val="left" w:pos="1140"/>
        <w:tab w:val="left" w:pos="1418"/>
      </w:tabs>
      <w:suppressAutoHyphens/>
      <w:spacing w:after="220" w:line="276" w:lineRule="auto"/>
      <w:ind w:right="709"/>
      <w:jc w:val="both"/>
      <w:outlineLvl w:val="0"/>
    </w:pPr>
    <w:rPr>
      <w:rFonts w:eastAsia="Times New Roman"/>
      <w:b/>
      <w:bCs/>
      <w:caps/>
      <w:sz w:val="22"/>
      <w:szCs w:val="28"/>
      <w:lang w:eastAsia="en-US"/>
    </w:rPr>
  </w:style>
  <w:style w:type="paragraph" w:styleId="2">
    <w:name w:val="heading 2"/>
    <w:aliases w:val="Знак2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Зн,заголовок"/>
    <w:next w:val="a2"/>
    <w:link w:val="20"/>
    <w:uiPriority w:val="9"/>
    <w:unhideWhenUsed/>
    <w:qFormat/>
    <w:rsid w:val="00FD63B8"/>
    <w:pPr>
      <w:keepNext/>
      <w:keepLines/>
      <w:numPr>
        <w:ilvl w:val="1"/>
        <w:numId w:val="1"/>
      </w:numPr>
      <w:tabs>
        <w:tab w:val="left" w:pos="1287"/>
        <w:tab w:val="left" w:pos="1418"/>
      </w:tabs>
      <w:suppressAutoHyphens/>
      <w:spacing w:before="220" w:after="220" w:line="276" w:lineRule="auto"/>
      <w:ind w:right="709"/>
      <w:jc w:val="both"/>
      <w:outlineLvl w:val="1"/>
    </w:pPr>
    <w:rPr>
      <w:rFonts w:eastAsia="Times New Roman"/>
      <w:b/>
      <w:bCs/>
      <w:sz w:val="22"/>
      <w:szCs w:val="26"/>
      <w:lang w:eastAsia="en-US"/>
    </w:rPr>
  </w:style>
  <w:style w:type="paragraph" w:styleId="3">
    <w:name w:val="heading 3"/>
    <w:aliases w:val="H3,1.1.1.,Заголовок 3 Знак + 12 пт,не курсив,Междустр.интервал:  полуторн...,Engineer Z 1.1.1,@Заголовок 3,- 1.1.1,Пункт,- 1.1.11,- 1.1.12,- 1.1.13,- 1.1.14,RNGP3,Заголовок 3 Знак1 Знак1,Заголовок 3 Знак Знак Знак,- 1.1,- 1.1.1 Знак, 1.1.1."/>
    <w:next w:val="a2"/>
    <w:link w:val="30"/>
    <w:uiPriority w:val="9"/>
    <w:unhideWhenUsed/>
    <w:qFormat/>
    <w:rsid w:val="00FD63B8"/>
    <w:pPr>
      <w:keepNext/>
      <w:keepLines/>
      <w:numPr>
        <w:ilvl w:val="2"/>
        <w:numId w:val="1"/>
      </w:numPr>
      <w:tabs>
        <w:tab w:val="left" w:pos="1429"/>
      </w:tabs>
      <w:suppressAutoHyphens/>
      <w:spacing w:before="220" w:after="220" w:line="276" w:lineRule="auto"/>
      <w:ind w:left="1418" w:right="709"/>
      <w:jc w:val="both"/>
      <w:outlineLvl w:val="2"/>
    </w:pPr>
    <w:rPr>
      <w:rFonts w:eastAsia="Times New Roman"/>
      <w:b/>
      <w:bCs/>
      <w:i/>
      <w:sz w:val="22"/>
      <w:szCs w:val="22"/>
      <w:lang w:eastAsia="en-US"/>
    </w:rPr>
  </w:style>
  <w:style w:type="paragraph" w:styleId="4">
    <w:name w:val="heading 4"/>
    <w:aliases w:val=" Знак8,Знак8,H4,@Заголовок 4,Подпункт,. (A.),OG Heading 4,RNGP4,Подпункт Знак"/>
    <w:next w:val="a2"/>
    <w:link w:val="40"/>
    <w:uiPriority w:val="9"/>
    <w:unhideWhenUsed/>
    <w:qFormat/>
    <w:rsid w:val="00FD63B8"/>
    <w:pPr>
      <w:keepNext/>
      <w:keepLines/>
      <w:numPr>
        <w:ilvl w:val="3"/>
        <w:numId w:val="1"/>
      </w:numPr>
      <w:tabs>
        <w:tab w:val="left" w:pos="1571"/>
        <w:tab w:val="left" w:pos="1701"/>
      </w:tabs>
      <w:suppressAutoHyphens/>
      <w:spacing w:before="220" w:after="220" w:line="276" w:lineRule="auto"/>
      <w:ind w:right="709"/>
      <w:jc w:val="both"/>
      <w:outlineLvl w:val="3"/>
    </w:pPr>
    <w:rPr>
      <w:rFonts w:eastAsia="Times New Roman"/>
      <w:bCs/>
      <w:i/>
      <w:iCs/>
      <w:sz w:val="22"/>
      <w:szCs w:val="22"/>
      <w:lang w:eastAsia="en-US"/>
    </w:rPr>
  </w:style>
  <w:style w:type="paragraph" w:styleId="5">
    <w:name w:val="heading 5"/>
    <w:aliases w:val="H5,@Заголовок 5,Block Label,Underline,Block Label1,Block Label2,Block Label3,Block Label11,Block Label21,Block Label4,Block Label12,Block Label22,Block Label5,Block Label13,Block Label23,Block Label6,Block Label7,Block Label8,RNGP5, Знак7"/>
    <w:basedOn w:val="a2"/>
    <w:next w:val="a2"/>
    <w:link w:val="50"/>
    <w:uiPriority w:val="9"/>
    <w:unhideWhenUsed/>
    <w:qFormat/>
    <w:rsid w:val="00921579"/>
    <w:pPr>
      <w:keepNext/>
      <w:keepLines/>
      <w:numPr>
        <w:ilvl w:val="4"/>
        <w:numId w:val="1"/>
      </w:numPr>
      <w:spacing w:before="200"/>
      <w:outlineLvl w:val="4"/>
    </w:pPr>
    <w:rPr>
      <w:rFonts w:eastAsia="Times New Roman"/>
      <w:color w:val="243F60"/>
    </w:rPr>
  </w:style>
  <w:style w:type="paragraph" w:styleId="6">
    <w:name w:val="heading 6"/>
    <w:aliases w:val=" Знак6,Знак6,H6,@Заголовок 6,RNGP6,Таблица №"/>
    <w:basedOn w:val="a2"/>
    <w:next w:val="a2"/>
    <w:link w:val="60"/>
    <w:uiPriority w:val="9"/>
    <w:unhideWhenUsed/>
    <w:qFormat/>
    <w:rsid w:val="00921579"/>
    <w:pPr>
      <w:keepNext/>
      <w:keepLines/>
      <w:numPr>
        <w:ilvl w:val="5"/>
        <w:numId w:val="1"/>
      </w:numPr>
      <w:spacing w:before="200"/>
      <w:outlineLvl w:val="5"/>
    </w:pPr>
    <w:rPr>
      <w:rFonts w:eastAsia="Times New Roman"/>
      <w:i/>
      <w:iCs/>
      <w:color w:val="243F60"/>
    </w:rPr>
  </w:style>
  <w:style w:type="paragraph" w:styleId="7">
    <w:name w:val="heading 7"/>
    <w:aliases w:val=" Знак5,Знак5,@Заголовок 7,RNGP7"/>
    <w:basedOn w:val="a2"/>
    <w:next w:val="a2"/>
    <w:link w:val="70"/>
    <w:uiPriority w:val="9"/>
    <w:unhideWhenUsed/>
    <w:qFormat/>
    <w:rsid w:val="00921579"/>
    <w:pPr>
      <w:keepNext/>
      <w:keepLines/>
      <w:numPr>
        <w:ilvl w:val="6"/>
        <w:numId w:val="1"/>
      </w:numPr>
      <w:spacing w:before="200"/>
      <w:outlineLvl w:val="6"/>
    </w:pPr>
    <w:rPr>
      <w:rFonts w:eastAsia="Times New Roman"/>
      <w:i/>
      <w:iCs/>
      <w:color w:val="404040"/>
    </w:rPr>
  </w:style>
  <w:style w:type="paragraph" w:styleId="8">
    <w:name w:val="heading 8"/>
    <w:aliases w:val=" Знак4,Знак4,@Заголовок 8,RNGP8,Знак81"/>
    <w:basedOn w:val="a2"/>
    <w:next w:val="a2"/>
    <w:link w:val="80"/>
    <w:uiPriority w:val="9"/>
    <w:unhideWhenUsed/>
    <w:qFormat/>
    <w:rsid w:val="00921579"/>
    <w:pPr>
      <w:keepNext/>
      <w:keepLines/>
      <w:numPr>
        <w:ilvl w:val="7"/>
        <w:numId w:val="1"/>
      </w:numPr>
      <w:spacing w:before="200"/>
      <w:outlineLvl w:val="7"/>
    </w:pPr>
    <w:rPr>
      <w:rFonts w:eastAsia="Times New Roman"/>
      <w:color w:val="404040"/>
      <w:sz w:val="20"/>
      <w:szCs w:val="20"/>
    </w:rPr>
  </w:style>
  <w:style w:type="paragraph" w:styleId="9">
    <w:name w:val="heading 9"/>
    <w:aliases w:val=" Знак3,@Заголовок 9,Заголовок 90,RNGP9,Знак3, Heading 9 NOT IN USE,Not in use,Heading 9"/>
    <w:basedOn w:val="a2"/>
    <w:next w:val="a2"/>
    <w:link w:val="90"/>
    <w:uiPriority w:val="9"/>
    <w:unhideWhenUsed/>
    <w:qFormat/>
    <w:rsid w:val="00921579"/>
    <w:pPr>
      <w:keepNext/>
      <w:keepLines/>
      <w:numPr>
        <w:ilvl w:val="8"/>
        <w:numId w:val="1"/>
      </w:numPr>
      <w:spacing w:before="20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ВерхКолонтитул,header-first,HeaderPort,??????? ??????????,Верхний колонтитул1,h"/>
    <w:basedOn w:val="a7"/>
    <w:link w:val="a8"/>
    <w:unhideWhenUsed/>
    <w:qFormat/>
    <w:rsid w:val="0027725E"/>
    <w:pPr>
      <w:tabs>
        <w:tab w:val="center" w:pos="4677"/>
      </w:tabs>
    </w:pPr>
  </w:style>
  <w:style w:type="character" w:customStyle="1" w:styleId="a8">
    <w:name w:val="Верхний колонтитул Знак"/>
    <w:aliases w:val="ВерхКолонтитул Знак,header-first Знак,HeaderPort Знак,??????? ?????????? Знак,Верхний колонтитул1 Знак,h Знак"/>
    <w:link w:val="a6"/>
    <w:rsid w:val="0027725E"/>
    <w:rPr>
      <w:szCs w:val="22"/>
      <w:lang w:eastAsia="en-US"/>
    </w:rPr>
  </w:style>
  <w:style w:type="paragraph" w:styleId="a7">
    <w:name w:val="footer"/>
    <w:link w:val="a9"/>
    <w:unhideWhenUsed/>
    <w:qFormat/>
    <w:rsid w:val="00AC2BB5"/>
    <w:pPr>
      <w:tabs>
        <w:tab w:val="right" w:pos="9355"/>
      </w:tabs>
    </w:pPr>
    <w:rPr>
      <w:szCs w:val="22"/>
      <w:lang w:eastAsia="en-US"/>
    </w:rPr>
  </w:style>
  <w:style w:type="character" w:customStyle="1" w:styleId="a9">
    <w:name w:val="Нижний колонтитул Знак"/>
    <w:link w:val="a7"/>
    <w:rsid w:val="00AC2BB5"/>
    <w:rPr>
      <w:szCs w:val="22"/>
      <w:lang w:eastAsia="en-US"/>
    </w:rPr>
  </w:style>
  <w:style w:type="paragraph" w:customStyle="1" w:styleId="aa">
    <w:name w:val="Титул"/>
    <w:link w:val="ab"/>
    <w:qFormat/>
    <w:rsid w:val="00AC2BB5"/>
    <w:pPr>
      <w:suppressAutoHyphens/>
      <w:jc w:val="center"/>
    </w:pPr>
    <w:rPr>
      <w:rFonts w:eastAsia="Times New Roman"/>
      <w:b/>
      <w:bCs/>
      <w:sz w:val="32"/>
      <w:szCs w:val="22"/>
      <w:lang w:eastAsia="en-US"/>
    </w:rPr>
  </w:style>
  <w:style w:type="paragraph" w:customStyle="1" w:styleId="ac">
    <w:name w:val="Таблица"/>
    <w:link w:val="ad"/>
    <w:qFormat/>
    <w:rsid w:val="00AC2BB5"/>
    <w:pPr>
      <w:jc w:val="both"/>
    </w:pPr>
    <w:rPr>
      <w:rFonts w:eastAsia="Times New Roman"/>
      <w:sz w:val="22"/>
      <w:szCs w:val="22"/>
      <w:lang w:eastAsia="en-US"/>
    </w:rPr>
  </w:style>
  <w:style w:type="character" w:customStyle="1" w:styleId="ab">
    <w:name w:val="Титул Знак"/>
    <w:link w:val="aa"/>
    <w:rsid w:val="00AC2BB5"/>
    <w:rPr>
      <w:rFonts w:eastAsia="Times New Roman"/>
      <w:b/>
      <w:bCs/>
      <w:sz w:val="32"/>
      <w:szCs w:val="22"/>
      <w:lang w:eastAsia="en-US"/>
    </w:rPr>
  </w:style>
  <w:style w:type="character" w:customStyle="1" w:styleId="12">
    <w:name w:val="Заголовок 1 Знак"/>
    <w:aliases w:val="новая страница Знак,раздел Знак1,Заголовок 01 Знак, раздел Знак1,раздел Знак Знак1, раздел Знак Знак,раздел Знак Знак Знак,iiaay no?aieoa Знак,?acaae Знак,OG Heading 1 Знак,Заголовок 1 Знак1 Знак,Заголовок 1 Знак2 Знак,H1 Знак"/>
    <w:link w:val="1"/>
    <w:uiPriority w:val="9"/>
    <w:rsid w:val="00A93D8C"/>
    <w:rPr>
      <w:rFonts w:eastAsia="Times New Roman"/>
      <w:b/>
      <w:bCs/>
      <w:caps/>
      <w:sz w:val="22"/>
      <w:szCs w:val="28"/>
      <w:lang w:eastAsia="en-US"/>
    </w:rPr>
  </w:style>
  <w:style w:type="character" w:customStyle="1" w:styleId="ad">
    <w:name w:val="Таблица Знак"/>
    <w:link w:val="ac"/>
    <w:rsid w:val="00AC2BB5"/>
    <w:rPr>
      <w:rFonts w:eastAsia="Times New Roman"/>
      <w:sz w:val="22"/>
      <w:szCs w:val="22"/>
      <w:lang w:eastAsia="en-US"/>
    </w:rPr>
  </w:style>
  <w:style w:type="character" w:customStyle="1" w:styleId="20">
    <w:name w:val="Заголовок 2 Знак"/>
    <w:aliases w:val="Знак2 Знак1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нак Знак1 Знак1 Знак"/>
    <w:link w:val="2"/>
    <w:uiPriority w:val="9"/>
    <w:rsid w:val="00FD63B8"/>
    <w:rPr>
      <w:rFonts w:eastAsia="Times New Roman"/>
      <w:b/>
      <w:bCs/>
      <w:sz w:val="22"/>
      <w:szCs w:val="26"/>
      <w:lang w:eastAsia="en-US"/>
    </w:rPr>
  </w:style>
  <w:style w:type="character" w:customStyle="1" w:styleId="30">
    <w:name w:val="Заголовок 3 Знак"/>
    <w:aliases w:val="H3 Знак,1.1.1. Знак,Заголовок 3 Знак + 12 пт Знак,не курсив Знак,Междустр.интервал:  полуторн... Знак,Engineer Z 1.1.1 Знак,@Заголовок 3 Знак,- 1.1.1 Знак1,Пункт Знак,- 1.1.11 Знак,- 1.1.12 Знак,- 1.1.13 Знак,- 1.1.14 Знак,RNGP3 Знак"/>
    <w:link w:val="3"/>
    <w:uiPriority w:val="9"/>
    <w:rsid w:val="00FD63B8"/>
    <w:rPr>
      <w:rFonts w:eastAsia="Times New Roman"/>
      <w:b/>
      <w:bCs/>
      <w:i/>
      <w:sz w:val="22"/>
      <w:szCs w:val="22"/>
      <w:lang w:eastAsia="en-US"/>
    </w:rPr>
  </w:style>
  <w:style w:type="character" w:customStyle="1" w:styleId="40">
    <w:name w:val="Заголовок 4 Знак"/>
    <w:aliases w:val=" Знак8 Знак,Знак8 Знак,H4 Знак,@Заголовок 4 Знак,Подпункт Знак1,. (A.) Знак,OG Heading 4 Знак,RNGP4 Знак,Подпункт Знак Знак"/>
    <w:link w:val="4"/>
    <w:uiPriority w:val="9"/>
    <w:rsid w:val="00FD63B8"/>
    <w:rPr>
      <w:rFonts w:eastAsia="Times New Roman"/>
      <w:bCs/>
      <w:i/>
      <w:iCs/>
      <w:sz w:val="22"/>
      <w:szCs w:val="22"/>
      <w:lang w:eastAsia="en-US"/>
    </w:rPr>
  </w:style>
  <w:style w:type="character" w:customStyle="1" w:styleId="50">
    <w:name w:val="Заголовок 5 Знак"/>
    <w:aliases w:val="H5 Знак,@Заголовок 5 Знак,Block Label Знак,Underline Знак,Block Label1 Знак,Block Label2 Знак,Block Label3 Знак,Block Label11 Знак,Block Label21 Знак,Block Label4 Знак,Block Label12 Знак,Block Label22 Знак,Block Label5 Знак,RNGP5 Знак"/>
    <w:link w:val="5"/>
    <w:uiPriority w:val="9"/>
    <w:rsid w:val="00921579"/>
    <w:rPr>
      <w:rFonts w:eastAsia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aliases w:val=" Знак6 Знак,Знак6 Знак,H6 Знак,@Заголовок 6 Знак,RNGP6 Знак,Таблица № Знак"/>
    <w:link w:val="6"/>
    <w:uiPriority w:val="9"/>
    <w:rsid w:val="00921579"/>
    <w:rPr>
      <w:rFonts w:eastAsia="Times New Roman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aliases w:val=" Знак5 Знак,Знак5 Знак,@Заголовок 7 Знак,RNGP7 Знак"/>
    <w:link w:val="7"/>
    <w:uiPriority w:val="9"/>
    <w:rsid w:val="00921579"/>
    <w:rPr>
      <w:rFonts w:eastAsia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aliases w:val=" Знак4 Знак,Знак4 Знак,@Заголовок 8 Знак,RNGP8 Знак,Знак81 Знак"/>
    <w:link w:val="8"/>
    <w:uiPriority w:val="9"/>
    <w:rsid w:val="00921579"/>
    <w:rPr>
      <w:rFonts w:eastAsia="Times New Roman"/>
      <w:color w:val="404040"/>
      <w:lang w:eastAsia="en-US"/>
    </w:rPr>
  </w:style>
  <w:style w:type="character" w:customStyle="1" w:styleId="90">
    <w:name w:val="Заголовок 9 Знак"/>
    <w:aliases w:val=" Знак3 Знак,@Заголовок 9 Знак,Заголовок 90 Знак,RNGP9 Знак,Знак3 Знак, Heading 9 NOT IN USE Знак,Not in use Знак,Heading 9 Знак"/>
    <w:link w:val="9"/>
    <w:uiPriority w:val="9"/>
    <w:rsid w:val="00921579"/>
    <w:rPr>
      <w:rFonts w:eastAsia="Times New Roman"/>
      <w:i/>
      <w:iCs/>
      <w:color w:val="404040"/>
      <w:lang w:eastAsia="en-US"/>
    </w:rPr>
  </w:style>
  <w:style w:type="paragraph" w:customStyle="1" w:styleId="a0">
    <w:name w:val="Абзац буквенного списка"/>
    <w:qFormat/>
    <w:rsid w:val="00727EB3"/>
    <w:pPr>
      <w:numPr>
        <w:numId w:val="2"/>
      </w:numPr>
      <w:tabs>
        <w:tab w:val="left" w:pos="992"/>
      </w:tabs>
      <w:spacing w:line="360" w:lineRule="auto"/>
      <w:jc w:val="both"/>
    </w:pPr>
    <w:rPr>
      <w:sz w:val="22"/>
      <w:szCs w:val="22"/>
      <w:lang w:eastAsia="en-US"/>
    </w:rPr>
  </w:style>
  <w:style w:type="paragraph" w:customStyle="1" w:styleId="a1">
    <w:name w:val="Абзац нумерованного списка"/>
    <w:qFormat/>
    <w:rsid w:val="00727EB3"/>
    <w:pPr>
      <w:numPr>
        <w:ilvl w:val="1"/>
        <w:numId w:val="2"/>
      </w:numPr>
      <w:tabs>
        <w:tab w:val="left" w:pos="1276"/>
      </w:tabs>
      <w:spacing w:line="360" w:lineRule="auto"/>
      <w:jc w:val="both"/>
    </w:pPr>
    <w:rPr>
      <w:sz w:val="22"/>
      <w:szCs w:val="22"/>
      <w:lang w:eastAsia="en-US"/>
    </w:rPr>
  </w:style>
  <w:style w:type="paragraph" w:styleId="a">
    <w:name w:val="List Paragraph"/>
    <w:link w:val="ae"/>
    <w:uiPriority w:val="34"/>
    <w:qFormat/>
    <w:rsid w:val="00AC2BB5"/>
    <w:pPr>
      <w:numPr>
        <w:numId w:val="4"/>
      </w:numPr>
      <w:spacing w:line="360" w:lineRule="auto"/>
      <w:contextualSpacing/>
      <w:jc w:val="both"/>
    </w:pPr>
    <w:rPr>
      <w:sz w:val="22"/>
      <w:szCs w:val="22"/>
      <w:lang w:eastAsia="en-US"/>
    </w:rPr>
  </w:style>
  <w:style w:type="paragraph" w:customStyle="1" w:styleId="af">
    <w:name w:val="Таблица + по центру"/>
    <w:basedOn w:val="ac"/>
    <w:rsid w:val="00DF6CFE"/>
    <w:pPr>
      <w:jc w:val="center"/>
    </w:pPr>
  </w:style>
  <w:style w:type="numbering" w:customStyle="1" w:styleId="10">
    <w:name w:val="а)1)"/>
    <w:uiPriority w:val="99"/>
    <w:rsid w:val="00DF6CFE"/>
    <w:pPr>
      <w:numPr>
        <w:numId w:val="3"/>
      </w:numPr>
    </w:pPr>
  </w:style>
  <w:style w:type="paragraph" w:styleId="af0">
    <w:name w:val="caption"/>
    <w:next w:val="a2"/>
    <w:link w:val="af1"/>
    <w:uiPriority w:val="35"/>
    <w:qFormat/>
    <w:rsid w:val="002679D9"/>
    <w:pPr>
      <w:spacing w:before="220" w:line="360" w:lineRule="auto"/>
      <w:ind w:left="1588" w:hanging="1588"/>
      <w:jc w:val="both"/>
    </w:pPr>
    <w:rPr>
      <w:rFonts w:eastAsia="Calibri"/>
      <w:b/>
      <w:bCs/>
      <w:lang w:eastAsia="en-US"/>
    </w:rPr>
  </w:style>
  <w:style w:type="paragraph" w:styleId="af2">
    <w:name w:val="Balloon Text"/>
    <w:basedOn w:val="a2"/>
    <w:link w:val="af3"/>
    <w:uiPriority w:val="99"/>
    <w:semiHidden/>
    <w:unhideWhenUsed/>
    <w:rsid w:val="00DF6C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DF6CFE"/>
    <w:rPr>
      <w:rFonts w:ascii="Tahoma" w:hAnsi="Tahoma" w:cs="Tahoma"/>
      <w:sz w:val="16"/>
      <w:szCs w:val="16"/>
    </w:rPr>
  </w:style>
  <w:style w:type="paragraph" w:customStyle="1" w:styleId="100">
    <w:name w:val="Стиль Заголовок 1 + По центру Слева:  0 см Первая строка:  0 см"/>
    <w:basedOn w:val="1"/>
    <w:next w:val="a2"/>
    <w:rsid w:val="00F84947"/>
    <w:pPr>
      <w:tabs>
        <w:tab w:val="clear" w:pos="1140"/>
        <w:tab w:val="num" w:pos="1141"/>
      </w:tabs>
      <w:ind w:left="0" w:firstLine="0"/>
      <w:jc w:val="center"/>
    </w:pPr>
    <w:rPr>
      <w:szCs w:val="20"/>
    </w:rPr>
  </w:style>
  <w:style w:type="paragraph" w:styleId="af4">
    <w:name w:val="Title"/>
    <w:next w:val="a2"/>
    <w:link w:val="af5"/>
    <w:uiPriority w:val="10"/>
    <w:qFormat/>
    <w:rsid w:val="00AC2BB5"/>
    <w:pPr>
      <w:spacing w:before="220" w:after="220"/>
      <w:jc w:val="center"/>
    </w:pPr>
    <w:rPr>
      <w:rFonts w:eastAsia="Times New Roman"/>
      <w:bCs/>
      <w:sz w:val="22"/>
      <w:szCs w:val="32"/>
      <w:lang w:eastAsia="en-US"/>
    </w:rPr>
  </w:style>
  <w:style w:type="character" w:customStyle="1" w:styleId="af5">
    <w:name w:val="Название Знак"/>
    <w:link w:val="af4"/>
    <w:uiPriority w:val="10"/>
    <w:rsid w:val="00AC2BB5"/>
    <w:rPr>
      <w:rFonts w:eastAsia="Times New Roman"/>
      <w:bCs/>
      <w:sz w:val="22"/>
      <w:szCs w:val="32"/>
      <w:lang w:eastAsia="en-US"/>
    </w:rPr>
  </w:style>
  <w:style w:type="paragraph" w:customStyle="1" w:styleId="af6">
    <w:name w:val="Обозначение"/>
    <w:basedOn w:val="af4"/>
    <w:next w:val="af7"/>
    <w:qFormat/>
    <w:rsid w:val="00146312"/>
    <w:pPr>
      <w:pageBreakBefore/>
      <w:suppressAutoHyphens/>
      <w:spacing w:before="0" w:line="276" w:lineRule="auto"/>
      <w:ind w:left="709" w:right="709"/>
      <w:outlineLvl w:val="0"/>
    </w:pPr>
    <w:rPr>
      <w:b/>
    </w:rPr>
  </w:style>
  <w:style w:type="paragraph" w:customStyle="1" w:styleId="af7">
    <w:name w:val="Курсив"/>
    <w:basedOn w:val="af4"/>
    <w:next w:val="af4"/>
    <w:qFormat/>
    <w:rsid w:val="00146312"/>
    <w:pPr>
      <w:spacing w:before="0" w:after="0"/>
    </w:pPr>
    <w:rPr>
      <w:i/>
    </w:rPr>
  </w:style>
  <w:style w:type="paragraph" w:styleId="af8">
    <w:name w:val="TOC Heading"/>
    <w:basedOn w:val="1"/>
    <w:next w:val="a2"/>
    <w:uiPriority w:val="39"/>
    <w:unhideWhenUsed/>
    <w:rsid w:val="00A30897"/>
    <w:pPr>
      <w:pageBreakBefore w:val="0"/>
      <w:numPr>
        <w:numId w:val="0"/>
      </w:numPr>
      <w:tabs>
        <w:tab w:val="clear" w:pos="1418"/>
      </w:tabs>
      <w:suppressAutoHyphens w:val="0"/>
      <w:spacing w:before="480" w:after="0"/>
      <w:jc w:val="left"/>
      <w:outlineLvl w:val="9"/>
    </w:pPr>
    <w:rPr>
      <w:caps w:val="0"/>
      <w:color w:val="365F91"/>
      <w:sz w:val="28"/>
      <w:lang w:eastAsia="ru-RU"/>
    </w:rPr>
  </w:style>
  <w:style w:type="paragraph" w:styleId="13">
    <w:name w:val="toc 1"/>
    <w:next w:val="a2"/>
    <w:autoRedefine/>
    <w:uiPriority w:val="39"/>
    <w:unhideWhenUsed/>
    <w:rsid w:val="000D0830"/>
    <w:pPr>
      <w:keepLines/>
      <w:tabs>
        <w:tab w:val="left" w:pos="454"/>
        <w:tab w:val="center" w:pos="9072"/>
      </w:tabs>
      <w:spacing w:before="120" w:after="120"/>
      <w:ind w:left="454" w:right="851" w:hanging="454"/>
    </w:pPr>
    <w:rPr>
      <w:sz w:val="22"/>
      <w:szCs w:val="22"/>
      <w:lang w:eastAsia="en-US"/>
    </w:rPr>
  </w:style>
  <w:style w:type="paragraph" w:styleId="21">
    <w:name w:val="toc 2"/>
    <w:next w:val="a2"/>
    <w:autoRedefine/>
    <w:uiPriority w:val="39"/>
    <w:unhideWhenUsed/>
    <w:rsid w:val="009A1D3C"/>
    <w:pPr>
      <w:keepLines/>
      <w:tabs>
        <w:tab w:val="left" w:pos="1021"/>
        <w:tab w:val="center" w:pos="9072"/>
      </w:tabs>
      <w:spacing w:before="120" w:after="120"/>
      <w:ind w:left="1021" w:right="851" w:hanging="567"/>
    </w:pPr>
    <w:rPr>
      <w:sz w:val="22"/>
      <w:szCs w:val="22"/>
      <w:lang w:eastAsia="en-US"/>
    </w:rPr>
  </w:style>
  <w:style w:type="paragraph" w:styleId="31">
    <w:name w:val="toc 3"/>
    <w:next w:val="a2"/>
    <w:autoRedefine/>
    <w:uiPriority w:val="39"/>
    <w:unhideWhenUsed/>
    <w:rsid w:val="009A1D3C"/>
    <w:pPr>
      <w:keepLines/>
      <w:tabs>
        <w:tab w:val="left" w:pos="1588"/>
        <w:tab w:val="center" w:pos="9072"/>
      </w:tabs>
      <w:spacing w:before="120" w:after="120"/>
      <w:ind w:left="1588" w:right="851" w:hanging="794"/>
    </w:pPr>
    <w:rPr>
      <w:sz w:val="22"/>
      <w:szCs w:val="22"/>
      <w:lang w:eastAsia="en-US"/>
    </w:rPr>
  </w:style>
  <w:style w:type="character" w:styleId="af9">
    <w:name w:val="Hyperlink"/>
    <w:uiPriority w:val="99"/>
    <w:unhideWhenUsed/>
    <w:qFormat/>
    <w:rsid w:val="00C0318B"/>
    <w:rPr>
      <w:color w:val="0000FF"/>
      <w:u w:val="none"/>
    </w:rPr>
  </w:style>
  <w:style w:type="paragraph" w:styleId="41">
    <w:name w:val="toc 4"/>
    <w:next w:val="a2"/>
    <w:autoRedefine/>
    <w:uiPriority w:val="39"/>
    <w:unhideWhenUsed/>
    <w:rsid w:val="009A1D3C"/>
    <w:pPr>
      <w:keepLines/>
      <w:tabs>
        <w:tab w:val="left" w:pos="2155"/>
        <w:tab w:val="center" w:pos="9072"/>
      </w:tabs>
      <w:spacing w:before="120" w:after="120"/>
      <w:ind w:left="2155" w:right="851" w:hanging="1021"/>
    </w:pPr>
    <w:rPr>
      <w:sz w:val="22"/>
      <w:szCs w:val="22"/>
      <w:lang w:eastAsia="en-US"/>
    </w:rPr>
  </w:style>
  <w:style w:type="paragraph" w:customStyle="1" w:styleId="14">
    <w:name w:val="Заголовок 1 По центру Без номера"/>
    <w:basedOn w:val="1"/>
    <w:next w:val="a2"/>
    <w:link w:val="15"/>
    <w:qFormat/>
    <w:rsid w:val="00E16F11"/>
    <w:pPr>
      <w:numPr>
        <w:numId w:val="0"/>
      </w:numPr>
      <w:jc w:val="center"/>
    </w:pPr>
  </w:style>
  <w:style w:type="character" w:customStyle="1" w:styleId="15">
    <w:name w:val="Заголовок 1 По центру Без номера Знак"/>
    <w:basedOn w:val="12"/>
    <w:link w:val="14"/>
    <w:rsid w:val="00E16F11"/>
    <w:rPr>
      <w:rFonts w:eastAsia="Times New Roman"/>
      <w:b/>
      <w:bCs/>
      <w:caps/>
      <w:sz w:val="22"/>
      <w:szCs w:val="28"/>
      <w:lang w:eastAsia="en-US"/>
    </w:rPr>
  </w:style>
  <w:style w:type="table" w:styleId="afa">
    <w:name w:val="Table Grid"/>
    <w:basedOn w:val="a4"/>
    <w:uiPriority w:val="99"/>
    <w:rsid w:val="005370FA"/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</w:style>
  <w:style w:type="character" w:customStyle="1" w:styleId="ae">
    <w:name w:val="Абзац списка Знак"/>
    <w:link w:val="a"/>
    <w:uiPriority w:val="34"/>
    <w:rsid w:val="004F7C92"/>
    <w:rPr>
      <w:sz w:val="22"/>
      <w:szCs w:val="22"/>
      <w:lang w:eastAsia="en-US"/>
    </w:rPr>
  </w:style>
  <w:style w:type="paragraph" w:customStyle="1" w:styleId="RNGP">
    <w:name w:val="Обычный_RNGP"/>
    <w:basedOn w:val="a2"/>
    <w:link w:val="RNGP0"/>
    <w:rsid w:val="0026246A"/>
    <w:pPr>
      <w:spacing w:line="240" w:lineRule="auto"/>
    </w:pPr>
    <w:rPr>
      <w:rFonts w:ascii="Times New Roman" w:eastAsia="Calibri" w:hAnsi="Times New Roman"/>
      <w:sz w:val="24"/>
      <w:szCs w:val="28"/>
      <w:lang w:eastAsia="ru-RU"/>
    </w:rPr>
  </w:style>
  <w:style w:type="character" w:customStyle="1" w:styleId="RNGP0">
    <w:name w:val="Обычный_RNGP Знак"/>
    <w:link w:val="RNGP"/>
    <w:locked/>
    <w:rsid w:val="0026246A"/>
    <w:rPr>
      <w:rFonts w:ascii="Times New Roman" w:eastAsia="Calibri" w:hAnsi="Times New Roman"/>
      <w:sz w:val="24"/>
      <w:szCs w:val="28"/>
    </w:rPr>
  </w:style>
  <w:style w:type="paragraph" w:customStyle="1" w:styleId="afb">
    <w:name w:val="Просто абзац"/>
    <w:basedOn w:val="a2"/>
    <w:qFormat/>
    <w:rsid w:val="00847292"/>
    <w:rPr>
      <w:rFonts w:eastAsia="Times New Roman"/>
      <w:szCs w:val="24"/>
      <w:lang w:eastAsia="ru-RU"/>
    </w:rPr>
  </w:style>
  <w:style w:type="numbering" w:styleId="111111">
    <w:name w:val="Outline List 2"/>
    <w:basedOn w:val="a5"/>
    <w:uiPriority w:val="99"/>
    <w:semiHidden/>
    <w:unhideWhenUsed/>
    <w:rsid w:val="00847292"/>
    <w:pPr>
      <w:numPr>
        <w:numId w:val="7"/>
      </w:numPr>
    </w:pPr>
  </w:style>
  <w:style w:type="numbering" w:customStyle="1" w:styleId="1111114">
    <w:name w:val="1 / 1.1 / 1.1.14"/>
    <w:basedOn w:val="a5"/>
    <w:next w:val="111111"/>
    <w:rsid w:val="00C838DD"/>
  </w:style>
  <w:style w:type="paragraph" w:customStyle="1" w:styleId="afc">
    <w:name w:val="Стиль Осн.стиль абз. + по ширине"/>
    <w:basedOn w:val="a2"/>
    <w:uiPriority w:val="99"/>
    <w:rsid w:val="00D570B9"/>
    <w:pPr>
      <w:widowControl w:val="0"/>
      <w:spacing w:line="240" w:lineRule="auto"/>
      <w:ind w:hanging="720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afd">
    <w:name w:val="БЕЗ НУМЕРАЦИИ"/>
    <w:basedOn w:val="a2"/>
    <w:link w:val="16"/>
    <w:rsid w:val="00D570B9"/>
    <w:pPr>
      <w:widowControl w:val="0"/>
      <w:suppressAutoHyphens/>
      <w:spacing w:line="240" w:lineRule="auto"/>
      <w:ind w:firstLine="680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character" w:customStyle="1" w:styleId="16">
    <w:name w:val="БЕЗ НУМЕРАЦИИ Знак1"/>
    <w:link w:val="afd"/>
    <w:rsid w:val="00D570B9"/>
    <w:rPr>
      <w:rFonts w:ascii="Times New Roman" w:eastAsia="Times New Roman" w:hAnsi="Times New Roman"/>
      <w:snapToGrid w:val="0"/>
    </w:rPr>
  </w:style>
  <w:style w:type="numbering" w:customStyle="1" w:styleId="29">
    <w:name w:val="перечисление29"/>
    <w:rsid w:val="00D570B9"/>
    <w:pPr>
      <w:numPr>
        <w:numId w:val="8"/>
      </w:numPr>
    </w:pPr>
  </w:style>
  <w:style w:type="character" w:styleId="afe">
    <w:name w:val="FollowedHyperlink"/>
    <w:basedOn w:val="a3"/>
    <w:uiPriority w:val="99"/>
    <w:semiHidden/>
    <w:unhideWhenUsed/>
    <w:rsid w:val="00520A99"/>
    <w:rPr>
      <w:color w:val="800080" w:themeColor="followedHyperlink"/>
      <w:u w:val="single"/>
    </w:rPr>
  </w:style>
  <w:style w:type="character" w:customStyle="1" w:styleId="af1">
    <w:name w:val="Название объекта Знак"/>
    <w:link w:val="af0"/>
    <w:uiPriority w:val="35"/>
    <w:rsid w:val="00967C0B"/>
    <w:rPr>
      <w:rFonts w:eastAsia="Calibri"/>
      <w:b/>
      <w:bCs/>
      <w:lang w:eastAsia="en-US"/>
    </w:rPr>
  </w:style>
  <w:style w:type="paragraph" w:styleId="aff">
    <w:name w:val="Body Text Indent"/>
    <w:aliases w:val="Основной текст 1,Основной текст с отступом Знак1,Основной текст с отступом Знак Знак,Основной текст с отступом Знак1 Знак Знак"/>
    <w:basedOn w:val="a2"/>
    <w:link w:val="22"/>
    <w:rsid w:val="007404F9"/>
    <w:pPr>
      <w:spacing w:after="120"/>
      <w:ind w:left="283"/>
    </w:pPr>
    <w:rPr>
      <w:rFonts w:eastAsia="Calibri"/>
      <w:szCs w:val="24"/>
    </w:rPr>
  </w:style>
  <w:style w:type="character" w:customStyle="1" w:styleId="aff0">
    <w:name w:val="Основной текст с отступом Знак"/>
    <w:basedOn w:val="a3"/>
    <w:uiPriority w:val="99"/>
    <w:semiHidden/>
    <w:rsid w:val="007404F9"/>
    <w:rPr>
      <w:sz w:val="22"/>
      <w:szCs w:val="22"/>
      <w:lang w:eastAsia="en-US"/>
    </w:rPr>
  </w:style>
  <w:style w:type="character" w:customStyle="1" w:styleId="22">
    <w:name w:val="Основной текст с отступом Знак2"/>
    <w:aliases w:val="Основной текст 1 Знак,Основной текст с отступом Знак1 Знак,Основной текст с отступом Знак Знак Знак,Основной текст с отступом Знак1 Знак Знак Знак"/>
    <w:link w:val="aff"/>
    <w:rsid w:val="007404F9"/>
    <w:rPr>
      <w:rFonts w:eastAsia="Calibri"/>
      <w:sz w:val="22"/>
      <w:szCs w:val="24"/>
      <w:lang w:eastAsia="en-US"/>
    </w:rPr>
  </w:style>
  <w:style w:type="paragraph" w:customStyle="1" w:styleId="IG">
    <w:name w:val="Обычный_IG"/>
    <w:basedOn w:val="a2"/>
    <w:link w:val="IG0"/>
    <w:rsid w:val="00DB6308"/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IG0">
    <w:name w:val="Обычный_IG Знак"/>
    <w:link w:val="IG"/>
    <w:rsid w:val="00DB6308"/>
    <w:rPr>
      <w:rFonts w:ascii="Times New Roman" w:eastAsia="Times New Roman" w:hAnsi="Times New Roman"/>
      <w:sz w:val="28"/>
      <w:szCs w:val="28"/>
    </w:rPr>
  </w:style>
  <w:style w:type="paragraph" w:customStyle="1" w:styleId="11">
    <w:name w:val="Основной текст1"/>
    <w:basedOn w:val="aff1"/>
    <w:rsid w:val="00103236"/>
    <w:pPr>
      <w:numPr>
        <w:numId w:val="9"/>
      </w:numPr>
      <w:tabs>
        <w:tab w:val="clear" w:pos="624"/>
      </w:tabs>
      <w:spacing w:after="0" w:line="240" w:lineRule="auto"/>
      <w:ind w:left="992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1">
    <w:name w:val="Body Text"/>
    <w:basedOn w:val="a2"/>
    <w:link w:val="aff2"/>
    <w:uiPriority w:val="99"/>
    <w:unhideWhenUsed/>
    <w:rsid w:val="00103236"/>
    <w:pPr>
      <w:spacing w:after="120"/>
    </w:pPr>
  </w:style>
  <w:style w:type="character" w:customStyle="1" w:styleId="aff2">
    <w:name w:val="Основной текст Знак"/>
    <w:basedOn w:val="a3"/>
    <w:link w:val="aff1"/>
    <w:uiPriority w:val="99"/>
    <w:rsid w:val="00103236"/>
    <w:rPr>
      <w:sz w:val="22"/>
      <w:szCs w:val="22"/>
      <w:lang w:eastAsia="en-US"/>
    </w:rPr>
  </w:style>
  <w:style w:type="paragraph" w:styleId="23">
    <w:name w:val="Body Text Indent 2"/>
    <w:basedOn w:val="a2"/>
    <w:link w:val="24"/>
    <w:uiPriority w:val="99"/>
    <w:semiHidden/>
    <w:unhideWhenUsed/>
    <w:rsid w:val="0010323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3"/>
    <w:link w:val="23"/>
    <w:uiPriority w:val="99"/>
    <w:semiHidden/>
    <w:rsid w:val="00103236"/>
    <w:rPr>
      <w:sz w:val="22"/>
      <w:szCs w:val="22"/>
      <w:lang w:eastAsia="en-US"/>
    </w:rPr>
  </w:style>
  <w:style w:type="paragraph" w:customStyle="1" w:styleId="aff3">
    <w:name w:val="Обычный текст"/>
    <w:basedOn w:val="a2"/>
    <w:link w:val="aff4"/>
    <w:uiPriority w:val="99"/>
    <w:qFormat/>
    <w:rsid w:val="00C65873"/>
    <w:pPr>
      <w:spacing w:line="240" w:lineRule="auto"/>
      <w:ind w:left="284" w:right="142" w:firstLine="567"/>
    </w:pPr>
    <w:rPr>
      <w:rFonts w:eastAsia="Times New Roman" w:cs="Arial"/>
      <w:kern w:val="24"/>
      <w:sz w:val="24"/>
      <w:szCs w:val="20"/>
      <w:lang w:eastAsia="ru-RU"/>
    </w:rPr>
  </w:style>
  <w:style w:type="character" w:customStyle="1" w:styleId="aff4">
    <w:name w:val="Обычный текст Знак"/>
    <w:link w:val="aff3"/>
    <w:uiPriority w:val="99"/>
    <w:rsid w:val="00C65873"/>
    <w:rPr>
      <w:rFonts w:eastAsia="Times New Roman" w:cs="Arial"/>
      <w:kern w:val="24"/>
      <w:sz w:val="24"/>
    </w:rPr>
  </w:style>
  <w:style w:type="paragraph" w:styleId="aff5">
    <w:name w:val="Normal (Web)"/>
    <w:basedOn w:val="a2"/>
    <w:uiPriority w:val="99"/>
    <w:semiHidden/>
    <w:unhideWhenUsed/>
    <w:rsid w:val="0021711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8924A3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ff6">
    <w:name w:val="Основной текст_"/>
    <w:link w:val="42"/>
    <w:rsid w:val="008924A3"/>
    <w:rPr>
      <w:sz w:val="23"/>
      <w:szCs w:val="23"/>
      <w:shd w:val="clear" w:color="auto" w:fill="FFFFFF"/>
    </w:rPr>
  </w:style>
  <w:style w:type="paragraph" w:customStyle="1" w:styleId="42">
    <w:name w:val="Основной текст4"/>
    <w:basedOn w:val="a2"/>
    <w:link w:val="aff6"/>
    <w:rsid w:val="008924A3"/>
    <w:pPr>
      <w:shd w:val="clear" w:color="auto" w:fill="FFFFFF"/>
      <w:spacing w:before="780" w:after="1680" w:line="0" w:lineRule="atLeast"/>
      <w:ind w:hanging="720"/>
      <w:jc w:val="left"/>
    </w:pPr>
    <w:rPr>
      <w:sz w:val="23"/>
      <w:szCs w:val="23"/>
      <w:lang w:eastAsia="ru-RU"/>
    </w:rPr>
  </w:style>
  <w:style w:type="paragraph" w:styleId="aff7">
    <w:name w:val="No Spacing"/>
    <w:uiPriority w:val="1"/>
    <w:qFormat/>
    <w:rsid w:val="0085316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header" Target="header8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5.xml"/><Relationship Id="rId27" Type="http://schemas.openxmlformats.org/officeDocument/2006/relationships/footer" Target="footer8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F\1_&#1064;&#1040;&#1041;&#1051;&#1054;&#1053;_&#1055;&#1047;\_&#1055;&#1047;\&#1064;&#1072;&#1073;&#1083;&#1086;&#1085;&#1099;_2014_02_17_&#1073;&#1072;&#1079;&#1086;&#1074;&#1072;&#1103;%20&#1074;&#1077;&#1088;&#1089;&#1080;&#1103;\7_&#1064;&#1072;&#1073;&#1083;&#1086;&#1085;%20&#1055;&#1047;%20&#1076;&#1083;&#1103;%20&#1086;&#1090;&#1076;&#1077;&#1083;&#1086;&#1074;\&#1064;&#1072;&#1073;&#1083;&#1086;&#1085;%20&#1055;&#1047;%20&#1076;&#1083;&#1103;%20&#1086;&#1090;&#1076;&#1077;&#1083;&#1086;&#1074;_base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Version xmlns="http://schemas.microsoft.com/sharepoint/v3/fields" xsi:nil="true"/>
    <NumDoc xmlns="f43e4b21-9602-4967-bcb1-19f7aa791f53" xsi:nil="true"/>
    <docLink xmlns="f43e4b21-9602-4967-bcb1-19f7aa791f53">
      <Url>http://ntc-portal/RNTemplates/ОП5%20Проектирование%20обустройства%20месторождений%20(ОИ,%20ПД,%20РД)/Оформление%20проектной%20продукции/Шаблоны/Инструкция%20к%20ПЗ/Шаблон%20ПЗ%20инструкция_base.pdf</Url>
      <Description>Инструкция к ПЗ</Description>
    </docLink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379C07CEAC69844A57216F915427E44" ma:contentTypeVersion="5" ma:contentTypeDescription="Создание документа." ma:contentTypeScope="" ma:versionID="a4da7c475eb6ee1dd2831ea15b383b3e">
  <xsd:schema xmlns:xsd="http://www.w3.org/2001/XMLSchema" xmlns:p="http://schemas.microsoft.com/office/2006/metadata/properties" xmlns:ns2="f43e4b21-9602-4967-bcb1-19f7aa791f53" xmlns:ns3="http://schemas.microsoft.com/sharepoint/v3/fields" targetNamespace="http://schemas.microsoft.com/office/2006/metadata/properties" ma:root="true" ma:fieldsID="168243cc043b809cde5bfbb84cfd374a" ns2:_="" ns3:_="">
    <xsd:import namespace="f43e4b21-9602-4967-bcb1-19f7aa791f5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ocLink" minOccurs="0"/>
                <xsd:element ref="ns3:_Version" minOccurs="0"/>
                <xsd:element ref="ns2:NumDoc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3e4b21-9602-4967-bcb1-19f7aa791f53" elementFormDefault="qualified">
    <xsd:import namespace="http://schemas.microsoft.com/office/2006/documentManagement/types"/>
    <xsd:element name="docLink" ma:index="9" nillable="true" ma:displayName="Основание" ma:format="Hyperlink" ma:internalName="doc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umDoc" ma:index="11" nillable="true" ma:displayName="Номер док-та" ma:internalName="NumDoc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Version" ma:index="10" nillable="true" ma:displayName="Версия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3CA779D-E3F2-445A-ABE0-338F370254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8AC549-1EF7-47B5-AC8B-D9DCD72A2750}">
  <ds:schemaRefs>
    <ds:schemaRef ds:uri="http://schemas.microsoft.com/office/2006/metadata/properties"/>
    <ds:schemaRef ds:uri="http://schemas.microsoft.com/sharepoint/v3/fields"/>
    <ds:schemaRef ds:uri="f43e4b21-9602-4967-bcb1-19f7aa791f53"/>
  </ds:schemaRefs>
</ds:datastoreItem>
</file>

<file path=customXml/itemProps3.xml><?xml version="1.0" encoding="utf-8"?>
<ds:datastoreItem xmlns:ds="http://schemas.openxmlformats.org/officeDocument/2006/customXml" ds:itemID="{AC501742-F19F-47D1-8E4B-B5B105D3F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3e4b21-9602-4967-bcb1-19f7aa791f5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9FD915F-D7A5-45EF-9A95-D26B675A1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ПЗ для отделов_base.dotx</Template>
  <TotalTime>1709</TotalTime>
  <Pages>13</Pages>
  <Words>2147</Words>
  <Characters>12243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ООО «НК «Роснефть» - НТЦ»</Company>
  <LinksUpToDate>false</LinksUpToDate>
  <CharactersWithSpaces>14362</CharactersWithSpaces>
  <SharedDoc>false</SharedDoc>
  <HLinks>
    <vt:vector size="192" baseType="variant">
      <vt:variant>
        <vt:i4>1769520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_Toc396904580</vt:lpwstr>
      </vt:variant>
      <vt:variant>
        <vt:i4>1310768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_Toc396904579</vt:lpwstr>
      </vt:variant>
      <vt:variant>
        <vt:i4>1310768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_Toc396904578</vt:lpwstr>
      </vt:variant>
      <vt:variant>
        <vt:i4>1310768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_Toc396904577</vt:lpwstr>
      </vt:variant>
      <vt:variant>
        <vt:i4>1310768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_Toc396904576</vt:lpwstr>
      </vt:variant>
      <vt:variant>
        <vt:i4>1310768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_Toc396904575</vt:lpwstr>
      </vt:variant>
      <vt:variant>
        <vt:i4>1310768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_Toc396904574</vt:lpwstr>
      </vt:variant>
      <vt:variant>
        <vt:i4>1310768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_Toc396904573</vt:lpwstr>
      </vt:variant>
      <vt:variant>
        <vt:i4>1310768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_Toc396904572</vt:lpwstr>
      </vt:variant>
      <vt:variant>
        <vt:i4>1310768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_Toc396904571</vt:lpwstr>
      </vt:variant>
      <vt:variant>
        <vt:i4>1310768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_Toc396904570</vt:lpwstr>
      </vt:variant>
      <vt:variant>
        <vt:i4>1376304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_Toc396904569</vt:lpwstr>
      </vt:variant>
      <vt:variant>
        <vt:i4>1376304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_Toc396904568</vt:lpwstr>
      </vt:variant>
      <vt:variant>
        <vt:i4>1376304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_Toc396904567</vt:lpwstr>
      </vt:variant>
      <vt:variant>
        <vt:i4>1376304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_Toc396904566</vt:lpwstr>
      </vt:variant>
      <vt:variant>
        <vt:i4>1376304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_Toc396904565</vt:lpwstr>
      </vt:variant>
      <vt:variant>
        <vt:i4>1376304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_Toc396904564</vt:lpwstr>
      </vt:variant>
      <vt:variant>
        <vt:i4>1376304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_Toc396904563</vt:lpwstr>
      </vt:variant>
      <vt:variant>
        <vt:i4>1376304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_Toc396904562</vt:lpwstr>
      </vt:variant>
      <vt:variant>
        <vt:i4>1376304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_Toc396904561</vt:lpwstr>
      </vt:variant>
      <vt:variant>
        <vt:i4>1376304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_Toc396904560</vt:lpwstr>
      </vt:variant>
      <vt:variant>
        <vt:i4>1441840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_Toc396904559</vt:lpwstr>
      </vt:variant>
      <vt:variant>
        <vt:i4>1441840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_Toc396904558</vt:lpwstr>
      </vt:variant>
      <vt:variant>
        <vt:i4>1441840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_Toc396904557</vt:lpwstr>
      </vt:variant>
      <vt:variant>
        <vt:i4>1441840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_Toc396904556</vt:lpwstr>
      </vt:variant>
      <vt:variant>
        <vt:i4>1441840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_Toc396904555</vt:lpwstr>
      </vt:variant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_Toc396904554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_Toc396904553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_Toc396904552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_Toc396904551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_Toc396904550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_Toc396904549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>Обустройство Сузунского месторождения. Кустовая площадка №3. Коридоры коммуникаций и подъездная дорога. Уплотнение</dc:subject>
  <dc:creator>САПР</dc:creator>
  <dc:description>См. Инструкцию к шаблону ПЗ</dc:description>
  <cp:lastModifiedBy>Юрченко Анастасия Матвеевна</cp:lastModifiedBy>
  <cp:revision>224</cp:revision>
  <cp:lastPrinted>2020-12-04T09:03:00Z</cp:lastPrinted>
  <dcterms:created xsi:type="dcterms:W3CDTF">2017-05-11T06:14:00Z</dcterms:created>
  <dcterms:modified xsi:type="dcterms:W3CDTF">2020-12-04T09:04:00Z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ШифрДокумента">
    <vt:lpwstr>1750619/1435Д-01-703000</vt:lpwstr>
  </property>
  <property fmtid="{D5CDD505-2E9C-101B-9397-08002B2CF9AE}" pid="3" name="КодДисциплины">
    <vt:lpwstr>ППТ1</vt:lpwstr>
  </property>
  <property fmtid="{D5CDD505-2E9C-101B-9397-08002B2CF9AE}" pid="4" name="Наим_Раздела">
    <vt:lpwstr> </vt:lpwstr>
  </property>
  <property fmtid="{D5CDD505-2E9C-101B-9397-08002B2CF9AE}" pid="5" name="Наим_Подраздела">
    <vt:lpwstr> </vt:lpwstr>
  </property>
  <property fmtid="{D5CDD505-2E9C-101B-9397-08002B2CF9AE}" pid="6" name="Наим_Части">
    <vt:lpwstr>Проект планировки территории. Основная часть</vt:lpwstr>
  </property>
  <property fmtid="{D5CDD505-2E9C-101B-9397-08002B2CF9AE}" pid="7" name="Наим_Книги">
    <vt:lpwstr> </vt:lpwstr>
  </property>
  <property fmtid="{D5CDD505-2E9C-101B-9397-08002B2CF9AE}" pid="8" name="НомерТома">
    <vt:lpwstr> </vt:lpwstr>
  </property>
  <property fmtid="{D5CDD505-2E9C-101B-9397-08002B2CF9AE}" pid="9" name="НачОтд_Титул">
    <vt:lpwstr>В.А. Брезгун</vt:lpwstr>
  </property>
  <property fmtid="{D5CDD505-2E9C-101B-9397-08002B2CF9AE}" pid="10" name="ГИП_Титул">
    <vt:lpwstr>О.С. Дьяченко</vt:lpwstr>
  </property>
  <property fmtid="{D5CDD505-2E9C-101B-9397-08002B2CF9AE}" pid="11" name="ДиректорДепарт">
    <vt:lpwstr>Д.А. Кустов</vt:lpwstr>
  </property>
  <property fmtid="{D5CDD505-2E9C-101B-9397-08002B2CF9AE}" pid="12" name="Дата_Титул">
    <vt:lpwstr>2020</vt:lpwstr>
  </property>
  <property fmtid="{D5CDD505-2E9C-101B-9397-08002B2CF9AE}" pid="13" name="ИнвNo">
    <vt:lpwstr> </vt:lpwstr>
  </property>
  <property fmtid="{D5CDD505-2E9C-101B-9397-08002B2CF9AE}" pid="14" name="Разраб">
    <vt:lpwstr>Юрченко</vt:lpwstr>
  </property>
  <property fmtid="{D5CDD505-2E9C-101B-9397-08002B2CF9AE}" pid="15" name="Проверил">
    <vt:lpwstr>Берх</vt:lpwstr>
  </property>
  <property fmtid="{D5CDD505-2E9C-101B-9397-08002B2CF9AE}" pid="16" name="НачОтд">
    <vt:lpwstr>Брезгун</vt:lpwstr>
  </property>
  <property fmtid="{D5CDD505-2E9C-101B-9397-08002B2CF9AE}" pid="17" name="Н_контр">
    <vt:lpwstr>Кудря</vt:lpwstr>
  </property>
  <property fmtid="{D5CDD505-2E9C-101B-9397-08002B2CF9AE}" pid="18" name="ГИП">
    <vt:lpwstr>Дьяченко</vt:lpwstr>
  </property>
  <property fmtid="{D5CDD505-2E9C-101B-9397-08002B2CF9AE}" pid="19" name="Дата">
    <vt:lpwstr>03.07.20</vt:lpwstr>
  </property>
  <property fmtid="{D5CDD505-2E9C-101B-9397-08002B2CF9AE}" pid="20" name="ContentTypeId">
    <vt:lpwstr>0x0101008379C07CEAC69844A57216F915427E44</vt:lpwstr>
  </property>
</Properties>
</file>