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576502" w:rsidRPr="00FC2197" w14:paraId="63C5668B" w14:textId="77777777" w:rsidTr="00880BDE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86" w14:textId="77777777" w:rsidR="003F4592" w:rsidRPr="00FC2197" w:rsidRDefault="0074319E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3C568DF" wp14:editId="63C568E0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FC2197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FC2197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FC2197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87" w14:textId="77777777" w:rsidR="003F4592" w:rsidRPr="00FC2197" w:rsidRDefault="003F4592" w:rsidP="00880BDE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88" w14:textId="77777777" w:rsidR="003F4592" w:rsidRPr="00FC2197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89" w14:textId="77777777" w:rsidR="003F4592" w:rsidRPr="00FC2197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FC2197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8A" w14:textId="1B8E57F7" w:rsidR="003F4592" w:rsidRPr="00FC2197" w:rsidRDefault="00DD3BC5" w:rsidP="00880BDE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576502" w:rsidRPr="00FC2197" w14:paraId="63C5668D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8C" w14:textId="77777777" w:rsidR="003F4592" w:rsidRPr="00FC2197" w:rsidRDefault="003F4592" w:rsidP="00880BDE">
            <w:pPr>
              <w:pStyle w:val="aa"/>
            </w:pPr>
          </w:p>
        </w:tc>
      </w:tr>
      <w:tr w:rsidR="00576502" w:rsidRPr="00FC2197" w14:paraId="63C56690" w14:textId="77777777" w:rsidTr="00880BDE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8E" w14:textId="0D72A2BF" w:rsidR="003B0302" w:rsidRPr="00FC2197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FC2197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8F" w14:textId="2BF1D532" w:rsidR="003B0302" w:rsidRPr="00FC2197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FC2197">
              <w:rPr>
                <w:rFonts w:cs="Arial"/>
                <w:sz w:val="28"/>
              </w:rPr>
              <w:t>АО «Сузун»</w:t>
            </w:r>
          </w:p>
        </w:tc>
      </w:tr>
      <w:tr w:rsidR="00576502" w:rsidRPr="00FC2197" w14:paraId="63C56692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91" w14:textId="77777777" w:rsidR="003F4592" w:rsidRPr="00FC2197" w:rsidRDefault="003F4592" w:rsidP="00880BDE">
            <w:pPr>
              <w:pStyle w:val="aa"/>
              <w:rPr>
                <w:rFonts w:cs="Arial"/>
              </w:rPr>
            </w:pPr>
          </w:p>
        </w:tc>
      </w:tr>
      <w:tr w:rsidR="00576502" w:rsidRPr="00FC2197" w14:paraId="63C56694" w14:textId="77777777" w:rsidTr="00880BDE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93" w14:textId="1203DC9C" w:rsidR="003F4592" w:rsidRPr="00FC2197" w:rsidRDefault="00207D67" w:rsidP="00880BDE">
            <w:pPr>
              <w:pStyle w:val="aa"/>
            </w:pPr>
            <w:r w:rsidRPr="00FC2197">
              <w:rPr>
                <w:lang w:val="en-US"/>
              </w:rPr>
              <w:fldChar w:fldCharType="begin"/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instrText>DOCPROPERTY</w:instrText>
            </w:r>
            <w:r w:rsidRPr="00FC2197">
              <w:instrText xml:space="preserve">  </w:instrText>
            </w:r>
            <w:r w:rsidRPr="00FC2197">
              <w:rPr>
                <w:lang w:val="en-US"/>
              </w:rPr>
              <w:instrText>Subject</w:instrText>
            </w:r>
            <w:r w:rsidRPr="00FC2197">
              <w:instrText xml:space="preserve">  \* </w:instrText>
            </w:r>
            <w:r w:rsidRPr="00FC2197">
              <w:rPr>
                <w:lang w:val="en-US"/>
              </w:rPr>
              <w:instrText>Upper</w:instrText>
            </w:r>
            <w:r w:rsidRPr="00FC2197">
              <w:instrText xml:space="preserve">  \* </w:instrText>
            </w:r>
            <w:r w:rsidRPr="00FC2197">
              <w:rPr>
                <w:lang w:val="en-US"/>
              </w:rPr>
              <w:instrText>MERGEFORMAT</w:instrText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fldChar w:fldCharType="separate"/>
            </w:r>
            <w:r w:rsidR="004C211C" w:rsidRPr="00FC2197">
              <w:t>ОБУСТРОЙСТВО СУЗУНСКОГО МЕСТОРОЖДЕНИЯ. МОСТОВОЙ ПЕРЕХОД ЧЕРЕЗ Р.ВАРОМЫЯХА</w:t>
            </w:r>
            <w:r w:rsidRPr="00FC2197">
              <w:rPr>
                <w:lang w:val="en-US"/>
              </w:rPr>
              <w:fldChar w:fldCharType="end"/>
            </w:r>
          </w:p>
        </w:tc>
      </w:tr>
      <w:tr w:rsidR="00576502" w:rsidRPr="00FC2197" w14:paraId="63C56696" w14:textId="77777777" w:rsidTr="006E6C53">
        <w:trPr>
          <w:cantSplit/>
          <w:trHeight w:hRule="exact" w:val="1512"/>
        </w:trPr>
        <w:tc>
          <w:tcPr>
            <w:tcW w:w="9356" w:type="dxa"/>
            <w:gridSpan w:val="2"/>
            <w:noWrap/>
          </w:tcPr>
          <w:p w14:paraId="4AF05625" w14:textId="77777777" w:rsidR="003F4592" w:rsidRPr="00FC2197" w:rsidRDefault="003F4592" w:rsidP="00880BDE">
            <w:pPr>
              <w:pStyle w:val="aa"/>
              <w:rPr>
                <w:i/>
              </w:rPr>
            </w:pPr>
          </w:p>
          <w:p w14:paraId="6BD5F7BC" w14:textId="77777777" w:rsidR="006E6C53" w:rsidRPr="00FC2197" w:rsidRDefault="006E6C53" w:rsidP="00880BDE">
            <w:pPr>
              <w:pStyle w:val="aa"/>
              <w:rPr>
                <w:i/>
              </w:rPr>
            </w:pPr>
          </w:p>
          <w:p w14:paraId="63C56695" w14:textId="1A7610E0" w:rsidR="007707D1" w:rsidRPr="00FC2197" w:rsidRDefault="007707D1" w:rsidP="004C211C">
            <w:pPr>
              <w:pStyle w:val="aa"/>
              <w:rPr>
                <w:i/>
              </w:rPr>
            </w:pPr>
            <w:r w:rsidRPr="00FC2197">
              <w:t>ПРОЕКТ ПЛАНИРОВКИ ТЕРРИТОРИИ</w:t>
            </w:r>
          </w:p>
        </w:tc>
      </w:tr>
      <w:tr w:rsidR="00576502" w:rsidRPr="00FC2197" w14:paraId="63C5669C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B" w14:textId="0A6C6F76" w:rsidR="003F4592" w:rsidRPr="00FC2197" w:rsidRDefault="003F4592" w:rsidP="00F70984">
            <w:pPr>
              <w:pStyle w:val="aa"/>
              <w:rPr>
                <w:sz w:val="24"/>
                <w:szCs w:val="24"/>
              </w:rPr>
            </w:pPr>
          </w:p>
        </w:tc>
      </w:tr>
      <w:tr w:rsidR="00576502" w:rsidRPr="00FC2197" w14:paraId="63C5669E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D" w14:textId="5BEE89E7" w:rsidR="003F4592" w:rsidRPr="00FC2197" w:rsidRDefault="007707D1" w:rsidP="009D07DE">
            <w:pPr>
              <w:pStyle w:val="aa"/>
              <w:rPr>
                <w:sz w:val="24"/>
                <w:szCs w:val="24"/>
              </w:rPr>
            </w:pPr>
            <w:r w:rsidRPr="00FC2197">
              <w:rPr>
                <w:sz w:val="24"/>
                <w:szCs w:val="24"/>
              </w:rPr>
              <w:t xml:space="preserve">Том </w:t>
            </w:r>
            <w:r w:rsidR="009D07DE" w:rsidRPr="00FC2197">
              <w:rPr>
                <w:sz w:val="24"/>
                <w:szCs w:val="24"/>
              </w:rPr>
              <w:t>4</w:t>
            </w:r>
          </w:p>
        </w:tc>
      </w:tr>
      <w:tr w:rsidR="00576502" w:rsidRPr="00FC2197" w14:paraId="63C566A0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F" w14:textId="2E77D5A9" w:rsidR="007A00DB" w:rsidRPr="00FC2197" w:rsidRDefault="007C2612" w:rsidP="00AF22D2">
            <w:pPr>
              <w:pStyle w:val="aa"/>
              <w:rPr>
                <w:sz w:val="24"/>
                <w:szCs w:val="24"/>
              </w:rPr>
            </w:pPr>
            <w:r w:rsidRPr="00FC2197">
              <w:rPr>
                <w:sz w:val="24"/>
                <w:szCs w:val="24"/>
              </w:rPr>
              <w:fldChar w:fldCharType="begin"/>
            </w:r>
            <w:r w:rsidRPr="00FC2197">
              <w:rPr>
                <w:sz w:val="24"/>
                <w:szCs w:val="24"/>
              </w:rPr>
              <w:instrText xml:space="preserve"> DOCPROPERTY  Наим_Части  \* MERGEFORMAT </w:instrText>
            </w:r>
            <w:r w:rsidRPr="00FC2197">
              <w:rPr>
                <w:sz w:val="24"/>
                <w:szCs w:val="24"/>
              </w:rPr>
              <w:fldChar w:fldCharType="separate"/>
            </w:r>
            <w:r w:rsidR="009D07DE" w:rsidRPr="00FC2197">
              <w:rPr>
                <w:sz w:val="24"/>
                <w:szCs w:val="24"/>
              </w:rPr>
              <w:t>Материалы по обоснованию проекта планировки территории. Пояснительная записка</w:t>
            </w:r>
            <w:r w:rsidRPr="00FC2197">
              <w:rPr>
                <w:sz w:val="24"/>
                <w:szCs w:val="24"/>
              </w:rPr>
              <w:fldChar w:fldCharType="end"/>
            </w:r>
          </w:p>
        </w:tc>
      </w:tr>
      <w:tr w:rsidR="00576502" w:rsidRPr="00FC2197" w14:paraId="63C566A2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A1" w14:textId="61A5DC67" w:rsidR="007A00DB" w:rsidRPr="00FC2197" w:rsidRDefault="007C2612" w:rsidP="007707D1">
            <w:pPr>
              <w:pStyle w:val="aa"/>
              <w:rPr>
                <w:sz w:val="24"/>
                <w:szCs w:val="24"/>
              </w:rPr>
            </w:pPr>
            <w:r w:rsidRPr="00FC2197">
              <w:rPr>
                <w:sz w:val="24"/>
                <w:szCs w:val="24"/>
              </w:rPr>
              <w:fldChar w:fldCharType="begin"/>
            </w:r>
            <w:r w:rsidRPr="00FC2197">
              <w:rPr>
                <w:sz w:val="24"/>
                <w:szCs w:val="24"/>
              </w:rPr>
              <w:instrText xml:space="preserve"> DOCPROPERTY  Наим_Книги  \* MERGEFORMAT </w:instrText>
            </w:r>
            <w:r w:rsidRPr="00FC2197">
              <w:rPr>
                <w:sz w:val="24"/>
                <w:szCs w:val="24"/>
              </w:rPr>
              <w:fldChar w:fldCharType="end"/>
            </w:r>
          </w:p>
        </w:tc>
      </w:tr>
      <w:tr w:rsidR="00576502" w:rsidRPr="00FC2197" w14:paraId="63C566A4" w14:textId="77777777" w:rsidTr="00880BDE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A3" w14:textId="77777777" w:rsidR="007A00DB" w:rsidRPr="00FC2197" w:rsidRDefault="007A00DB" w:rsidP="00880BDE">
            <w:pPr>
              <w:pStyle w:val="aa"/>
              <w:rPr>
                <w:color w:val="FF0000"/>
                <w:sz w:val="20"/>
              </w:rPr>
            </w:pPr>
          </w:p>
        </w:tc>
      </w:tr>
      <w:tr w:rsidR="00576502" w:rsidRPr="00FC2197" w14:paraId="63C566A6" w14:textId="77777777" w:rsidTr="00880BDE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A5" w14:textId="77777777" w:rsidR="003F4592" w:rsidRPr="00FC2197" w:rsidRDefault="003F4592" w:rsidP="00880BDE">
            <w:pPr>
              <w:pStyle w:val="aa"/>
              <w:rPr>
                <w:color w:val="FF0000"/>
                <w:sz w:val="40"/>
                <w:szCs w:val="40"/>
              </w:rPr>
            </w:pPr>
            <w:r w:rsidRPr="00FC2197">
              <w:rPr>
                <w:sz w:val="40"/>
                <w:szCs w:val="40"/>
                <w:lang w:val="en-US"/>
              </w:rPr>
              <w:fldChar w:fldCharType="begin"/>
            </w:r>
            <w:r w:rsidRPr="00FC2197">
              <w:rPr>
                <w:sz w:val="40"/>
                <w:szCs w:val="40"/>
              </w:rPr>
              <w:instrText xml:space="preserve"> </w:instrText>
            </w:r>
            <w:r w:rsidRPr="00FC2197">
              <w:rPr>
                <w:sz w:val="40"/>
                <w:szCs w:val="40"/>
                <w:lang w:val="en-US"/>
              </w:rPr>
              <w:instrText>DOCPROPERTY</w:instrText>
            </w:r>
            <w:r w:rsidRPr="00FC2197">
              <w:rPr>
                <w:sz w:val="40"/>
                <w:szCs w:val="40"/>
              </w:rPr>
              <w:instrText xml:space="preserve">  ШифрДокумента  \* </w:instrText>
            </w:r>
            <w:r w:rsidRPr="00FC2197">
              <w:rPr>
                <w:sz w:val="40"/>
                <w:szCs w:val="40"/>
                <w:lang w:val="en-US"/>
              </w:rPr>
              <w:instrText>MERGEFORMAT</w:instrText>
            </w:r>
            <w:r w:rsidRPr="00FC2197">
              <w:rPr>
                <w:sz w:val="40"/>
                <w:szCs w:val="40"/>
              </w:rPr>
              <w:instrText xml:space="preserve"> </w:instrText>
            </w:r>
            <w:r w:rsidRPr="00FC2197">
              <w:rPr>
                <w:sz w:val="40"/>
                <w:szCs w:val="40"/>
                <w:lang w:val="en-US"/>
              </w:rPr>
              <w:fldChar w:fldCharType="separate"/>
            </w:r>
            <w:r w:rsidR="006627B0" w:rsidRPr="00FC2197">
              <w:rPr>
                <w:sz w:val="40"/>
                <w:szCs w:val="40"/>
              </w:rPr>
              <w:t>1750619</w:t>
            </w:r>
            <w:r w:rsidR="006627B0" w:rsidRPr="00FC2197">
              <w:rPr>
                <w:sz w:val="40"/>
                <w:szCs w:val="40"/>
                <w:lang w:val="en-US"/>
              </w:rPr>
              <w:t>/0973Д-01-790000</w:t>
            </w:r>
            <w:r w:rsidRPr="00FC2197">
              <w:rPr>
                <w:sz w:val="40"/>
                <w:szCs w:val="40"/>
                <w:lang w:val="en-US"/>
              </w:rPr>
              <w:fldChar w:fldCharType="end"/>
            </w:r>
            <w:r w:rsidRPr="00FC2197">
              <w:rPr>
                <w:sz w:val="40"/>
                <w:szCs w:val="40"/>
              </w:rPr>
              <w:t>-</w:t>
            </w:r>
            <w:r w:rsidRPr="00FC2197">
              <w:rPr>
                <w:sz w:val="40"/>
                <w:szCs w:val="40"/>
              </w:rPr>
              <w:fldChar w:fldCharType="begin"/>
            </w:r>
            <w:r w:rsidRPr="00FC2197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FC2197">
              <w:rPr>
                <w:sz w:val="40"/>
                <w:szCs w:val="40"/>
              </w:rPr>
              <w:fldChar w:fldCharType="separate"/>
            </w:r>
            <w:r w:rsidR="006627B0" w:rsidRPr="00FC2197">
              <w:rPr>
                <w:sz w:val="40"/>
                <w:szCs w:val="40"/>
              </w:rPr>
              <w:t>ППТ</w:t>
            </w:r>
            <w:proofErr w:type="gramStart"/>
            <w:r w:rsidR="006627B0" w:rsidRPr="00FC2197">
              <w:rPr>
                <w:sz w:val="40"/>
                <w:szCs w:val="40"/>
              </w:rPr>
              <w:t>4</w:t>
            </w:r>
            <w:proofErr w:type="gramEnd"/>
            <w:r w:rsidRPr="00FC2197">
              <w:rPr>
                <w:sz w:val="40"/>
                <w:szCs w:val="40"/>
              </w:rPr>
              <w:fldChar w:fldCharType="end"/>
            </w:r>
          </w:p>
        </w:tc>
      </w:tr>
      <w:tr w:rsidR="00576502" w:rsidRPr="00FC2197" w14:paraId="63C566A8" w14:textId="77777777" w:rsidTr="00880BDE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A7" w14:textId="77777777" w:rsidR="003F4592" w:rsidRPr="00FC2197" w:rsidRDefault="003F4592" w:rsidP="00880BDE">
            <w:pPr>
              <w:pStyle w:val="aa"/>
              <w:rPr>
                <w:color w:val="FF0000"/>
                <w:sz w:val="20"/>
              </w:rPr>
            </w:pPr>
          </w:p>
        </w:tc>
      </w:tr>
    </w:tbl>
    <w:p w14:paraId="63C566AB" w14:textId="77777777" w:rsidR="0022126A" w:rsidRPr="00FC2197" w:rsidRDefault="0022126A" w:rsidP="00D77BCB">
      <w:pPr>
        <w:rPr>
          <w:color w:val="FF0000"/>
        </w:rPr>
      </w:pPr>
    </w:p>
    <w:p w14:paraId="63C566AC" w14:textId="77777777" w:rsidR="00586374" w:rsidRPr="00FC2197" w:rsidRDefault="00586374" w:rsidP="00D77BCB">
      <w:pPr>
        <w:rPr>
          <w:color w:val="FF0000"/>
          <w:lang w:val="en-US"/>
        </w:rPr>
      </w:pPr>
    </w:p>
    <w:p w14:paraId="63C566AD" w14:textId="77777777" w:rsidR="00532FBC" w:rsidRPr="00FC2197" w:rsidRDefault="00532FBC" w:rsidP="00D77BCB">
      <w:pPr>
        <w:rPr>
          <w:color w:val="FF0000"/>
          <w:lang w:val="en-US"/>
        </w:rPr>
      </w:pPr>
    </w:p>
    <w:p w14:paraId="63C566AE" w14:textId="756BAADE" w:rsidR="00586374" w:rsidRPr="00FC2197" w:rsidRDefault="00586374" w:rsidP="00D77BCB">
      <w:pPr>
        <w:rPr>
          <w:color w:val="FF0000"/>
          <w:lang w:val="en-US"/>
        </w:rPr>
        <w:sectPr w:rsidR="00586374" w:rsidRPr="00FC2197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  <w:bookmarkStart w:id="0" w:name="_GoBack"/>
      <w:bookmarkEnd w:id="0"/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576502" w:rsidRPr="00FC2197" w14:paraId="63C566B4" w14:textId="77777777" w:rsidTr="00DB29D6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AF" w14:textId="77777777" w:rsidR="00085402" w:rsidRPr="00FC2197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3C568E1" wp14:editId="63C568E2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2197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FC2197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FC2197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B0" w14:textId="77777777" w:rsidR="00085402" w:rsidRPr="00FC2197" w:rsidRDefault="00085402" w:rsidP="00DB29D6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B1" w14:textId="77777777" w:rsidR="00085402" w:rsidRPr="00FC2197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FC2197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B2" w14:textId="77777777" w:rsidR="00085402" w:rsidRPr="00FC2197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FC2197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B3" w14:textId="002BC2D8" w:rsidR="00085402" w:rsidRPr="00FC2197" w:rsidRDefault="00DD3BC5" w:rsidP="00DB29D6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FC2197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576502" w:rsidRPr="00FC2197" w14:paraId="63C566B6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5" w14:textId="77777777" w:rsidR="00085402" w:rsidRPr="00FC2197" w:rsidRDefault="00085402" w:rsidP="00DB29D6">
            <w:pPr>
              <w:pStyle w:val="aa"/>
            </w:pPr>
          </w:p>
        </w:tc>
      </w:tr>
      <w:tr w:rsidR="00576502" w:rsidRPr="00FC2197" w14:paraId="63C566B9" w14:textId="77777777" w:rsidTr="00DB29D6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B7" w14:textId="2769F187" w:rsidR="003B0302" w:rsidRPr="00FC2197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FC2197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B8" w14:textId="551B65BB" w:rsidR="003B0302" w:rsidRPr="00FC2197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FC2197">
              <w:rPr>
                <w:rFonts w:cs="Arial"/>
                <w:sz w:val="28"/>
              </w:rPr>
              <w:t>АО «Сузун»</w:t>
            </w:r>
          </w:p>
        </w:tc>
      </w:tr>
      <w:tr w:rsidR="00576502" w:rsidRPr="00FC2197" w14:paraId="63C566BB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A" w14:textId="77777777" w:rsidR="00085402" w:rsidRPr="00FC2197" w:rsidRDefault="00085402" w:rsidP="00DB29D6">
            <w:pPr>
              <w:pStyle w:val="aa"/>
              <w:rPr>
                <w:rFonts w:cs="Arial"/>
              </w:rPr>
            </w:pPr>
          </w:p>
        </w:tc>
      </w:tr>
      <w:tr w:rsidR="00576502" w:rsidRPr="00FC2197" w14:paraId="63C566BD" w14:textId="77777777" w:rsidTr="00DB29D6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BC" w14:textId="576CAE74" w:rsidR="00085402" w:rsidRPr="00FC2197" w:rsidRDefault="00085402" w:rsidP="00DB29D6">
            <w:pPr>
              <w:pStyle w:val="aa"/>
            </w:pPr>
            <w:r w:rsidRPr="00FC2197">
              <w:rPr>
                <w:lang w:val="en-US"/>
              </w:rPr>
              <w:fldChar w:fldCharType="begin"/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instrText>DOCPROPERTY</w:instrText>
            </w:r>
            <w:r w:rsidRPr="00FC2197">
              <w:instrText xml:space="preserve">  </w:instrText>
            </w:r>
            <w:r w:rsidRPr="00FC2197">
              <w:rPr>
                <w:lang w:val="en-US"/>
              </w:rPr>
              <w:instrText>Subject</w:instrText>
            </w:r>
            <w:r w:rsidRPr="00FC2197">
              <w:instrText xml:space="preserve">  \* </w:instrText>
            </w:r>
            <w:r w:rsidRPr="00FC2197">
              <w:rPr>
                <w:lang w:val="en-US"/>
              </w:rPr>
              <w:instrText>Upper</w:instrText>
            </w:r>
            <w:r w:rsidRPr="00FC2197">
              <w:instrText xml:space="preserve">  \* </w:instrText>
            </w:r>
            <w:r w:rsidRPr="00FC2197">
              <w:rPr>
                <w:lang w:val="en-US"/>
              </w:rPr>
              <w:instrText>MERGEFORMAT</w:instrText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fldChar w:fldCharType="separate"/>
            </w:r>
            <w:r w:rsidR="004C211C" w:rsidRPr="00FC2197">
              <w:t>ОБУСТРОЙСТВО СУЗУНСКОГО МЕСТОРОЖДЕНИЯ. МОСТОВОЙ ПЕРЕХОД ЧЕРЕЗ Р.ВАРОМЫЯХА</w:t>
            </w:r>
            <w:r w:rsidRPr="00FC2197">
              <w:rPr>
                <w:lang w:val="en-US"/>
              </w:rPr>
              <w:fldChar w:fldCharType="end"/>
            </w:r>
          </w:p>
        </w:tc>
      </w:tr>
      <w:tr w:rsidR="004C211C" w:rsidRPr="00FC2197" w14:paraId="63C566BF" w14:textId="77777777" w:rsidTr="006E6C53">
        <w:trPr>
          <w:cantSplit/>
          <w:trHeight w:hRule="exact" w:val="1512"/>
        </w:trPr>
        <w:tc>
          <w:tcPr>
            <w:tcW w:w="9356" w:type="dxa"/>
            <w:gridSpan w:val="2"/>
            <w:noWrap/>
          </w:tcPr>
          <w:p w14:paraId="33053C14" w14:textId="77777777" w:rsidR="00085402" w:rsidRPr="00FC2197" w:rsidRDefault="00085402" w:rsidP="00DB29D6">
            <w:pPr>
              <w:pStyle w:val="aa"/>
              <w:rPr>
                <w:i/>
              </w:rPr>
            </w:pPr>
          </w:p>
          <w:p w14:paraId="0AAFA8A7" w14:textId="77777777" w:rsidR="006E6C53" w:rsidRPr="00FC2197" w:rsidRDefault="006E6C53" w:rsidP="00DB29D6">
            <w:pPr>
              <w:pStyle w:val="aa"/>
              <w:rPr>
                <w:i/>
              </w:rPr>
            </w:pPr>
          </w:p>
          <w:p w14:paraId="63C566BE" w14:textId="258E7D3D" w:rsidR="007707D1" w:rsidRPr="00FC2197" w:rsidRDefault="007707D1" w:rsidP="004C211C">
            <w:pPr>
              <w:pStyle w:val="aa"/>
              <w:rPr>
                <w:i/>
              </w:rPr>
            </w:pPr>
            <w:r w:rsidRPr="00FC2197">
              <w:t>ПРОЕКТ ПЛАНИРОВКИ ТЕРРИТОРИИ</w:t>
            </w:r>
          </w:p>
        </w:tc>
      </w:tr>
      <w:tr w:rsidR="00576502" w:rsidRPr="00FC2197" w14:paraId="63C566C5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0FE5B629" w14:textId="77777777" w:rsidR="00085402" w:rsidRPr="00FC2197" w:rsidRDefault="00085402" w:rsidP="009D07DE">
            <w:pPr>
              <w:pStyle w:val="aa"/>
              <w:jc w:val="both"/>
              <w:rPr>
                <w:color w:val="FF0000"/>
                <w:sz w:val="24"/>
                <w:szCs w:val="24"/>
              </w:rPr>
            </w:pPr>
          </w:p>
          <w:p w14:paraId="63C566C4" w14:textId="1FAFE167" w:rsidR="006E6C53" w:rsidRPr="00FC2197" w:rsidRDefault="006E6C53" w:rsidP="009D07DE">
            <w:pPr>
              <w:pStyle w:val="aa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76502" w:rsidRPr="00FC2197" w14:paraId="63C566C7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6" w14:textId="72C04352" w:rsidR="00085402" w:rsidRPr="00FC2197" w:rsidRDefault="009D07DE" w:rsidP="00C2234B">
            <w:pPr>
              <w:pStyle w:val="aa"/>
              <w:rPr>
                <w:sz w:val="24"/>
                <w:szCs w:val="24"/>
              </w:rPr>
            </w:pPr>
            <w:r w:rsidRPr="00FC2197">
              <w:rPr>
                <w:sz w:val="24"/>
                <w:szCs w:val="24"/>
              </w:rPr>
              <w:t>Том 4</w:t>
            </w:r>
          </w:p>
        </w:tc>
      </w:tr>
      <w:tr w:rsidR="00576502" w:rsidRPr="00FC2197" w14:paraId="63C566C9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8" w14:textId="05289AF4" w:rsidR="00085402" w:rsidRPr="00FC2197" w:rsidRDefault="00085402" w:rsidP="00F70984">
            <w:pPr>
              <w:pStyle w:val="aa"/>
              <w:rPr>
                <w:sz w:val="24"/>
                <w:szCs w:val="24"/>
              </w:rPr>
            </w:pPr>
            <w:r w:rsidRPr="00FC2197">
              <w:rPr>
                <w:sz w:val="24"/>
                <w:szCs w:val="24"/>
              </w:rPr>
              <w:fldChar w:fldCharType="begin"/>
            </w:r>
            <w:r w:rsidRPr="00FC2197">
              <w:rPr>
                <w:sz w:val="24"/>
                <w:szCs w:val="24"/>
              </w:rPr>
              <w:instrText xml:space="preserve"> DOCPROPERTY  Наим_Части  \* MERGEFORMAT </w:instrText>
            </w:r>
            <w:r w:rsidRPr="00FC2197">
              <w:rPr>
                <w:sz w:val="24"/>
                <w:szCs w:val="24"/>
              </w:rPr>
              <w:fldChar w:fldCharType="separate"/>
            </w:r>
            <w:r w:rsidR="009D07DE" w:rsidRPr="00FC2197">
              <w:rPr>
                <w:sz w:val="24"/>
                <w:szCs w:val="24"/>
              </w:rPr>
              <w:t>Материалы по обоснованию проекта планировки территории. Пояснительная записка</w:t>
            </w:r>
            <w:r w:rsidRPr="00FC2197">
              <w:rPr>
                <w:sz w:val="24"/>
                <w:szCs w:val="24"/>
              </w:rPr>
              <w:fldChar w:fldCharType="end"/>
            </w:r>
          </w:p>
        </w:tc>
      </w:tr>
      <w:tr w:rsidR="00576502" w:rsidRPr="00FC2197" w14:paraId="63C566CB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A" w14:textId="10695858" w:rsidR="00085402" w:rsidRPr="00FC2197" w:rsidRDefault="00085402" w:rsidP="00DB29D6">
            <w:pPr>
              <w:pStyle w:val="aa"/>
              <w:rPr>
                <w:color w:val="FF0000"/>
                <w:sz w:val="24"/>
                <w:szCs w:val="24"/>
              </w:rPr>
            </w:pPr>
          </w:p>
        </w:tc>
      </w:tr>
      <w:tr w:rsidR="00576502" w:rsidRPr="00FC2197" w14:paraId="63C566CD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CC" w14:textId="77777777" w:rsidR="00085402" w:rsidRPr="00FC2197" w:rsidRDefault="00085402" w:rsidP="00DB29D6">
            <w:pPr>
              <w:pStyle w:val="aa"/>
              <w:rPr>
                <w:sz w:val="20"/>
              </w:rPr>
            </w:pPr>
          </w:p>
        </w:tc>
      </w:tr>
      <w:tr w:rsidR="00576502" w:rsidRPr="00FC2197" w14:paraId="63C566CF" w14:textId="77777777" w:rsidTr="00DB29D6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CE" w14:textId="5DD3634A" w:rsidR="00085402" w:rsidRPr="00FC2197" w:rsidRDefault="00085402" w:rsidP="00DB29D6">
            <w:pPr>
              <w:pStyle w:val="aa"/>
              <w:rPr>
                <w:sz w:val="40"/>
                <w:szCs w:val="40"/>
              </w:rPr>
            </w:pPr>
            <w:r w:rsidRPr="00FC2197">
              <w:rPr>
                <w:sz w:val="40"/>
                <w:szCs w:val="40"/>
                <w:lang w:val="en-US"/>
              </w:rPr>
              <w:fldChar w:fldCharType="begin"/>
            </w:r>
            <w:r w:rsidRPr="00FC2197">
              <w:rPr>
                <w:sz w:val="40"/>
                <w:szCs w:val="40"/>
              </w:rPr>
              <w:instrText xml:space="preserve"> </w:instrText>
            </w:r>
            <w:r w:rsidRPr="00FC2197">
              <w:rPr>
                <w:sz w:val="40"/>
                <w:szCs w:val="40"/>
                <w:lang w:val="en-US"/>
              </w:rPr>
              <w:instrText>DOCPROPERTY</w:instrText>
            </w:r>
            <w:r w:rsidRPr="00FC2197">
              <w:rPr>
                <w:sz w:val="40"/>
                <w:szCs w:val="40"/>
              </w:rPr>
              <w:instrText xml:space="preserve">  ШифрДокумента  \* </w:instrText>
            </w:r>
            <w:r w:rsidRPr="00FC2197">
              <w:rPr>
                <w:sz w:val="40"/>
                <w:szCs w:val="40"/>
                <w:lang w:val="en-US"/>
              </w:rPr>
              <w:instrText>MERGEFORMAT</w:instrText>
            </w:r>
            <w:r w:rsidRPr="00FC2197">
              <w:rPr>
                <w:sz w:val="40"/>
                <w:szCs w:val="40"/>
              </w:rPr>
              <w:instrText xml:space="preserve"> </w:instrText>
            </w:r>
            <w:r w:rsidRPr="00FC2197">
              <w:rPr>
                <w:sz w:val="40"/>
                <w:szCs w:val="40"/>
                <w:lang w:val="en-US"/>
              </w:rPr>
              <w:fldChar w:fldCharType="separate"/>
            </w:r>
            <w:r w:rsidR="006627B0" w:rsidRPr="00FC2197">
              <w:rPr>
                <w:sz w:val="40"/>
                <w:szCs w:val="40"/>
              </w:rPr>
              <w:t>1750619</w:t>
            </w:r>
            <w:r w:rsidR="006627B0" w:rsidRPr="00FC2197">
              <w:rPr>
                <w:sz w:val="40"/>
                <w:szCs w:val="40"/>
                <w:lang w:val="en-US"/>
              </w:rPr>
              <w:t>/0973Д-01-790000</w:t>
            </w:r>
            <w:r w:rsidRPr="00FC2197">
              <w:rPr>
                <w:sz w:val="40"/>
                <w:szCs w:val="40"/>
                <w:lang w:val="en-US"/>
              </w:rPr>
              <w:fldChar w:fldCharType="end"/>
            </w:r>
            <w:r w:rsidRPr="00FC2197">
              <w:rPr>
                <w:sz w:val="40"/>
                <w:szCs w:val="40"/>
              </w:rPr>
              <w:t>-</w:t>
            </w:r>
            <w:r w:rsidRPr="00FC2197">
              <w:rPr>
                <w:sz w:val="40"/>
                <w:szCs w:val="40"/>
              </w:rPr>
              <w:fldChar w:fldCharType="begin"/>
            </w:r>
            <w:r w:rsidRPr="00FC2197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FC2197">
              <w:rPr>
                <w:sz w:val="40"/>
                <w:szCs w:val="40"/>
              </w:rPr>
              <w:fldChar w:fldCharType="separate"/>
            </w:r>
            <w:r w:rsidR="006627B0" w:rsidRPr="00FC2197">
              <w:rPr>
                <w:sz w:val="40"/>
                <w:szCs w:val="40"/>
              </w:rPr>
              <w:t>ППТ</w:t>
            </w:r>
            <w:proofErr w:type="gramStart"/>
            <w:r w:rsidR="006627B0" w:rsidRPr="00FC2197">
              <w:rPr>
                <w:sz w:val="40"/>
                <w:szCs w:val="40"/>
              </w:rPr>
              <w:t>4</w:t>
            </w:r>
            <w:proofErr w:type="gramEnd"/>
            <w:r w:rsidRPr="00FC2197">
              <w:rPr>
                <w:sz w:val="40"/>
                <w:szCs w:val="40"/>
              </w:rPr>
              <w:fldChar w:fldCharType="end"/>
            </w:r>
          </w:p>
        </w:tc>
      </w:tr>
      <w:tr w:rsidR="00576502" w:rsidRPr="00FC2197" w14:paraId="63C566D3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D2" w14:textId="7AA7760B" w:rsidR="00085402" w:rsidRPr="00FC2197" w:rsidRDefault="00085402" w:rsidP="00DB29D6">
            <w:pPr>
              <w:pStyle w:val="aa"/>
              <w:rPr>
                <w:color w:val="FF0000"/>
                <w:sz w:val="22"/>
                <w:lang w:val="en-US"/>
              </w:rPr>
            </w:pPr>
          </w:p>
        </w:tc>
      </w:tr>
    </w:tbl>
    <w:p w14:paraId="63C566D4" w14:textId="77777777" w:rsidR="00085402" w:rsidRPr="00FC2197" w:rsidRDefault="00085402" w:rsidP="00D77BCB">
      <w:pPr>
        <w:rPr>
          <w:color w:val="FF0000"/>
        </w:rPr>
      </w:pPr>
    </w:p>
    <w:p w14:paraId="63C566D6" w14:textId="3600148C" w:rsidR="00662913" w:rsidRPr="00FC2197" w:rsidRDefault="00662913" w:rsidP="00D77BCB">
      <w:pPr>
        <w:rPr>
          <w:color w:val="FF0000"/>
          <w:lang w:val="en-US"/>
        </w:rPr>
      </w:pPr>
    </w:p>
    <w:p w14:paraId="63C566D7" w14:textId="6F00312E" w:rsidR="00D77BCB" w:rsidRPr="00FC2197" w:rsidRDefault="00D77BCB" w:rsidP="00A30897">
      <w:pPr>
        <w:spacing w:line="276" w:lineRule="auto"/>
        <w:ind w:firstLine="0"/>
        <w:rPr>
          <w:color w:val="FF0000"/>
          <w:lang w:val="en-US"/>
        </w:rPr>
        <w:sectPr w:rsidR="00D77BCB" w:rsidRPr="00FC2197" w:rsidSect="00532FBC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14:paraId="63C566D8" w14:textId="77777777" w:rsidR="00774008" w:rsidRPr="00FC2197" w:rsidRDefault="00774008" w:rsidP="00E75344">
      <w:pPr>
        <w:pStyle w:val="aa"/>
        <w:rPr>
          <w:sz w:val="22"/>
        </w:rPr>
      </w:pPr>
      <w:r w:rsidRPr="00FC2197">
        <w:rPr>
          <w:sz w:val="22"/>
        </w:rPr>
        <w:lastRenderedPageBreak/>
        <w:t>СОДЕРЖАНИЕ ТОМА</w:t>
      </w:r>
      <w:bookmarkStart w:id="1" w:name="Содержание"/>
      <w:bookmarkEnd w:id="1"/>
    </w:p>
    <w:p w14:paraId="63C566D9" w14:textId="77777777" w:rsidR="00774008" w:rsidRPr="00FC2197" w:rsidRDefault="00774008" w:rsidP="00774008">
      <w:pPr>
        <w:suppressAutoHyphens/>
        <w:jc w:val="center"/>
        <w:rPr>
          <w:rFonts w:eastAsia="Times New Roman"/>
          <w:szCs w:val="20"/>
        </w:rPr>
      </w:pPr>
    </w:p>
    <w:tbl>
      <w:tblPr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76"/>
        <w:gridCol w:w="4431"/>
        <w:gridCol w:w="1414"/>
      </w:tblGrid>
      <w:tr w:rsidR="00576502" w:rsidRPr="00FC2197" w14:paraId="63C566DE" w14:textId="77777777" w:rsidTr="00120E4C">
        <w:trPr>
          <w:cantSplit/>
          <w:trHeight w:val="851"/>
          <w:tblHeader/>
          <w:jc w:val="center"/>
        </w:trPr>
        <w:tc>
          <w:tcPr>
            <w:tcW w:w="4076" w:type="dxa"/>
            <w:shd w:val="clear" w:color="auto" w:fill="auto"/>
            <w:vAlign w:val="center"/>
          </w:tcPr>
          <w:p w14:paraId="63C566DA" w14:textId="77777777" w:rsidR="00774008" w:rsidRPr="00FC2197" w:rsidRDefault="00774008" w:rsidP="00E75344">
            <w:pPr>
              <w:pStyle w:val="ac"/>
              <w:jc w:val="center"/>
            </w:pPr>
            <w:r w:rsidRPr="00FC2197">
              <w:t>Обозначение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DB" w14:textId="77777777" w:rsidR="00774008" w:rsidRPr="00FC2197" w:rsidRDefault="00774008" w:rsidP="00E75344">
            <w:pPr>
              <w:pStyle w:val="ac"/>
              <w:jc w:val="center"/>
            </w:pPr>
            <w:r w:rsidRPr="00FC2197">
              <w:t>Наименование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566DC" w14:textId="77777777" w:rsidR="00774008" w:rsidRPr="00FC2197" w:rsidRDefault="00774008" w:rsidP="00E75344">
            <w:pPr>
              <w:pStyle w:val="ac"/>
              <w:jc w:val="center"/>
            </w:pPr>
            <w:r w:rsidRPr="00FC2197">
              <w:t>Примечание</w:t>
            </w:r>
          </w:p>
          <w:p w14:paraId="63C566DD" w14:textId="77777777" w:rsidR="00774008" w:rsidRPr="00FC2197" w:rsidRDefault="00774008" w:rsidP="00E75344">
            <w:pPr>
              <w:pStyle w:val="ac"/>
              <w:jc w:val="center"/>
            </w:pPr>
            <w:r w:rsidRPr="00FC2197">
              <w:t>(страница)</w:t>
            </w:r>
          </w:p>
        </w:tc>
      </w:tr>
      <w:tr w:rsidR="00576502" w:rsidRPr="00FC2197" w14:paraId="63C566E2" w14:textId="77777777" w:rsidTr="00120E4C">
        <w:trPr>
          <w:cantSplit/>
          <w:trHeight w:val="454"/>
          <w:jc w:val="center"/>
        </w:trPr>
        <w:tc>
          <w:tcPr>
            <w:tcW w:w="4076" w:type="dxa"/>
            <w:shd w:val="clear" w:color="auto" w:fill="auto"/>
          </w:tcPr>
          <w:p w14:paraId="63C566DF" w14:textId="77777777" w:rsidR="00D32C65" w:rsidRPr="00FC2197" w:rsidRDefault="00D32C65" w:rsidP="00E75344">
            <w:pPr>
              <w:pStyle w:val="ac"/>
            </w:pPr>
            <w:r w:rsidRPr="00FC2197">
              <w:rPr>
                <w:noProof/>
              </w:rPr>
              <w:fldChar w:fldCharType="begin"/>
            </w:r>
            <w:r w:rsidRPr="00FC2197">
              <w:rPr>
                <w:noProof/>
              </w:rPr>
              <w:instrText xml:space="preserve"> DOCPROPERTY  ШифрДокумента  \* MERGEFORMAT </w:instrText>
            </w:r>
            <w:r w:rsidRPr="00FC2197">
              <w:rPr>
                <w:noProof/>
              </w:rPr>
              <w:fldChar w:fldCharType="separate"/>
            </w:r>
            <w:r w:rsidR="006627B0" w:rsidRPr="00FC2197">
              <w:rPr>
                <w:noProof/>
              </w:rPr>
              <w:t>1750619/0973Д-01-790000</w:t>
            </w:r>
            <w:r w:rsidRPr="00FC2197">
              <w:rPr>
                <w:noProof/>
              </w:rPr>
              <w:fldChar w:fldCharType="end"/>
            </w:r>
            <w:r w:rsidRPr="00FC2197">
              <w:rPr>
                <w:noProof/>
              </w:rPr>
              <w:t>-</w:t>
            </w:r>
            <w:r w:rsidRPr="00FC2197">
              <w:rPr>
                <w:noProof/>
              </w:rPr>
              <w:fldChar w:fldCharType="begin"/>
            </w:r>
            <w:r w:rsidRPr="00FC2197">
              <w:rPr>
                <w:noProof/>
              </w:rPr>
              <w:instrText xml:space="preserve"> DOCPROPERTY  КодДисциплины  \* MERGEFORMAT </w:instrText>
            </w:r>
            <w:r w:rsidRPr="00FC2197">
              <w:rPr>
                <w:noProof/>
              </w:rPr>
              <w:fldChar w:fldCharType="separate"/>
            </w:r>
            <w:r w:rsidR="006627B0" w:rsidRPr="00FC2197">
              <w:rPr>
                <w:noProof/>
              </w:rPr>
              <w:t>ППТ4</w:t>
            </w:r>
            <w:r w:rsidRPr="00FC2197">
              <w:rPr>
                <w:noProof/>
              </w:rPr>
              <w:fldChar w:fldCharType="end"/>
            </w:r>
            <w:r w:rsidRPr="00FC2197">
              <w:rPr>
                <w:noProof/>
              </w:rPr>
              <w:t>-С</w:t>
            </w:r>
          </w:p>
        </w:tc>
        <w:tc>
          <w:tcPr>
            <w:tcW w:w="4431" w:type="dxa"/>
            <w:shd w:val="clear" w:color="auto" w:fill="auto"/>
          </w:tcPr>
          <w:p w14:paraId="63C566E0" w14:textId="295ADF5C" w:rsidR="00D32C65" w:rsidRPr="00FC2197" w:rsidRDefault="00D32C65" w:rsidP="00120E4C">
            <w:pPr>
              <w:pStyle w:val="ac"/>
            </w:pPr>
            <w:r w:rsidRPr="00FC2197">
              <w:rPr>
                <w:noProof/>
              </w:rPr>
              <w:t xml:space="preserve">Содержание </w:t>
            </w:r>
            <w:r w:rsidR="0094203C" w:rsidRPr="00FC2197">
              <w:rPr>
                <w:noProof/>
              </w:rPr>
              <w:t>ППТ</w:t>
            </w:r>
            <w:r w:rsidR="002052A4" w:rsidRPr="00FC2197">
              <w:rPr>
                <w:noProof/>
              </w:rPr>
              <w:t>4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14:paraId="2ACBA4FE" w14:textId="77777777" w:rsidR="00D32C65" w:rsidRPr="00FC2197" w:rsidRDefault="00DD3BC5" w:rsidP="00E75344">
            <w:pPr>
              <w:pStyle w:val="ac"/>
              <w:jc w:val="center"/>
            </w:pPr>
            <w:r w:rsidRPr="00FC2197">
              <w:t>2</w:t>
            </w:r>
          </w:p>
          <w:p w14:paraId="63C566E1" w14:textId="61856695" w:rsidR="001957F0" w:rsidRPr="00FC2197" w:rsidRDefault="001957F0" w:rsidP="00E75344">
            <w:pPr>
              <w:pStyle w:val="ac"/>
              <w:jc w:val="center"/>
            </w:pPr>
            <w:r w:rsidRPr="00FC2197">
              <w:rPr>
                <w:noProof/>
              </w:rPr>
              <w:t>Изм.1</w:t>
            </w:r>
          </w:p>
        </w:tc>
      </w:tr>
      <w:tr w:rsidR="006E6C53" w:rsidRPr="00FC2197" w14:paraId="63C566ED" w14:textId="77777777" w:rsidTr="00120E4C">
        <w:trPr>
          <w:cantSplit/>
          <w:trHeight w:val="454"/>
          <w:jc w:val="center"/>
        </w:trPr>
        <w:tc>
          <w:tcPr>
            <w:tcW w:w="4076" w:type="dxa"/>
            <w:shd w:val="clear" w:color="auto" w:fill="auto"/>
          </w:tcPr>
          <w:p w14:paraId="63C566E7" w14:textId="77777777" w:rsidR="00774008" w:rsidRPr="00FC2197" w:rsidRDefault="00267D96" w:rsidP="00E75344">
            <w:pPr>
              <w:pStyle w:val="ac"/>
            </w:pPr>
            <w:fldSimple w:instr=" DOCPROPERTY  ШифрДокумента  \* MERGEFORMAT ">
              <w:r w:rsidR="006627B0" w:rsidRPr="00FC2197">
                <w:t>1750619/0973Д-01-790000</w:t>
              </w:r>
            </w:fldSimple>
            <w:r w:rsidR="00774008" w:rsidRPr="00FC2197">
              <w:t>-</w:t>
            </w:r>
            <w:r w:rsidR="002D2BD0" w:rsidRPr="00FC2197">
              <w:fldChar w:fldCharType="begin"/>
            </w:r>
            <w:r w:rsidR="002D2BD0" w:rsidRPr="00FC2197">
              <w:instrText xml:space="preserve"> DOCPROPERTY  КодДисциплины  \* MERGEFORMAT </w:instrText>
            </w:r>
            <w:r w:rsidR="002D2BD0" w:rsidRPr="00FC2197">
              <w:fldChar w:fldCharType="separate"/>
            </w:r>
            <w:r w:rsidR="006E6C53" w:rsidRPr="00FC2197">
              <w:t>ППТ</w:t>
            </w:r>
            <w:proofErr w:type="gramStart"/>
            <w:r w:rsidR="006E6C53" w:rsidRPr="00FC2197">
              <w:t>4</w:t>
            </w:r>
            <w:proofErr w:type="gramEnd"/>
            <w:r w:rsidR="002D2BD0" w:rsidRPr="00FC2197">
              <w:fldChar w:fldCharType="end"/>
            </w:r>
          </w:p>
        </w:tc>
        <w:tc>
          <w:tcPr>
            <w:tcW w:w="4431" w:type="dxa"/>
            <w:shd w:val="clear" w:color="auto" w:fill="auto"/>
          </w:tcPr>
          <w:p w14:paraId="63C566EB" w14:textId="20F40553" w:rsidR="001814BD" w:rsidRPr="00FC2197" w:rsidRDefault="00476FD3" w:rsidP="00120E4C">
            <w:pPr>
              <w:pStyle w:val="ac"/>
            </w:pPr>
            <w:r w:rsidRPr="00FC2197">
              <w:rPr>
                <w:lang w:val="en-US"/>
              </w:rPr>
              <w:fldChar w:fldCharType="begin"/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instrText>DOCPROPERTY</w:instrText>
            </w:r>
            <w:r w:rsidRPr="00FC2197">
              <w:instrText xml:space="preserve">  Наим_Части  \* </w:instrText>
            </w:r>
            <w:r w:rsidRPr="00FC2197">
              <w:rPr>
                <w:lang w:val="en-US"/>
              </w:rPr>
              <w:instrText>MERGEFORMAT</w:instrText>
            </w:r>
            <w:r w:rsidRPr="00FC2197">
              <w:instrText xml:space="preserve"> </w:instrText>
            </w:r>
            <w:r w:rsidRPr="00FC2197">
              <w:rPr>
                <w:lang w:val="en-US"/>
              </w:rPr>
              <w:fldChar w:fldCharType="separate"/>
            </w:r>
            <w:r w:rsidR="00DD5D72" w:rsidRPr="00FC2197">
              <w:t xml:space="preserve">Материалы по обоснованию проекта планировки территории. </w:t>
            </w:r>
            <w:proofErr w:type="spellStart"/>
            <w:r w:rsidR="00DD5D72" w:rsidRPr="00FC2197">
              <w:rPr>
                <w:lang w:val="en-US"/>
              </w:rPr>
              <w:t>Пояснительная</w:t>
            </w:r>
            <w:proofErr w:type="spellEnd"/>
            <w:r w:rsidR="00DD5D72" w:rsidRPr="00FC2197">
              <w:rPr>
                <w:lang w:val="en-US"/>
              </w:rPr>
              <w:t xml:space="preserve"> </w:t>
            </w:r>
            <w:proofErr w:type="spellStart"/>
            <w:r w:rsidR="00DD5D72" w:rsidRPr="00FC2197">
              <w:rPr>
                <w:lang w:val="en-US"/>
              </w:rPr>
              <w:t>записка</w:t>
            </w:r>
            <w:proofErr w:type="spellEnd"/>
            <w:r w:rsidRPr="00FC2197">
              <w:rPr>
                <w:lang w:val="en-US"/>
              </w:rPr>
              <w:fldChar w:fldCharType="end"/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14:paraId="4A9BFA7F" w14:textId="77777777" w:rsidR="00774008" w:rsidRPr="00FC2197" w:rsidRDefault="0094203C" w:rsidP="00E75344">
            <w:pPr>
              <w:pStyle w:val="ac"/>
              <w:jc w:val="center"/>
            </w:pPr>
            <w:r w:rsidRPr="00FC2197">
              <w:t>3</w:t>
            </w:r>
          </w:p>
          <w:p w14:paraId="63C566EC" w14:textId="5CE5C582" w:rsidR="001957F0" w:rsidRPr="00FC2197" w:rsidRDefault="001957F0" w:rsidP="00E75344">
            <w:pPr>
              <w:pStyle w:val="ac"/>
              <w:jc w:val="center"/>
            </w:pPr>
            <w:r w:rsidRPr="00FC2197">
              <w:rPr>
                <w:noProof/>
              </w:rPr>
              <w:t>Изм.1</w:t>
            </w:r>
          </w:p>
        </w:tc>
      </w:tr>
    </w:tbl>
    <w:p w14:paraId="63C56710" w14:textId="77777777" w:rsidR="00027827" w:rsidRPr="00FC2197" w:rsidRDefault="00027827" w:rsidP="003F4592">
      <w:pPr>
        <w:rPr>
          <w:color w:val="FF0000"/>
        </w:rPr>
      </w:pPr>
    </w:p>
    <w:p w14:paraId="63C56711" w14:textId="04DBEE9F" w:rsidR="00CA5F68" w:rsidRPr="00FC2197" w:rsidRDefault="00CA5F68" w:rsidP="003F4592">
      <w:pPr>
        <w:rPr>
          <w:color w:val="FF0000"/>
        </w:rPr>
      </w:pPr>
    </w:p>
    <w:p w14:paraId="63C56712" w14:textId="65D5CA23" w:rsidR="00CA5F68" w:rsidRPr="00FC2197" w:rsidRDefault="00CA5F68" w:rsidP="003F4592">
      <w:pPr>
        <w:rPr>
          <w:color w:val="FF0000"/>
        </w:rPr>
        <w:sectPr w:rsidR="00CA5F68" w:rsidRPr="00FC2197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63C567A2" w14:textId="77777777" w:rsidR="00E75344" w:rsidRPr="00FC2197" w:rsidRDefault="00E75344" w:rsidP="00E75344">
      <w:pPr>
        <w:pStyle w:val="aa"/>
        <w:rPr>
          <w:sz w:val="22"/>
        </w:rPr>
      </w:pPr>
      <w:r w:rsidRPr="00FC2197">
        <w:rPr>
          <w:sz w:val="22"/>
        </w:rPr>
        <w:lastRenderedPageBreak/>
        <w:t>СОДЕРЖАНИЕ</w:t>
      </w:r>
      <w:bookmarkStart w:id="2" w:name="ОПЗ"/>
      <w:bookmarkEnd w:id="2"/>
    </w:p>
    <w:p w14:paraId="6C46E7DA" w14:textId="77777777" w:rsidR="007037C7" w:rsidRPr="00FC2197" w:rsidRDefault="009A1D3C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r w:rsidRPr="00FC2197">
        <w:rPr>
          <w:sz w:val="21"/>
          <w:szCs w:val="21"/>
        </w:rPr>
        <w:fldChar w:fldCharType="begin"/>
      </w:r>
      <w:r w:rsidRPr="00FC2197">
        <w:rPr>
          <w:sz w:val="21"/>
          <w:szCs w:val="21"/>
        </w:rPr>
        <w:instrText xml:space="preserve"> TOC \o "1-</w:instrText>
      </w:r>
      <w:r w:rsidR="00854AE9" w:rsidRPr="00FC2197">
        <w:rPr>
          <w:sz w:val="21"/>
          <w:szCs w:val="21"/>
        </w:rPr>
        <w:instrText>2</w:instrText>
      </w:r>
      <w:r w:rsidRPr="00FC2197">
        <w:rPr>
          <w:sz w:val="21"/>
          <w:szCs w:val="21"/>
        </w:rPr>
        <w:instrText xml:space="preserve">" \h \z \u </w:instrText>
      </w:r>
      <w:r w:rsidRPr="00FC2197">
        <w:rPr>
          <w:sz w:val="21"/>
          <w:szCs w:val="21"/>
        </w:rPr>
        <w:fldChar w:fldCharType="separate"/>
      </w:r>
      <w:hyperlink w:anchor="_Toc35267984" w:history="1">
        <w:r w:rsidR="007037C7" w:rsidRPr="00FC2197">
          <w:rPr>
            <w:rStyle w:val="af9"/>
            <w:noProof/>
            <w:color w:val="auto"/>
          </w:rPr>
          <w:t>1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Исходные данные, используемые при подготовке проекта планировки территории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_Toc35267984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4</w:t>
        </w:r>
        <w:r w:rsidR="007037C7" w:rsidRPr="00FC2197">
          <w:rPr>
            <w:noProof/>
            <w:webHidden/>
          </w:rPr>
          <w:fldChar w:fldCharType="end"/>
        </w:r>
      </w:hyperlink>
    </w:p>
    <w:p w14:paraId="77397940" w14:textId="77777777" w:rsidR="007037C7" w:rsidRPr="00FC2197" w:rsidRDefault="002327D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7985" w:history="1">
        <w:r w:rsidR="007037C7" w:rsidRPr="00FC2197">
          <w:rPr>
            <w:rStyle w:val="af9"/>
            <w:noProof/>
            <w:color w:val="auto"/>
          </w:rPr>
          <w:t>2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Описание природно-климатических условий территории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_Toc35267985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6</w:t>
        </w:r>
        <w:r w:rsidR="007037C7" w:rsidRPr="00FC2197">
          <w:rPr>
            <w:noProof/>
            <w:webHidden/>
          </w:rPr>
          <w:fldChar w:fldCharType="end"/>
        </w:r>
      </w:hyperlink>
    </w:p>
    <w:p w14:paraId="72ED821C" w14:textId="77777777" w:rsidR="007037C7" w:rsidRPr="00FC2197" w:rsidRDefault="002327D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7986" w:history="1">
        <w:r w:rsidR="007037C7" w:rsidRPr="00FC2197">
          <w:rPr>
            <w:rStyle w:val="af9"/>
            <w:noProof/>
            <w:color w:val="auto"/>
          </w:rPr>
          <w:t>3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Обоснование определения границ зон планируемого размещения линейных объектов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_Toc35267986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9</w:t>
        </w:r>
        <w:r w:rsidR="007037C7" w:rsidRPr="00FC2197">
          <w:rPr>
            <w:noProof/>
            <w:webHidden/>
          </w:rPr>
          <w:fldChar w:fldCharType="end"/>
        </w:r>
      </w:hyperlink>
    </w:p>
    <w:p w14:paraId="1CA561BD" w14:textId="77777777" w:rsidR="007037C7" w:rsidRPr="00FC2197" w:rsidRDefault="002327D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7987" w:history="1">
        <w:r w:rsidR="007037C7" w:rsidRPr="00FC2197">
          <w:rPr>
            <w:rStyle w:val="af9"/>
            <w:noProof/>
            <w:color w:val="auto"/>
          </w:rPr>
          <w:t>4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Обоснование определения предельных параметров застройки территории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_Toc35267987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11</w:t>
        </w:r>
        <w:r w:rsidR="007037C7" w:rsidRPr="00FC2197">
          <w:rPr>
            <w:noProof/>
            <w:webHidden/>
          </w:rPr>
          <w:fldChar w:fldCharType="end"/>
        </w:r>
      </w:hyperlink>
    </w:p>
    <w:p w14:paraId="0FA342FD" w14:textId="77777777" w:rsidR="007037C7" w:rsidRPr="00FC2197" w:rsidRDefault="002327D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7988" w:history="1">
        <w:r w:rsidR="007037C7" w:rsidRPr="00FC2197">
          <w:rPr>
            <w:rStyle w:val="af9"/>
            <w:noProof/>
            <w:color w:val="auto"/>
          </w:rPr>
          <w:t>5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Перечни искусственных сооружений, пересечений, примыканий, включая их характеристику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_Toc35267988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12</w:t>
        </w:r>
        <w:r w:rsidR="007037C7" w:rsidRPr="00FC2197">
          <w:rPr>
            <w:noProof/>
            <w:webHidden/>
          </w:rPr>
          <w:fldChar w:fldCharType="end"/>
        </w:r>
      </w:hyperlink>
    </w:p>
    <w:p w14:paraId="0F254694" w14:textId="30CC4A98" w:rsidR="007037C7" w:rsidRPr="00FC2197" w:rsidRDefault="002327DF" w:rsidP="007037C7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35267989" w:history="1">
        <w:r w:rsidR="007037C7" w:rsidRPr="00FC2197">
          <w:rPr>
            <w:rStyle w:val="af9"/>
            <w:noProof/>
            <w:color w:val="auto"/>
          </w:rPr>
          <w:t>6</w:t>
        </w:r>
        <w:r w:rsidR="007037C7" w:rsidRPr="00FC2197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7037C7" w:rsidRPr="00FC2197">
          <w:rPr>
            <w:rStyle w:val="af9"/>
            <w:noProof/>
            <w:color w:val="auto"/>
          </w:rPr>
          <w:t>Ссылочные нормативные документы</w:t>
        </w:r>
        <w:r w:rsidR="007037C7" w:rsidRPr="00FC2197">
          <w:rPr>
            <w:noProof/>
            <w:webHidden/>
          </w:rPr>
          <w:tab/>
        </w:r>
        <w:r w:rsidR="007037C7" w:rsidRPr="00FC2197">
          <w:rPr>
            <w:noProof/>
            <w:webHidden/>
          </w:rPr>
          <w:fldChar w:fldCharType="begin"/>
        </w:r>
        <w:r w:rsidR="007037C7" w:rsidRPr="00FC2197">
          <w:rPr>
            <w:noProof/>
            <w:webHidden/>
          </w:rPr>
          <w:instrText xml:space="preserve"> PAGEREF _Toc35267989 \h </w:instrText>
        </w:r>
        <w:r w:rsidR="007037C7" w:rsidRPr="00FC2197">
          <w:rPr>
            <w:noProof/>
            <w:webHidden/>
          </w:rPr>
        </w:r>
        <w:r w:rsidR="007037C7" w:rsidRPr="00FC2197">
          <w:rPr>
            <w:noProof/>
            <w:webHidden/>
          </w:rPr>
          <w:fldChar w:fldCharType="separate"/>
        </w:r>
        <w:r w:rsidR="00FC2197">
          <w:rPr>
            <w:noProof/>
            <w:webHidden/>
          </w:rPr>
          <w:t>13</w:t>
        </w:r>
        <w:r w:rsidR="007037C7" w:rsidRPr="00FC2197">
          <w:rPr>
            <w:noProof/>
            <w:webHidden/>
          </w:rPr>
          <w:fldChar w:fldCharType="end"/>
        </w:r>
      </w:hyperlink>
    </w:p>
    <w:p w14:paraId="43BB95B8" w14:textId="2821CDFB" w:rsidR="004D0063" w:rsidRPr="00FC2197" w:rsidRDefault="009A1D3C" w:rsidP="00854AE9">
      <w:pPr>
        <w:pStyle w:val="13"/>
        <w:rPr>
          <w:rFonts w:asciiTheme="minorHAnsi" w:eastAsiaTheme="minorEastAsia" w:hAnsiTheme="minorHAnsi" w:cstheme="minorBidi"/>
          <w:noProof/>
          <w:color w:val="FF0000"/>
          <w:lang w:eastAsia="ru-RU"/>
        </w:rPr>
      </w:pPr>
      <w:r w:rsidRPr="00FC2197">
        <w:rPr>
          <w:sz w:val="21"/>
          <w:szCs w:val="21"/>
        </w:rPr>
        <w:fldChar w:fldCharType="end"/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  <w:gridCol w:w="815"/>
      </w:tblGrid>
      <w:tr w:rsidR="00576502" w:rsidRPr="00FC2197" w14:paraId="28BD24E8" w14:textId="77777777" w:rsidTr="00D32353">
        <w:tc>
          <w:tcPr>
            <w:tcW w:w="1951" w:type="dxa"/>
          </w:tcPr>
          <w:p w14:paraId="203E68E2" w14:textId="1F6827DF" w:rsidR="000965F8" w:rsidRPr="00FC2197" w:rsidRDefault="00300D11" w:rsidP="009D07DE">
            <w:pPr>
              <w:spacing w:after="240" w:line="240" w:lineRule="auto"/>
              <w:ind w:firstLine="0"/>
              <w:jc w:val="center"/>
              <w:rPr>
                <w:color w:val="FF0000"/>
                <w:sz w:val="21"/>
                <w:szCs w:val="21"/>
              </w:rPr>
            </w:pPr>
            <w:r w:rsidRPr="00FC2197">
              <w:rPr>
                <w:sz w:val="21"/>
                <w:szCs w:val="21"/>
              </w:rPr>
              <w:t>Приложение</w:t>
            </w:r>
            <w:proofErr w:type="gramStart"/>
            <w:r w:rsidRPr="00FC2197">
              <w:rPr>
                <w:sz w:val="21"/>
                <w:szCs w:val="21"/>
              </w:rPr>
              <w:t xml:space="preserve"> А</w:t>
            </w:r>
            <w:proofErr w:type="gramEnd"/>
            <w:r w:rsidR="000965F8" w:rsidRPr="00FC2197">
              <w:rPr>
                <w:sz w:val="21"/>
                <w:szCs w:val="21"/>
              </w:rPr>
              <w:t xml:space="preserve"> (</w:t>
            </w:r>
            <w:r w:rsidR="009D07DE" w:rsidRPr="00FC2197">
              <w:rPr>
                <w:sz w:val="21"/>
                <w:szCs w:val="21"/>
              </w:rPr>
              <w:t>обязательное</w:t>
            </w:r>
            <w:r w:rsidR="000965F8" w:rsidRPr="00FC2197">
              <w:rPr>
                <w:sz w:val="21"/>
                <w:szCs w:val="21"/>
              </w:rPr>
              <w:t>)</w:t>
            </w:r>
          </w:p>
        </w:tc>
        <w:tc>
          <w:tcPr>
            <w:tcW w:w="6804" w:type="dxa"/>
          </w:tcPr>
          <w:p w14:paraId="154A5BC1" w14:textId="77E5D0D7" w:rsidR="000965F8" w:rsidRPr="00FC2197" w:rsidRDefault="00920A7E" w:rsidP="00920A7E">
            <w:pPr>
              <w:spacing w:after="240" w:line="240" w:lineRule="auto"/>
              <w:ind w:firstLine="0"/>
              <w:rPr>
                <w:rFonts w:cs="Arial"/>
                <w:noProof/>
                <w:color w:val="FF0000"/>
                <w:sz w:val="21"/>
                <w:szCs w:val="21"/>
              </w:rPr>
            </w:pPr>
            <w:r w:rsidRPr="00FC2197">
              <w:rPr>
                <w:rFonts w:eastAsia="Calibri"/>
                <w:szCs w:val="24"/>
              </w:rPr>
              <w:t>Распоряжения Администрации города Дудинки от 06.05.2020 г. № 291 «О принятии решения о подготовке проекта планиро</w:t>
            </w:r>
            <w:r w:rsidRPr="00FC2197">
              <w:rPr>
                <w:rFonts w:eastAsia="Calibri"/>
                <w:szCs w:val="24"/>
              </w:rPr>
              <w:t>в</w:t>
            </w:r>
            <w:r w:rsidRPr="00FC2197">
              <w:rPr>
                <w:rFonts w:eastAsia="Calibri"/>
                <w:szCs w:val="24"/>
              </w:rPr>
              <w:t>ки»</w:t>
            </w:r>
            <w:r w:rsidRPr="00FC2197">
              <w:rPr>
                <w:rFonts w:cs="Arial"/>
                <w:noProof/>
              </w:rPr>
              <w:t xml:space="preserve"> </w:t>
            </w:r>
            <w:r w:rsidR="00FE738B" w:rsidRPr="00FC2197">
              <w:rPr>
                <w:rFonts w:cs="Arial"/>
                <w:noProof/>
              </w:rPr>
              <w:t xml:space="preserve">(на </w:t>
            </w:r>
            <w:r w:rsidRPr="00FC2197">
              <w:rPr>
                <w:rFonts w:cs="Arial"/>
                <w:noProof/>
              </w:rPr>
              <w:t>2</w:t>
            </w:r>
            <w:r w:rsidR="00FE738B" w:rsidRPr="00FC2197">
              <w:rPr>
                <w:rFonts w:cs="Arial"/>
                <w:noProof/>
              </w:rPr>
              <w:t xml:space="preserve"> лист</w:t>
            </w:r>
            <w:r w:rsidRPr="00FC2197">
              <w:rPr>
                <w:rFonts w:cs="Arial"/>
                <w:noProof/>
              </w:rPr>
              <w:t>ах</w:t>
            </w:r>
            <w:r w:rsidR="00FE738B" w:rsidRPr="00FC2197">
              <w:rPr>
                <w:rFonts w:cs="Arial"/>
                <w:noProof/>
              </w:rPr>
              <w:t>)</w:t>
            </w:r>
          </w:p>
        </w:tc>
        <w:tc>
          <w:tcPr>
            <w:tcW w:w="815" w:type="dxa"/>
          </w:tcPr>
          <w:p w14:paraId="60AEB0AF" w14:textId="67CEB9D7" w:rsidR="000965F8" w:rsidRPr="00FC2197" w:rsidRDefault="007037C7" w:rsidP="00117ACA">
            <w:pPr>
              <w:spacing w:after="240" w:line="240" w:lineRule="auto"/>
              <w:ind w:firstLine="0"/>
              <w:jc w:val="center"/>
              <w:rPr>
                <w:color w:val="FF0000"/>
              </w:rPr>
            </w:pPr>
            <w:r w:rsidRPr="00FC2197">
              <w:t>14</w:t>
            </w:r>
          </w:p>
        </w:tc>
      </w:tr>
      <w:tr w:rsidR="00576502" w:rsidRPr="00FC2197" w14:paraId="7947B4EA" w14:textId="77777777" w:rsidTr="00D32353">
        <w:tc>
          <w:tcPr>
            <w:tcW w:w="1951" w:type="dxa"/>
          </w:tcPr>
          <w:p w14:paraId="5BDD3520" w14:textId="2FF25DCD" w:rsidR="00DD3BC5" w:rsidRPr="00FC2197" w:rsidRDefault="00DD3BC5" w:rsidP="009D07DE">
            <w:pPr>
              <w:spacing w:after="240" w:line="240" w:lineRule="auto"/>
              <w:ind w:firstLine="0"/>
              <w:jc w:val="center"/>
              <w:rPr>
                <w:sz w:val="21"/>
                <w:szCs w:val="21"/>
              </w:rPr>
            </w:pPr>
            <w:r w:rsidRPr="00FC2197">
              <w:rPr>
                <w:sz w:val="21"/>
                <w:szCs w:val="21"/>
              </w:rPr>
              <w:t>Приложение</w:t>
            </w:r>
            <w:proofErr w:type="gramStart"/>
            <w:r w:rsidRPr="00FC2197">
              <w:rPr>
                <w:sz w:val="21"/>
                <w:szCs w:val="21"/>
              </w:rPr>
              <w:t xml:space="preserve"> Б</w:t>
            </w:r>
            <w:proofErr w:type="gramEnd"/>
            <w:r w:rsidRPr="00FC2197">
              <w:rPr>
                <w:sz w:val="21"/>
                <w:szCs w:val="21"/>
              </w:rPr>
              <w:t xml:space="preserve"> (обязательное)</w:t>
            </w:r>
          </w:p>
        </w:tc>
        <w:tc>
          <w:tcPr>
            <w:tcW w:w="6804" w:type="dxa"/>
          </w:tcPr>
          <w:p w14:paraId="504BE3FE" w14:textId="61FE5616" w:rsidR="00DD3BC5" w:rsidRPr="00FC2197" w:rsidRDefault="00DD3BC5" w:rsidP="00920A7E">
            <w:pPr>
              <w:spacing w:after="240" w:line="240" w:lineRule="auto"/>
              <w:ind w:firstLine="0"/>
            </w:pPr>
            <w:r w:rsidRPr="00FC2197">
              <w:rPr>
                <w:rFonts w:cs="Arial"/>
                <w:bCs/>
              </w:rPr>
              <w:t>Задания на подготовку проекта планировки территории и пр</w:t>
            </w:r>
            <w:r w:rsidRPr="00FC2197">
              <w:rPr>
                <w:rFonts w:cs="Arial"/>
                <w:bCs/>
              </w:rPr>
              <w:t>о</w:t>
            </w:r>
            <w:r w:rsidRPr="00FC2197">
              <w:rPr>
                <w:rFonts w:cs="Arial"/>
                <w:bCs/>
              </w:rPr>
              <w:t xml:space="preserve">екта межевания территории объекта </w:t>
            </w:r>
            <w:r w:rsidRPr="00FC2197">
              <w:rPr>
                <w:spacing w:val="-4"/>
                <w:szCs w:val="24"/>
              </w:rPr>
              <w:t xml:space="preserve">(на </w:t>
            </w:r>
            <w:r w:rsidR="00920A7E" w:rsidRPr="00FC2197">
              <w:rPr>
                <w:spacing w:val="-4"/>
                <w:szCs w:val="24"/>
              </w:rPr>
              <w:t>6</w:t>
            </w:r>
            <w:r w:rsidRPr="00FC2197">
              <w:rPr>
                <w:spacing w:val="-4"/>
                <w:szCs w:val="24"/>
              </w:rPr>
              <w:t xml:space="preserve"> листах)</w:t>
            </w:r>
          </w:p>
        </w:tc>
        <w:tc>
          <w:tcPr>
            <w:tcW w:w="815" w:type="dxa"/>
          </w:tcPr>
          <w:p w14:paraId="0A76592C" w14:textId="0C7B4891" w:rsidR="00DD3BC5" w:rsidRPr="00FC2197" w:rsidRDefault="00920A7E" w:rsidP="00117ACA">
            <w:pPr>
              <w:spacing w:after="240" w:line="240" w:lineRule="auto"/>
              <w:ind w:firstLine="0"/>
              <w:jc w:val="center"/>
              <w:rPr>
                <w:color w:val="FF0000"/>
              </w:rPr>
            </w:pPr>
            <w:r w:rsidRPr="00FC2197">
              <w:t>16</w:t>
            </w:r>
          </w:p>
        </w:tc>
      </w:tr>
      <w:tr w:rsidR="00576502" w:rsidRPr="00FC2197" w14:paraId="78953B94" w14:textId="77777777" w:rsidTr="009D07DE">
        <w:trPr>
          <w:trHeight w:val="1325"/>
        </w:trPr>
        <w:tc>
          <w:tcPr>
            <w:tcW w:w="1951" w:type="dxa"/>
          </w:tcPr>
          <w:p w14:paraId="06029285" w14:textId="0FA993C0" w:rsidR="000965F8" w:rsidRPr="00FC2197" w:rsidRDefault="00300D11" w:rsidP="00DD3BC5">
            <w:pPr>
              <w:spacing w:after="240" w:line="240" w:lineRule="auto"/>
              <w:ind w:firstLine="0"/>
              <w:jc w:val="center"/>
              <w:rPr>
                <w:sz w:val="21"/>
                <w:szCs w:val="21"/>
              </w:rPr>
            </w:pPr>
            <w:r w:rsidRPr="00FC2197">
              <w:rPr>
                <w:sz w:val="21"/>
                <w:szCs w:val="21"/>
              </w:rPr>
              <w:t>Приложение</w:t>
            </w:r>
            <w:proofErr w:type="gramStart"/>
            <w:r w:rsidRPr="00FC2197">
              <w:rPr>
                <w:sz w:val="21"/>
                <w:szCs w:val="21"/>
              </w:rPr>
              <w:t xml:space="preserve"> </w:t>
            </w:r>
            <w:r w:rsidR="00DD3BC5" w:rsidRPr="00FC2197">
              <w:rPr>
                <w:sz w:val="21"/>
                <w:szCs w:val="21"/>
              </w:rPr>
              <w:t>В</w:t>
            </w:r>
            <w:proofErr w:type="gramEnd"/>
            <w:r w:rsidR="000965F8" w:rsidRPr="00FC2197">
              <w:rPr>
                <w:sz w:val="21"/>
                <w:szCs w:val="21"/>
              </w:rPr>
              <w:t xml:space="preserve"> (</w:t>
            </w:r>
            <w:r w:rsidR="009D07DE" w:rsidRPr="00FC2197">
              <w:rPr>
                <w:sz w:val="21"/>
                <w:szCs w:val="21"/>
              </w:rPr>
              <w:t>обязательное</w:t>
            </w:r>
            <w:r w:rsidR="000965F8" w:rsidRPr="00FC2197">
              <w:rPr>
                <w:sz w:val="21"/>
                <w:szCs w:val="21"/>
              </w:rPr>
              <w:t>)</w:t>
            </w:r>
          </w:p>
        </w:tc>
        <w:tc>
          <w:tcPr>
            <w:tcW w:w="6804" w:type="dxa"/>
          </w:tcPr>
          <w:p w14:paraId="2BBBBE14" w14:textId="5DC64A01" w:rsidR="000965F8" w:rsidRPr="00FC2197" w:rsidRDefault="009D07DE" w:rsidP="00117ACA">
            <w:pPr>
              <w:spacing w:after="240" w:line="240" w:lineRule="auto"/>
              <w:ind w:firstLine="0"/>
              <w:rPr>
                <w:rFonts w:cs="Arial"/>
                <w:noProof/>
                <w:sz w:val="21"/>
                <w:szCs w:val="21"/>
              </w:rPr>
            </w:pPr>
            <w:r w:rsidRPr="00FC2197">
              <w:t>Материалы и результаты инженерных изысканий, использу</w:t>
            </w:r>
            <w:r w:rsidRPr="00FC2197">
              <w:t>е</w:t>
            </w:r>
            <w:r w:rsidRPr="00FC2197">
              <w:t>мые при подготовке проекта планировки территории, програ</w:t>
            </w:r>
            <w:r w:rsidRPr="00FC2197">
              <w:t>м</w:t>
            </w:r>
            <w:r w:rsidRPr="00FC2197">
              <w:t>ма и задание на проведение инженерных изысканий, испол</w:t>
            </w:r>
            <w:r w:rsidRPr="00FC2197">
              <w:t>ь</w:t>
            </w:r>
            <w:r w:rsidRPr="00FC2197">
              <w:t>зуемые при подготовке планировки территории (электронный вид)</w:t>
            </w:r>
          </w:p>
        </w:tc>
        <w:tc>
          <w:tcPr>
            <w:tcW w:w="815" w:type="dxa"/>
          </w:tcPr>
          <w:p w14:paraId="5C77BCDC" w14:textId="3AFB3B16" w:rsidR="000965F8" w:rsidRPr="00FC2197" w:rsidRDefault="005B25EC" w:rsidP="00117ACA">
            <w:pPr>
              <w:spacing w:after="240" w:line="240" w:lineRule="auto"/>
              <w:ind w:firstLine="0"/>
              <w:jc w:val="center"/>
              <w:rPr>
                <w:color w:val="FF0000"/>
              </w:rPr>
            </w:pPr>
            <w:r w:rsidRPr="00FC2197">
              <w:t>-</w:t>
            </w:r>
          </w:p>
        </w:tc>
      </w:tr>
    </w:tbl>
    <w:p w14:paraId="63C567C6" w14:textId="786C67A0" w:rsidR="00DC7521" w:rsidRPr="00FC2197" w:rsidRDefault="00117ACA" w:rsidP="00401722">
      <w:pPr>
        <w:pStyle w:val="13"/>
        <w:rPr>
          <w:color w:val="FF0000"/>
          <w:sz w:val="21"/>
          <w:szCs w:val="21"/>
        </w:rPr>
      </w:pPr>
      <w:r w:rsidRPr="00FC2197">
        <w:t>Таблица регистрации изменений</w:t>
      </w:r>
      <w:r w:rsidRPr="00FC2197">
        <w:rPr>
          <w:sz w:val="21"/>
          <w:szCs w:val="21"/>
        </w:rPr>
        <w:t xml:space="preserve"> </w:t>
      </w:r>
      <w:r w:rsidR="004C1995" w:rsidRPr="00FC2197">
        <w:rPr>
          <w:color w:val="FF0000"/>
          <w:sz w:val="21"/>
          <w:szCs w:val="21"/>
        </w:rPr>
        <w:tab/>
      </w:r>
      <w:r w:rsidR="00920A7E" w:rsidRPr="00FC2197">
        <w:rPr>
          <w:sz w:val="21"/>
          <w:szCs w:val="21"/>
        </w:rPr>
        <w:t>22</w:t>
      </w:r>
    </w:p>
    <w:p w14:paraId="63C567C7" w14:textId="2CB71DE0" w:rsidR="00921579" w:rsidRPr="00FC2197" w:rsidRDefault="004F7C92" w:rsidP="009F57B1">
      <w:pPr>
        <w:pStyle w:val="1"/>
      </w:pPr>
      <w:r w:rsidRPr="00FC2197">
        <w:lastRenderedPageBreak/>
        <w:t xml:space="preserve"> </w:t>
      </w:r>
      <w:bookmarkStart w:id="3" w:name="_Toc35267984"/>
      <w:r w:rsidR="006E6E75" w:rsidRPr="00FC2197">
        <w:t>Ис</w:t>
      </w:r>
      <w:r w:rsidR="00F35C00" w:rsidRPr="00FC2197">
        <w:t>ходные</w:t>
      </w:r>
      <w:r w:rsidR="009D07DE" w:rsidRPr="00FC2197">
        <w:t xml:space="preserve"> данные, используемые при подготовке проекта планировки территории</w:t>
      </w:r>
      <w:bookmarkEnd w:id="3"/>
    </w:p>
    <w:p w14:paraId="7D05E9BD" w14:textId="77777777" w:rsidR="00DD3BC5" w:rsidRPr="00FC2197" w:rsidRDefault="00DD3BC5" w:rsidP="00DD3BC5">
      <w:r w:rsidRPr="00FC2197">
        <w:t xml:space="preserve">В рамках реализации программы по обустройству </w:t>
      </w:r>
      <w:proofErr w:type="spellStart"/>
      <w:r w:rsidRPr="00FC2197">
        <w:t>Сузунского</w:t>
      </w:r>
      <w:proofErr w:type="spellEnd"/>
      <w:r w:rsidRPr="00FC2197">
        <w:t xml:space="preserve"> месторождения, предусмотрено строительство объекта «</w:t>
      </w:r>
      <w:r w:rsidR="006E6C53" w:rsidRPr="00FC2197">
        <w:fldChar w:fldCharType="begin"/>
      </w:r>
      <w:r w:rsidR="006E6C53" w:rsidRPr="00FC2197">
        <w:instrText xml:space="preserve"> DOCPROPERTY  Subject  \* MERGEFORMAT </w:instrText>
      </w:r>
      <w:r w:rsidR="006E6C53" w:rsidRPr="00FC2197">
        <w:fldChar w:fldCharType="separate"/>
      </w:r>
      <w:r w:rsidR="0057398C" w:rsidRPr="00FC2197">
        <w:t xml:space="preserve">Обустройство </w:t>
      </w:r>
      <w:proofErr w:type="spellStart"/>
      <w:r w:rsidR="0057398C" w:rsidRPr="00FC2197">
        <w:t>Сузунского</w:t>
      </w:r>
      <w:proofErr w:type="spellEnd"/>
      <w:r w:rsidR="0057398C" w:rsidRPr="00FC2197">
        <w:t xml:space="preserve"> месторождения. М</w:t>
      </w:r>
      <w:r w:rsidR="0057398C" w:rsidRPr="00FC2197">
        <w:t>о</w:t>
      </w:r>
      <w:r w:rsidR="0057398C" w:rsidRPr="00FC2197">
        <w:t xml:space="preserve">стовой переход через </w:t>
      </w:r>
      <w:proofErr w:type="spellStart"/>
      <w:r w:rsidR="0057398C" w:rsidRPr="00FC2197">
        <w:t>р</w:t>
      </w:r>
      <w:proofErr w:type="gramStart"/>
      <w:r w:rsidR="0057398C" w:rsidRPr="00FC2197">
        <w:t>.В</w:t>
      </w:r>
      <w:proofErr w:type="gramEnd"/>
      <w:r w:rsidR="0057398C" w:rsidRPr="00FC2197">
        <w:t>аромыяха</w:t>
      </w:r>
      <w:proofErr w:type="spellEnd"/>
      <w:r w:rsidR="006E6C53" w:rsidRPr="00FC2197">
        <w:fldChar w:fldCharType="end"/>
      </w:r>
      <w:r w:rsidRPr="00FC2197">
        <w:t>».</w:t>
      </w:r>
    </w:p>
    <w:p w14:paraId="66E4E44E" w14:textId="77777777" w:rsidR="00DD3BC5" w:rsidRPr="00FC2197" w:rsidRDefault="00DD3BC5" w:rsidP="00DD3BC5">
      <w:pPr>
        <w:rPr>
          <w:rFonts w:eastAsia="Calibri"/>
          <w:szCs w:val="24"/>
        </w:rPr>
      </w:pPr>
      <w:r w:rsidRPr="00FC2197">
        <w:rPr>
          <w:rFonts w:eastAsia="Calibri"/>
          <w:szCs w:val="24"/>
        </w:rPr>
        <w:t>Проект планировки территории по объекту «</w:t>
      </w:r>
      <w:r w:rsidR="006E6C53" w:rsidRPr="00FC2197">
        <w:fldChar w:fldCharType="begin"/>
      </w:r>
      <w:r w:rsidR="006E6C53" w:rsidRPr="00FC2197">
        <w:instrText xml:space="preserve"> DOCPROPERTY  Subject  \* MERGEFORMAT </w:instrText>
      </w:r>
      <w:r w:rsidR="006E6C53" w:rsidRPr="00FC2197">
        <w:fldChar w:fldCharType="separate"/>
      </w:r>
      <w:r w:rsidR="0057398C" w:rsidRPr="00FC2197">
        <w:t xml:space="preserve">Обустройство </w:t>
      </w:r>
      <w:proofErr w:type="spellStart"/>
      <w:r w:rsidR="0057398C" w:rsidRPr="00FC2197">
        <w:t>Сузунского</w:t>
      </w:r>
      <w:proofErr w:type="spellEnd"/>
      <w:r w:rsidR="0057398C" w:rsidRPr="00FC2197">
        <w:t xml:space="preserve"> месторожд</w:t>
      </w:r>
      <w:r w:rsidR="0057398C" w:rsidRPr="00FC2197">
        <w:t>е</w:t>
      </w:r>
      <w:r w:rsidR="0057398C" w:rsidRPr="00FC2197">
        <w:t xml:space="preserve">ния. Мостовой переход через </w:t>
      </w:r>
      <w:proofErr w:type="spellStart"/>
      <w:r w:rsidR="0057398C" w:rsidRPr="00FC2197">
        <w:t>р</w:t>
      </w:r>
      <w:proofErr w:type="gramStart"/>
      <w:r w:rsidR="0057398C" w:rsidRPr="00FC2197">
        <w:t>.В</w:t>
      </w:r>
      <w:proofErr w:type="gramEnd"/>
      <w:r w:rsidR="0057398C" w:rsidRPr="00FC2197">
        <w:t>аромыяха</w:t>
      </w:r>
      <w:proofErr w:type="spellEnd"/>
      <w:r w:rsidR="006E6C53" w:rsidRPr="00FC2197">
        <w:fldChar w:fldCharType="end"/>
      </w:r>
      <w:r w:rsidRPr="00FC2197">
        <w:rPr>
          <w:rFonts w:eastAsia="Calibri"/>
          <w:szCs w:val="24"/>
        </w:rPr>
        <w:t>» выполнен на основании:</w:t>
      </w:r>
    </w:p>
    <w:p w14:paraId="55B9E9E0" w14:textId="77777777" w:rsidR="00B54671" w:rsidRPr="00FC2197" w:rsidRDefault="00B54671" w:rsidP="00B54671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FC2197">
        <w:rPr>
          <w:rFonts w:eastAsia="Calibri"/>
          <w:szCs w:val="24"/>
        </w:rPr>
        <w:t>Распоряжения Администрации города Дудинки от 06.05.2020 г. № 291 «О пр</w:t>
      </w:r>
      <w:r w:rsidRPr="00FC2197">
        <w:rPr>
          <w:rFonts w:eastAsia="Calibri"/>
          <w:szCs w:val="24"/>
        </w:rPr>
        <w:t>и</w:t>
      </w:r>
      <w:r w:rsidRPr="00FC2197">
        <w:rPr>
          <w:rFonts w:eastAsia="Calibri"/>
          <w:szCs w:val="24"/>
        </w:rPr>
        <w:t>нятии решения о подготовке проекта планировки»;</w:t>
      </w:r>
    </w:p>
    <w:p w14:paraId="584E214C" w14:textId="77777777" w:rsidR="00B54671" w:rsidRPr="00FC2197" w:rsidRDefault="00B54671" w:rsidP="00B54671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FC2197">
        <w:rPr>
          <w:rFonts w:cs="Arial"/>
          <w:bCs/>
        </w:rPr>
        <w:t>задания на подготовку документации по планировке территории объекта</w:t>
      </w:r>
      <w:r w:rsidRPr="00FC2197">
        <w:rPr>
          <w:rFonts w:cs="Arial"/>
        </w:rPr>
        <w:t>;</w:t>
      </w:r>
    </w:p>
    <w:p w14:paraId="4860422A" w14:textId="77777777" w:rsidR="00B54671" w:rsidRPr="00FC2197" w:rsidRDefault="00B54671" w:rsidP="00B54671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contextualSpacing/>
        <w:rPr>
          <w:rFonts w:cs="Arial"/>
          <w:snapToGrid w:val="0"/>
        </w:rPr>
      </w:pPr>
      <w:r w:rsidRPr="00FC2197">
        <w:rPr>
          <w:rFonts w:cs="Arial"/>
          <w:snapToGrid w:val="0"/>
        </w:rPr>
        <w:t xml:space="preserve">задания на проектирование объекта </w:t>
      </w:r>
      <w:r w:rsidRPr="00FC2197">
        <w:rPr>
          <w:rFonts w:eastAsia="Calibri"/>
          <w:szCs w:val="24"/>
        </w:rPr>
        <w:t>«</w:t>
      </w:r>
      <w:r w:rsidRPr="00FC2197">
        <w:rPr>
          <w:rFonts w:eastAsia="Calibri"/>
          <w:spacing w:val="-2"/>
          <w:szCs w:val="24"/>
        </w:rPr>
        <w:fldChar w:fldCharType="begin"/>
      </w:r>
      <w:r w:rsidRPr="00FC2197">
        <w:rPr>
          <w:rFonts w:eastAsia="Calibri"/>
          <w:spacing w:val="-2"/>
          <w:szCs w:val="24"/>
        </w:rPr>
        <w:instrText xml:space="preserve"> DOCPROPERTY  Subject  \* MERGEFORMAT </w:instrText>
      </w:r>
      <w:r w:rsidRPr="00FC2197">
        <w:rPr>
          <w:rFonts w:eastAsia="Calibri"/>
          <w:spacing w:val="-2"/>
          <w:szCs w:val="24"/>
        </w:rPr>
        <w:fldChar w:fldCharType="separate"/>
      </w:r>
      <w:r w:rsidRPr="00FC2197">
        <w:rPr>
          <w:rFonts w:eastAsia="Calibri"/>
          <w:spacing w:val="-2"/>
          <w:szCs w:val="24"/>
        </w:rPr>
        <w:t xml:space="preserve">Обустройство </w:t>
      </w:r>
      <w:proofErr w:type="spellStart"/>
      <w:r w:rsidRPr="00FC2197">
        <w:rPr>
          <w:rFonts w:eastAsia="Calibri"/>
          <w:spacing w:val="-2"/>
          <w:szCs w:val="24"/>
        </w:rPr>
        <w:t>Сузунского</w:t>
      </w:r>
      <w:proofErr w:type="spellEnd"/>
      <w:r w:rsidRPr="00FC2197">
        <w:rPr>
          <w:rFonts w:eastAsia="Calibri"/>
          <w:spacing w:val="-2"/>
          <w:szCs w:val="24"/>
        </w:rPr>
        <w:t xml:space="preserve"> месторождения. Мостовой переход через </w:t>
      </w:r>
      <w:proofErr w:type="spellStart"/>
      <w:r w:rsidRPr="00FC2197">
        <w:rPr>
          <w:rFonts w:eastAsia="Calibri"/>
          <w:spacing w:val="-2"/>
          <w:szCs w:val="24"/>
        </w:rPr>
        <w:t>р</w:t>
      </w:r>
      <w:proofErr w:type="gramStart"/>
      <w:r w:rsidRPr="00FC2197">
        <w:rPr>
          <w:rFonts w:eastAsia="Calibri"/>
          <w:spacing w:val="-2"/>
          <w:szCs w:val="24"/>
        </w:rPr>
        <w:t>.В</w:t>
      </w:r>
      <w:proofErr w:type="gramEnd"/>
      <w:r w:rsidRPr="00FC2197">
        <w:rPr>
          <w:rFonts w:eastAsia="Calibri"/>
          <w:spacing w:val="-2"/>
          <w:szCs w:val="24"/>
        </w:rPr>
        <w:t>аромыяха</w:t>
      </w:r>
      <w:proofErr w:type="spellEnd"/>
      <w:r w:rsidRPr="00FC2197">
        <w:rPr>
          <w:rFonts w:eastAsia="Calibri"/>
          <w:spacing w:val="-2"/>
          <w:szCs w:val="24"/>
        </w:rPr>
        <w:fldChar w:fldCharType="end"/>
      </w:r>
      <w:r w:rsidRPr="00FC2197">
        <w:rPr>
          <w:rFonts w:eastAsia="Calibri"/>
          <w:spacing w:val="-2"/>
          <w:szCs w:val="24"/>
        </w:rPr>
        <w:t>»;</w:t>
      </w:r>
    </w:p>
    <w:p w14:paraId="44298745" w14:textId="2FD73221" w:rsidR="006E6C53" w:rsidRPr="00FC2197" w:rsidRDefault="00B54671" w:rsidP="00B54671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</w:rPr>
      </w:pPr>
      <w:r w:rsidRPr="00FC2197">
        <w:rPr>
          <w:rFonts w:cs="Arial"/>
          <w:snapToGrid w:val="0"/>
          <w:spacing w:val="-6"/>
        </w:rPr>
        <w:t>материалов инженерных изысканий, выполненных ООО «НК «Роснефть-НТЦ» в  2019 году.</w:t>
      </w:r>
    </w:p>
    <w:p w14:paraId="65C2572F" w14:textId="77777777" w:rsidR="003B0302" w:rsidRPr="00FC2197" w:rsidRDefault="003B0302" w:rsidP="008A3215">
      <w:pPr>
        <w:tabs>
          <w:tab w:val="left" w:pos="900"/>
          <w:tab w:val="left" w:pos="993"/>
        </w:tabs>
        <w:rPr>
          <w:rFonts w:eastAsia="Calibri"/>
          <w:szCs w:val="24"/>
        </w:rPr>
      </w:pPr>
      <w:r w:rsidRPr="00FC2197">
        <w:rPr>
          <w:rFonts w:eastAsia="Calibri"/>
          <w:szCs w:val="24"/>
        </w:rPr>
        <w:t>Документация по планировке территории подготовлена в соответствии с требов</w:t>
      </w:r>
      <w:r w:rsidRPr="00FC2197">
        <w:rPr>
          <w:rFonts w:eastAsia="Calibri"/>
          <w:szCs w:val="24"/>
        </w:rPr>
        <w:t>а</w:t>
      </w:r>
      <w:r w:rsidRPr="00FC2197">
        <w:rPr>
          <w:rFonts w:eastAsia="Calibri"/>
          <w:szCs w:val="24"/>
        </w:rPr>
        <w:t>ниями Земельного кодекса РФ, Лесного кодекса РФ,  Водного кодекса РФ, Градостро</w:t>
      </w:r>
      <w:r w:rsidRPr="00FC2197">
        <w:rPr>
          <w:rFonts w:eastAsia="Calibri"/>
          <w:szCs w:val="24"/>
        </w:rPr>
        <w:t>и</w:t>
      </w:r>
      <w:r w:rsidRPr="00FC2197">
        <w:rPr>
          <w:rFonts w:eastAsia="Calibri"/>
          <w:szCs w:val="24"/>
        </w:rPr>
        <w:t xml:space="preserve">тельного кодекса РФ, постановления Правительства  РФ от 12.05.2017 г. №564. </w:t>
      </w:r>
    </w:p>
    <w:p w14:paraId="6B979B56" w14:textId="66943E02" w:rsidR="003B0302" w:rsidRPr="00FC2197" w:rsidRDefault="008A3215" w:rsidP="008A3215">
      <w:pPr>
        <w:tabs>
          <w:tab w:val="left" w:pos="900"/>
          <w:tab w:val="left" w:pos="993"/>
        </w:tabs>
        <w:rPr>
          <w:rFonts w:eastAsia="Calibri"/>
          <w:spacing w:val="-6"/>
          <w:szCs w:val="24"/>
        </w:rPr>
      </w:pPr>
      <w:r w:rsidRPr="00FC2197">
        <w:t>Объекты проектирования в административном отношении расположены в Таймы</w:t>
      </w:r>
      <w:r w:rsidRPr="00FC2197">
        <w:t>р</w:t>
      </w:r>
      <w:r w:rsidRPr="00FC2197">
        <w:t xml:space="preserve">ском Долгано-Ненецком муниципальном районе </w:t>
      </w:r>
      <w:r w:rsidRPr="00FC2197">
        <w:rPr>
          <w:szCs w:val="24"/>
        </w:rPr>
        <w:t>Красноярского края</w:t>
      </w:r>
      <w:r w:rsidRPr="00FC2197">
        <w:t>, на землях лесного фонда Таймырского лесничества Дудинского участкового лесничества.</w:t>
      </w:r>
    </w:p>
    <w:p w14:paraId="322F1659" w14:textId="560392EB" w:rsidR="003B0302" w:rsidRPr="00FC2197" w:rsidRDefault="003B0302" w:rsidP="008A3215">
      <w:pPr>
        <w:tabs>
          <w:tab w:val="left" w:pos="900"/>
          <w:tab w:val="left" w:pos="993"/>
        </w:tabs>
        <w:contextualSpacing/>
        <w:rPr>
          <w:rFonts w:eastAsia="Calibri"/>
          <w:szCs w:val="24"/>
        </w:rPr>
      </w:pPr>
      <w:r w:rsidRPr="00FC2197">
        <w:rPr>
          <w:rFonts w:cs="Arial"/>
        </w:rPr>
        <w:t>Выбор трасс линейных объектов производился на основе анализа особенностей рельефа местности, характера естественных и искусственных препятствий с использов</w:t>
      </w:r>
      <w:r w:rsidRPr="00FC2197">
        <w:rPr>
          <w:rFonts w:cs="Arial"/>
        </w:rPr>
        <w:t>а</w:t>
      </w:r>
      <w:r w:rsidRPr="00FC2197">
        <w:rPr>
          <w:rFonts w:cs="Arial"/>
        </w:rPr>
        <w:t>нием топографических материалов инженерных изысканий, учета оптимальной прот</w:t>
      </w:r>
      <w:r w:rsidRPr="00FC2197">
        <w:rPr>
          <w:rFonts w:cs="Arial"/>
        </w:rPr>
        <w:t>я</w:t>
      </w:r>
      <w:r w:rsidRPr="00FC2197">
        <w:rPr>
          <w:rFonts w:cs="Arial"/>
        </w:rPr>
        <w:t>женности трасс.</w:t>
      </w:r>
    </w:p>
    <w:p w14:paraId="53792195" w14:textId="77777777" w:rsidR="003B0302" w:rsidRPr="00FC2197" w:rsidRDefault="003B0302" w:rsidP="008A3215">
      <w:pPr>
        <w:tabs>
          <w:tab w:val="left" w:pos="960"/>
        </w:tabs>
        <w:contextualSpacing/>
      </w:pPr>
      <w:r w:rsidRPr="00FC2197">
        <w:t>Земельные (лесные) участки для расположения проектируемых объектов пригодны по санитарным, экологическим и инженерно-геологическим условиям и выбраны в соо</w:t>
      </w:r>
      <w:r w:rsidRPr="00FC2197">
        <w:t>т</w:t>
      </w:r>
      <w:r w:rsidRPr="00FC2197">
        <w:t>ветствии с принципами:</w:t>
      </w:r>
    </w:p>
    <w:p w14:paraId="690A3561" w14:textId="77777777" w:rsidR="003B0302" w:rsidRPr="00FC2197" w:rsidRDefault="003B0302" w:rsidP="008A3215">
      <w:pPr>
        <w:numPr>
          <w:ilvl w:val="0"/>
          <w:numId w:val="6"/>
        </w:numPr>
        <w:tabs>
          <w:tab w:val="clear" w:pos="1429"/>
          <w:tab w:val="left" w:pos="0"/>
          <w:tab w:val="num" w:pos="851"/>
          <w:tab w:val="num" w:pos="1120"/>
        </w:tabs>
        <w:ind w:left="0" w:firstLine="709"/>
        <w:contextualSpacing/>
        <w:rPr>
          <w:rFonts w:cs="Arial"/>
        </w:rPr>
      </w:pPr>
      <w:r w:rsidRPr="00FC2197">
        <w:rPr>
          <w:rFonts w:cs="Arial"/>
        </w:rPr>
        <w:t>экономической целесообразности, за счет наименьшей удаленности от ранее з</w:t>
      </w:r>
      <w:r w:rsidRPr="00FC2197">
        <w:rPr>
          <w:rFonts w:cs="Arial"/>
        </w:rPr>
        <w:t>а</w:t>
      </w:r>
      <w:r w:rsidRPr="00FC2197">
        <w:rPr>
          <w:rFonts w:cs="Arial"/>
        </w:rPr>
        <w:t>проектированных и строящихся объектов нефтегазового комплекса;</w:t>
      </w:r>
    </w:p>
    <w:p w14:paraId="47AECBCA" w14:textId="77777777" w:rsidR="003B0302" w:rsidRPr="00FC2197" w:rsidRDefault="003B0302" w:rsidP="008A3215">
      <w:pPr>
        <w:numPr>
          <w:ilvl w:val="0"/>
          <w:numId w:val="6"/>
        </w:numPr>
        <w:tabs>
          <w:tab w:val="clear" w:pos="1429"/>
          <w:tab w:val="left" w:pos="0"/>
          <w:tab w:val="num" w:pos="851"/>
          <w:tab w:val="num" w:pos="1120"/>
        </w:tabs>
        <w:ind w:left="0" w:firstLine="709"/>
        <w:contextualSpacing/>
        <w:rPr>
          <w:rFonts w:cs="Arial"/>
        </w:rPr>
      </w:pPr>
      <w:r w:rsidRPr="00FC2197">
        <w:t>благоприятными инженерно-геологическими условиями (отсутствие бугров пуч</w:t>
      </w:r>
      <w:r w:rsidRPr="00FC2197">
        <w:t>е</w:t>
      </w:r>
      <w:r w:rsidRPr="00FC2197">
        <w:t>ния и термокарстовых явлений) в районе строительства</w:t>
      </w:r>
      <w:r w:rsidRPr="00FC2197">
        <w:rPr>
          <w:rFonts w:cs="Arial"/>
        </w:rPr>
        <w:t>;</w:t>
      </w:r>
    </w:p>
    <w:p w14:paraId="17CCE066" w14:textId="77777777" w:rsidR="003B0302" w:rsidRPr="00FC2197" w:rsidRDefault="003B0302" w:rsidP="008A3215">
      <w:pPr>
        <w:numPr>
          <w:ilvl w:val="0"/>
          <w:numId w:val="6"/>
        </w:numPr>
        <w:tabs>
          <w:tab w:val="clear" w:pos="1429"/>
          <w:tab w:val="left" w:pos="0"/>
          <w:tab w:val="num" w:pos="851"/>
          <w:tab w:val="num" w:pos="1120"/>
        </w:tabs>
        <w:ind w:left="0" w:firstLine="709"/>
        <w:contextualSpacing/>
        <w:rPr>
          <w:rFonts w:cs="Arial"/>
        </w:rPr>
      </w:pPr>
      <w:r w:rsidRPr="00FC2197">
        <w:rPr>
          <w:rFonts w:cs="Arial"/>
        </w:rPr>
        <w:t>рациональным использованием земель за счет примыкания к ранее отведенным земельным участкам;</w:t>
      </w:r>
    </w:p>
    <w:p w14:paraId="29C95EA1" w14:textId="570F40BF" w:rsidR="003B0302" w:rsidRPr="00FC2197" w:rsidRDefault="00612614" w:rsidP="008A3215">
      <w:pPr>
        <w:numPr>
          <w:ilvl w:val="0"/>
          <w:numId w:val="6"/>
        </w:numPr>
        <w:tabs>
          <w:tab w:val="clear" w:pos="1429"/>
          <w:tab w:val="left" w:pos="0"/>
          <w:tab w:val="num" w:pos="851"/>
          <w:tab w:val="num" w:pos="1120"/>
        </w:tabs>
        <w:ind w:left="0" w:firstLine="709"/>
        <w:contextualSpacing/>
        <w:rPr>
          <w:rFonts w:cs="Arial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E600D7" wp14:editId="7F33D28C">
                <wp:simplePos x="0" y="0"/>
                <wp:positionH relativeFrom="column">
                  <wp:posOffset>-245110</wp:posOffset>
                </wp:positionH>
                <wp:positionV relativeFrom="paragraph">
                  <wp:posOffset>1181262</wp:posOffset>
                </wp:positionV>
                <wp:extent cx="2495550" cy="235585"/>
                <wp:effectExtent l="0" t="0" r="0" b="0"/>
                <wp:wrapNone/>
                <wp:docPr id="631" name="Прямоугольник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7EB63521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3FB4041B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780E4B09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57618032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527FD59B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0D32742D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639FA628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2F2122B5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1" o:spid="_x0000_s1026" style="position:absolute;left:0;text-align:left;margin-left:-19.3pt;margin-top:93pt;width:196.5pt;height:1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7EB63521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3FB4041B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780E4B09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57618032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527FD59B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0D32742D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639FA628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2F2122B5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3B0302" w:rsidRPr="00FC2197">
        <w:t xml:space="preserve">преимущественным расположением земельных участков на </w:t>
      </w:r>
      <w:proofErr w:type="gramStart"/>
      <w:r w:rsidR="003B0302" w:rsidRPr="00FC2197">
        <w:t>менее пересеченной</w:t>
      </w:r>
      <w:proofErr w:type="gramEnd"/>
      <w:r w:rsidR="003B0302" w:rsidRPr="00FC2197">
        <w:t xml:space="preserve"> территории, вне заболоченных территорий</w:t>
      </w:r>
      <w:r w:rsidR="003B0302" w:rsidRPr="00FC2197">
        <w:rPr>
          <w:rFonts w:cs="Arial"/>
        </w:rPr>
        <w:t>;</w:t>
      </w:r>
      <w:r w:rsidRPr="00FC2197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2D401B75" w14:textId="77777777" w:rsidR="003B0302" w:rsidRPr="00FC2197" w:rsidRDefault="003B0302" w:rsidP="008A3215">
      <w:pPr>
        <w:numPr>
          <w:ilvl w:val="0"/>
          <w:numId w:val="6"/>
        </w:numPr>
        <w:tabs>
          <w:tab w:val="clear" w:pos="1429"/>
          <w:tab w:val="left" w:pos="0"/>
          <w:tab w:val="num" w:pos="851"/>
          <w:tab w:val="num" w:pos="1120"/>
        </w:tabs>
        <w:ind w:left="0" w:firstLine="709"/>
        <w:contextualSpacing/>
        <w:rPr>
          <w:rFonts w:cs="Arial"/>
        </w:rPr>
      </w:pPr>
      <w:r w:rsidRPr="00FC2197">
        <w:rPr>
          <w:rFonts w:cs="Arial"/>
        </w:rPr>
        <w:lastRenderedPageBreak/>
        <w:t>минимальным пересечением коммуникаций с объектами гидрографии и сущ</w:t>
      </w:r>
      <w:r w:rsidRPr="00FC2197">
        <w:rPr>
          <w:rFonts w:cs="Arial"/>
        </w:rPr>
        <w:t>е</w:t>
      </w:r>
      <w:r w:rsidRPr="00FC2197">
        <w:rPr>
          <w:rFonts w:cs="Arial"/>
        </w:rPr>
        <w:t>ствующими коммуникациями.</w:t>
      </w:r>
    </w:p>
    <w:p w14:paraId="06966924" w14:textId="1C4FD2B3" w:rsidR="008022E6" w:rsidRPr="00FC2197" w:rsidRDefault="006E6C53" w:rsidP="008022E6">
      <w:pPr>
        <w:rPr>
          <w:szCs w:val="24"/>
          <w:lang w:eastAsia="ar-SA"/>
        </w:rPr>
      </w:pPr>
      <w:r w:rsidRPr="00FC2197">
        <w:rPr>
          <w:szCs w:val="24"/>
          <w:lang w:eastAsia="ar-SA"/>
        </w:rPr>
        <w:t>З</w:t>
      </w:r>
      <w:r w:rsidRPr="00FC2197">
        <w:rPr>
          <w:szCs w:val="24"/>
        </w:rPr>
        <w:t>она планируемого размещения</w:t>
      </w:r>
      <w:r w:rsidRPr="00FC2197">
        <w:rPr>
          <w:szCs w:val="24"/>
          <w:lang w:eastAsia="ar-SA"/>
        </w:rPr>
        <w:t xml:space="preserve"> объекта, представляет собой территорию, огр</w:t>
      </w:r>
      <w:r w:rsidRPr="00FC2197">
        <w:rPr>
          <w:szCs w:val="24"/>
          <w:lang w:eastAsia="ar-SA"/>
        </w:rPr>
        <w:t>а</w:t>
      </w:r>
      <w:r w:rsidRPr="00FC2197">
        <w:rPr>
          <w:szCs w:val="24"/>
          <w:lang w:eastAsia="ar-SA"/>
        </w:rPr>
        <w:t>ниченную условными линиями, проведенными параллельно проектируемым осям трасс.    Границы и размеры земельных участков установлены с учетом границ смежных земел</w:t>
      </w:r>
      <w:r w:rsidRPr="00FC2197">
        <w:rPr>
          <w:szCs w:val="24"/>
          <w:lang w:eastAsia="ar-SA"/>
        </w:rPr>
        <w:t>ь</w:t>
      </w:r>
      <w:r w:rsidRPr="00FC2197">
        <w:rPr>
          <w:szCs w:val="24"/>
          <w:lang w:eastAsia="ar-SA"/>
        </w:rPr>
        <w:t>ных участков, естественных границ земельного участка.</w:t>
      </w:r>
    </w:p>
    <w:p w14:paraId="534C4A71" w14:textId="77777777" w:rsidR="008022E6" w:rsidRPr="00FC2197" w:rsidRDefault="008022E6" w:rsidP="008022E6">
      <w:pPr>
        <w:spacing w:line="336" w:lineRule="auto"/>
        <w:rPr>
          <w:rFonts w:cs="Arial"/>
        </w:rPr>
      </w:pPr>
      <w:r w:rsidRPr="00FC2197">
        <w:rPr>
          <w:rFonts w:cs="Arial"/>
        </w:rPr>
        <w:t>Объекты капитального строительства входящие в состав линейных объектов, ра</w:t>
      </w:r>
      <w:r w:rsidRPr="00FC2197">
        <w:rPr>
          <w:rFonts w:cs="Arial"/>
        </w:rPr>
        <w:t>з</w:t>
      </w:r>
      <w:r w:rsidRPr="00FC2197">
        <w:rPr>
          <w:rFonts w:cs="Arial"/>
        </w:rPr>
        <w:t>мещаются в  границах зон планируемого размещения объектов капитального строител</w:t>
      </w:r>
      <w:r w:rsidRPr="00FC2197">
        <w:rPr>
          <w:rFonts w:cs="Arial"/>
        </w:rPr>
        <w:t>ь</w:t>
      </w:r>
      <w:r w:rsidRPr="00FC2197">
        <w:rPr>
          <w:rFonts w:cs="Arial"/>
        </w:rPr>
        <w:t>ства с учетом противопожарных норм, санитарно-защитных и иных требований законод</w:t>
      </w:r>
      <w:r w:rsidRPr="00FC2197">
        <w:rPr>
          <w:rFonts w:cs="Arial"/>
        </w:rPr>
        <w:t>а</w:t>
      </w:r>
      <w:r w:rsidRPr="00FC2197">
        <w:rPr>
          <w:rFonts w:cs="Arial"/>
        </w:rPr>
        <w:t>тельства.</w:t>
      </w:r>
    </w:p>
    <w:p w14:paraId="30D0AC04" w14:textId="77777777" w:rsidR="008022E6" w:rsidRPr="00FC2197" w:rsidRDefault="008022E6" w:rsidP="008022E6">
      <w:pPr>
        <w:tabs>
          <w:tab w:val="left" w:pos="0"/>
        </w:tabs>
        <w:spacing w:line="336" w:lineRule="auto"/>
        <w:contextualSpacing/>
        <w:rPr>
          <w:rFonts w:cs="Arial"/>
        </w:rPr>
      </w:pPr>
      <w:r w:rsidRPr="00FC2197">
        <w:rPr>
          <w:rFonts w:cs="Arial"/>
        </w:rPr>
        <w:t>Объектов подлежащих переносу (переустройству) из зон планируемого размещ</w:t>
      </w:r>
      <w:r w:rsidRPr="00FC2197">
        <w:rPr>
          <w:rFonts w:cs="Arial"/>
        </w:rPr>
        <w:t>е</w:t>
      </w:r>
      <w:r w:rsidRPr="00FC2197">
        <w:rPr>
          <w:rFonts w:cs="Arial"/>
        </w:rPr>
        <w:t>ния линейных объектов в данном проекте не предусмотрено.</w:t>
      </w:r>
    </w:p>
    <w:p w14:paraId="5063DC8F" w14:textId="77777777" w:rsidR="008022E6" w:rsidRPr="00FC2197" w:rsidRDefault="008022E6" w:rsidP="008022E6">
      <w:pPr>
        <w:spacing w:line="336" w:lineRule="auto"/>
        <w:rPr>
          <w:szCs w:val="24"/>
          <w:lang w:eastAsia="ar-SA"/>
        </w:rPr>
      </w:pPr>
      <w:r w:rsidRPr="00FC2197">
        <w:rPr>
          <w:szCs w:val="24"/>
        </w:rPr>
        <w:t>Зона планируемого размещения</w:t>
      </w:r>
      <w:r w:rsidRPr="00FC2197">
        <w:rPr>
          <w:szCs w:val="24"/>
          <w:lang w:eastAsia="ar-SA"/>
        </w:rPr>
        <w:t xml:space="preserve"> линейного объекта не имеет пересечений с зон</w:t>
      </w:r>
      <w:r w:rsidRPr="00FC2197">
        <w:rPr>
          <w:szCs w:val="24"/>
          <w:lang w:eastAsia="ar-SA"/>
        </w:rPr>
        <w:t>а</w:t>
      </w:r>
      <w:r w:rsidRPr="00FC2197">
        <w:rPr>
          <w:szCs w:val="24"/>
          <w:lang w:eastAsia="ar-SA"/>
        </w:rPr>
        <w:t>ми с особыми условиями использования территории, сведения о которых содержаться в ЕГРН.</w:t>
      </w:r>
    </w:p>
    <w:p w14:paraId="0249C860" w14:textId="0CCD548C" w:rsidR="00696516" w:rsidRPr="00FC2197" w:rsidRDefault="00002F2A" w:rsidP="0057398C">
      <w:pPr>
        <w:tabs>
          <w:tab w:val="left" w:pos="0"/>
          <w:tab w:val="num" w:pos="1429"/>
        </w:tabs>
        <w:contextualSpacing/>
        <w:rPr>
          <w:szCs w:val="24"/>
          <w:lang w:eastAsia="ar-SA"/>
        </w:rPr>
      </w:pPr>
      <w:r w:rsidRPr="00FC2197">
        <w:rPr>
          <w:szCs w:val="24"/>
          <w:lang w:eastAsia="ar-SA"/>
        </w:rPr>
        <w:t>Зона планируемого размещения объекта</w:t>
      </w:r>
      <w:r w:rsidR="006E6C53" w:rsidRPr="00FC2197">
        <w:rPr>
          <w:szCs w:val="24"/>
          <w:lang w:eastAsia="ar-SA"/>
        </w:rPr>
        <w:t xml:space="preserve"> </w:t>
      </w:r>
      <w:r w:rsidR="006E6C53" w:rsidRPr="00FC2197">
        <w:rPr>
          <w:rFonts w:eastAsia="Calibri"/>
          <w:szCs w:val="24"/>
        </w:rPr>
        <w:t>«</w:t>
      </w:r>
      <w:r w:rsidR="006E6C53" w:rsidRPr="00FC2197">
        <w:rPr>
          <w:rFonts w:eastAsia="Calibri"/>
          <w:spacing w:val="-2"/>
          <w:szCs w:val="24"/>
        </w:rPr>
        <w:fldChar w:fldCharType="begin"/>
      </w:r>
      <w:r w:rsidR="006E6C53" w:rsidRPr="00FC2197">
        <w:rPr>
          <w:rFonts w:eastAsia="Calibri"/>
          <w:spacing w:val="-2"/>
          <w:szCs w:val="24"/>
        </w:rPr>
        <w:instrText xml:space="preserve"> DOCPROPERTY  Subject  \* MERGEFORMAT </w:instrText>
      </w:r>
      <w:r w:rsidR="006E6C53" w:rsidRPr="00FC2197">
        <w:rPr>
          <w:rFonts w:eastAsia="Calibri"/>
          <w:spacing w:val="-2"/>
          <w:szCs w:val="24"/>
        </w:rPr>
        <w:fldChar w:fldCharType="separate"/>
      </w:r>
      <w:r w:rsidR="0057398C" w:rsidRPr="00FC2197">
        <w:rPr>
          <w:rFonts w:eastAsia="Calibri"/>
          <w:spacing w:val="-2"/>
          <w:szCs w:val="24"/>
        </w:rPr>
        <w:t xml:space="preserve">Обустройство </w:t>
      </w:r>
      <w:proofErr w:type="spellStart"/>
      <w:r w:rsidR="0057398C" w:rsidRPr="00FC2197">
        <w:rPr>
          <w:rFonts w:eastAsia="Calibri"/>
          <w:spacing w:val="-2"/>
          <w:szCs w:val="24"/>
        </w:rPr>
        <w:t>Сузунского</w:t>
      </w:r>
      <w:proofErr w:type="spellEnd"/>
      <w:r w:rsidR="0057398C" w:rsidRPr="00FC2197">
        <w:rPr>
          <w:rFonts w:eastAsia="Calibri"/>
          <w:spacing w:val="-2"/>
          <w:szCs w:val="24"/>
        </w:rPr>
        <w:t xml:space="preserve"> месторожд</w:t>
      </w:r>
      <w:r w:rsidR="0057398C" w:rsidRPr="00FC2197">
        <w:rPr>
          <w:rFonts w:eastAsia="Calibri"/>
          <w:spacing w:val="-2"/>
          <w:szCs w:val="24"/>
        </w:rPr>
        <w:t>е</w:t>
      </w:r>
      <w:r w:rsidR="0057398C" w:rsidRPr="00FC2197">
        <w:rPr>
          <w:rFonts w:eastAsia="Calibri"/>
          <w:spacing w:val="-2"/>
          <w:szCs w:val="24"/>
        </w:rPr>
        <w:t xml:space="preserve">ния. Мостовой переход через </w:t>
      </w:r>
      <w:proofErr w:type="spellStart"/>
      <w:r w:rsidR="0057398C" w:rsidRPr="00FC2197">
        <w:rPr>
          <w:rFonts w:eastAsia="Calibri"/>
          <w:spacing w:val="-2"/>
          <w:szCs w:val="24"/>
        </w:rPr>
        <w:t>р</w:t>
      </w:r>
      <w:proofErr w:type="gramStart"/>
      <w:r w:rsidR="0057398C" w:rsidRPr="00FC2197">
        <w:rPr>
          <w:rFonts w:eastAsia="Calibri"/>
          <w:spacing w:val="-2"/>
          <w:szCs w:val="24"/>
        </w:rPr>
        <w:t>.В</w:t>
      </w:r>
      <w:proofErr w:type="gramEnd"/>
      <w:r w:rsidR="0057398C" w:rsidRPr="00FC2197">
        <w:rPr>
          <w:rFonts w:eastAsia="Calibri"/>
          <w:spacing w:val="-2"/>
          <w:szCs w:val="24"/>
        </w:rPr>
        <w:t>аромыяха</w:t>
      </w:r>
      <w:proofErr w:type="spellEnd"/>
      <w:r w:rsidR="006E6C53" w:rsidRPr="00FC2197">
        <w:rPr>
          <w:rFonts w:eastAsia="Calibri"/>
          <w:spacing w:val="-2"/>
          <w:szCs w:val="24"/>
        </w:rPr>
        <w:fldChar w:fldCharType="end"/>
      </w:r>
      <w:r w:rsidR="006E6C53" w:rsidRPr="00FC2197">
        <w:rPr>
          <w:rFonts w:eastAsia="Calibri"/>
          <w:spacing w:val="-2"/>
          <w:szCs w:val="24"/>
        </w:rPr>
        <w:t>»</w:t>
      </w:r>
      <w:r w:rsidRPr="00FC2197">
        <w:rPr>
          <w:szCs w:val="24"/>
          <w:lang w:eastAsia="ar-SA"/>
        </w:rPr>
        <w:t xml:space="preserve"> пересекается с зон</w:t>
      </w:r>
      <w:r w:rsidR="0057398C" w:rsidRPr="00FC2197">
        <w:rPr>
          <w:szCs w:val="24"/>
          <w:lang w:eastAsia="ar-SA"/>
        </w:rPr>
        <w:t>ой</w:t>
      </w:r>
      <w:r w:rsidRPr="00FC2197">
        <w:rPr>
          <w:szCs w:val="24"/>
          <w:lang w:eastAsia="ar-SA"/>
        </w:rPr>
        <w:t xml:space="preserve"> планируемого разм</w:t>
      </w:r>
      <w:r w:rsidRPr="00FC2197">
        <w:rPr>
          <w:szCs w:val="24"/>
          <w:lang w:eastAsia="ar-SA"/>
        </w:rPr>
        <w:t>е</w:t>
      </w:r>
      <w:r w:rsidRPr="00FC2197">
        <w:rPr>
          <w:szCs w:val="24"/>
          <w:lang w:eastAsia="ar-SA"/>
        </w:rPr>
        <w:t>щения линейн</w:t>
      </w:r>
      <w:r w:rsidR="00696516" w:rsidRPr="00FC2197">
        <w:rPr>
          <w:szCs w:val="24"/>
          <w:lang w:eastAsia="ar-SA"/>
        </w:rPr>
        <w:t>ых</w:t>
      </w:r>
      <w:r w:rsidRPr="00FC2197">
        <w:rPr>
          <w:szCs w:val="24"/>
          <w:lang w:eastAsia="ar-SA"/>
        </w:rPr>
        <w:t xml:space="preserve"> объект</w:t>
      </w:r>
      <w:r w:rsidR="00696516" w:rsidRPr="00FC2197">
        <w:rPr>
          <w:szCs w:val="24"/>
          <w:lang w:eastAsia="ar-SA"/>
        </w:rPr>
        <w:t>ов</w:t>
      </w:r>
      <w:r w:rsidRPr="00FC2197">
        <w:rPr>
          <w:szCs w:val="24"/>
          <w:lang w:eastAsia="ar-SA"/>
        </w:rPr>
        <w:t xml:space="preserve"> и красных линий, устанавливаемых документацией по план</w:t>
      </w:r>
      <w:r w:rsidRPr="00FC2197">
        <w:rPr>
          <w:szCs w:val="24"/>
          <w:lang w:eastAsia="ar-SA"/>
        </w:rPr>
        <w:t>и</w:t>
      </w:r>
      <w:r w:rsidRPr="00FC2197">
        <w:rPr>
          <w:szCs w:val="24"/>
          <w:lang w:eastAsia="ar-SA"/>
        </w:rPr>
        <w:t>ровке территории под строительство</w:t>
      </w:r>
      <w:r w:rsidR="00696516" w:rsidRPr="00FC2197">
        <w:rPr>
          <w:szCs w:val="24"/>
          <w:lang w:eastAsia="ar-SA"/>
        </w:rPr>
        <w:t xml:space="preserve"> </w:t>
      </w:r>
      <w:r w:rsidRPr="00FC2197">
        <w:rPr>
          <w:szCs w:val="24"/>
          <w:lang w:eastAsia="ar-SA"/>
        </w:rPr>
        <w:t>объект</w:t>
      </w:r>
      <w:r w:rsidR="0057398C" w:rsidRPr="00FC2197">
        <w:rPr>
          <w:szCs w:val="24"/>
          <w:lang w:eastAsia="ar-SA"/>
        </w:rPr>
        <w:t>а:</w:t>
      </w:r>
      <w:r w:rsidR="00696516" w:rsidRPr="00FC2197">
        <w:rPr>
          <w:szCs w:val="24"/>
          <w:lang w:eastAsia="ar-SA"/>
        </w:rPr>
        <w:t xml:space="preserve"> «Обустройство </w:t>
      </w:r>
      <w:proofErr w:type="spellStart"/>
      <w:r w:rsidR="00696516" w:rsidRPr="00FC2197">
        <w:rPr>
          <w:szCs w:val="24"/>
          <w:lang w:eastAsia="ar-SA"/>
        </w:rPr>
        <w:t>Сузунского</w:t>
      </w:r>
      <w:proofErr w:type="spellEnd"/>
      <w:r w:rsidR="00696516" w:rsidRPr="00FC2197">
        <w:rPr>
          <w:szCs w:val="24"/>
          <w:lang w:eastAsia="ar-SA"/>
        </w:rPr>
        <w:t xml:space="preserve"> месторождения. Кустовые площадки №№ 5, 6, 8, 9, 10, 11, 12, 13 коридоры коммуникаций и автодороги» (договор 750614/0260Д-01-700000).</w:t>
      </w:r>
    </w:p>
    <w:p w14:paraId="0275440F" w14:textId="183ADF4D" w:rsidR="00002F2A" w:rsidRPr="00FC2197" w:rsidRDefault="00002F2A" w:rsidP="00002F2A">
      <w:pPr>
        <w:tabs>
          <w:tab w:val="left" w:pos="0"/>
          <w:tab w:val="num" w:pos="1429"/>
        </w:tabs>
        <w:contextualSpacing/>
        <w:rPr>
          <w:rFonts w:cs="Arial"/>
        </w:rPr>
      </w:pPr>
      <w:r w:rsidRPr="00FC2197">
        <w:rPr>
          <w:rFonts w:eastAsia="Times New Roman" w:cs="Arial"/>
          <w:lang w:eastAsia="ar-SA"/>
        </w:rPr>
        <w:t xml:space="preserve">В связи с отсутствием на территории проектируемого объекта </w:t>
      </w:r>
      <w:r w:rsidRPr="00FC2197">
        <w:t>«</w:t>
      </w:r>
      <w:r w:rsidR="006E6C53" w:rsidRPr="00FC2197">
        <w:fldChar w:fldCharType="begin"/>
      </w:r>
      <w:r w:rsidR="006E6C53" w:rsidRPr="00FC2197">
        <w:instrText xml:space="preserve"> DOCPROPERTY  Subject  \* MERGEFORMAT </w:instrText>
      </w:r>
      <w:r w:rsidR="006E6C53" w:rsidRPr="00FC2197">
        <w:fldChar w:fldCharType="separate"/>
      </w:r>
      <w:r w:rsidR="0057398C" w:rsidRPr="00FC2197">
        <w:t xml:space="preserve">Обустройство </w:t>
      </w:r>
      <w:proofErr w:type="spellStart"/>
      <w:r w:rsidR="0057398C" w:rsidRPr="00FC2197">
        <w:t>Сузунского</w:t>
      </w:r>
      <w:proofErr w:type="spellEnd"/>
      <w:r w:rsidR="0057398C" w:rsidRPr="00FC2197">
        <w:t xml:space="preserve"> месторождения. Мостовой переход через </w:t>
      </w:r>
      <w:proofErr w:type="spellStart"/>
      <w:r w:rsidR="0057398C" w:rsidRPr="00FC2197">
        <w:t>р</w:t>
      </w:r>
      <w:proofErr w:type="gramStart"/>
      <w:r w:rsidR="0057398C" w:rsidRPr="00FC2197">
        <w:t>.В</w:t>
      </w:r>
      <w:proofErr w:type="gramEnd"/>
      <w:r w:rsidR="0057398C" w:rsidRPr="00FC2197">
        <w:t>аромыяха</w:t>
      </w:r>
      <w:proofErr w:type="spellEnd"/>
      <w:r w:rsidR="006E6C53" w:rsidRPr="00FC2197">
        <w:fldChar w:fldCharType="end"/>
      </w:r>
      <w:r w:rsidRPr="00FC2197">
        <w:t>» объектов культурного наследия, охранных и защитных зон объектов культурного наследия, С</w:t>
      </w:r>
      <w:r w:rsidRPr="00FC2197">
        <w:rPr>
          <w:rFonts w:eastAsia="Times New Roman" w:cs="Arial"/>
          <w:lang w:eastAsia="ar-SA"/>
        </w:rPr>
        <w:t>хема границ те</w:t>
      </w:r>
      <w:r w:rsidRPr="00FC2197">
        <w:rPr>
          <w:rFonts w:eastAsia="Times New Roman" w:cs="Arial"/>
          <w:lang w:eastAsia="ar-SA"/>
        </w:rPr>
        <w:t>р</w:t>
      </w:r>
      <w:r w:rsidRPr="00FC2197">
        <w:rPr>
          <w:rFonts w:eastAsia="Times New Roman" w:cs="Arial"/>
          <w:lang w:eastAsia="ar-SA"/>
        </w:rPr>
        <w:t>риторий объектов культурного наследия, входящая в состав материалов по обоснованию проекта планировки территории н</w:t>
      </w:r>
      <w:r w:rsidRPr="00FC2197">
        <w:rPr>
          <w:rFonts w:cs="Arial"/>
        </w:rPr>
        <w:t>е разрабатывается.</w:t>
      </w:r>
    </w:p>
    <w:p w14:paraId="507A1D61" w14:textId="3C313256" w:rsidR="00720B5B" w:rsidRPr="00FC2197" w:rsidRDefault="00720B5B" w:rsidP="00002F2A">
      <w:pPr>
        <w:tabs>
          <w:tab w:val="left" w:pos="0"/>
          <w:tab w:val="num" w:pos="1429"/>
        </w:tabs>
        <w:contextualSpacing/>
        <w:rPr>
          <w:color w:val="FF0000"/>
        </w:rPr>
      </w:pPr>
    </w:p>
    <w:p w14:paraId="2A6F9827" w14:textId="5DDC0ECF" w:rsidR="00002F2A" w:rsidRPr="00FC2197" w:rsidRDefault="00612614" w:rsidP="00FA0296">
      <w:pPr>
        <w:tabs>
          <w:tab w:val="left" w:pos="0"/>
          <w:tab w:val="num" w:pos="1429"/>
        </w:tabs>
        <w:contextualSpacing/>
        <w:rPr>
          <w:color w:val="FF0000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310239" wp14:editId="6CF8D89F">
                <wp:simplePos x="0" y="0"/>
                <wp:positionH relativeFrom="column">
                  <wp:posOffset>-245583</wp:posOffset>
                </wp:positionH>
                <wp:positionV relativeFrom="paragraph">
                  <wp:posOffset>2867025</wp:posOffset>
                </wp:positionV>
                <wp:extent cx="2495550" cy="235585"/>
                <wp:effectExtent l="0" t="0" r="0" b="0"/>
                <wp:wrapNone/>
                <wp:docPr id="632" name="Прямоугольник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3BBF775B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4DB3C0E9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3FC7F3E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08AA23C6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022B29E4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4CF2C3D4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184F781C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3B52A5D7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2" o:spid="_x0000_s1027" style="position:absolute;left:0;text-align:left;margin-left:-19.35pt;margin-top:225.75pt;width:196.5pt;height:1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3BBF775B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4DB3C0E9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03FC7F3E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08AA23C6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022B29E4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4CF2C3D4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184F781C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3B52A5D7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63C567E6" w14:textId="58DB2FC6" w:rsidR="00C3031A" w:rsidRPr="00FC2197" w:rsidRDefault="006E6E75" w:rsidP="00C3031A">
      <w:pPr>
        <w:pStyle w:val="1"/>
      </w:pPr>
      <w:bookmarkStart w:id="4" w:name="_Toc35267985"/>
      <w:r w:rsidRPr="00FC2197">
        <w:lastRenderedPageBreak/>
        <w:t>О</w:t>
      </w:r>
      <w:r w:rsidR="00B82B8A" w:rsidRPr="00FC2197">
        <w:t>писание природно-климатических условий территории</w:t>
      </w:r>
      <w:bookmarkEnd w:id="4"/>
    </w:p>
    <w:p w14:paraId="1898BA6E" w14:textId="77777777" w:rsidR="0057398C" w:rsidRPr="00FC2197" w:rsidRDefault="0057398C" w:rsidP="0057398C">
      <w:pPr>
        <w:pStyle w:val="aff1"/>
        <w:spacing w:after="0"/>
      </w:pPr>
      <w:r w:rsidRPr="00FC2197">
        <w:t>Территория проектирования расположена в северо-восточной части Западно-Сибирской низменности на границе со Средне-Сибирским плоскогорьем, на правом бер</w:t>
      </w:r>
      <w:r w:rsidRPr="00FC2197">
        <w:t>е</w:t>
      </w:r>
      <w:r w:rsidRPr="00FC2197">
        <w:t xml:space="preserve">гу реки Большая </w:t>
      </w:r>
      <w:proofErr w:type="spellStart"/>
      <w:r w:rsidRPr="00FC2197">
        <w:t>Хета</w:t>
      </w:r>
      <w:proofErr w:type="spellEnd"/>
      <w:r w:rsidRPr="00FC2197">
        <w:t>.</w:t>
      </w:r>
    </w:p>
    <w:p w14:paraId="3634DC90" w14:textId="77777777" w:rsidR="0057398C" w:rsidRPr="00FC2197" w:rsidRDefault="0057398C" w:rsidP="0057398C">
      <w:r w:rsidRPr="00FC2197">
        <w:t xml:space="preserve">Ближайшие к месторождению населённые пункты – города Дудинка и </w:t>
      </w:r>
      <w:proofErr w:type="spellStart"/>
      <w:r w:rsidRPr="00FC2197">
        <w:t>Игарка</w:t>
      </w:r>
      <w:proofErr w:type="spellEnd"/>
      <w:r w:rsidRPr="00FC2197">
        <w:t xml:space="preserve"> – находятся в ста пятидесяти километрах северо-восточнее и в ста шестидесяти киломе</w:t>
      </w:r>
      <w:r w:rsidRPr="00FC2197">
        <w:t>т</w:t>
      </w:r>
      <w:r w:rsidRPr="00FC2197">
        <w:t>рах юго-восточнее района работ соответственно. Город Дудинка – административный центр Таймырского (Долгано-Ненецкого) муниципального района Красноярского края.</w:t>
      </w:r>
    </w:p>
    <w:p w14:paraId="24FE488C" w14:textId="77777777" w:rsidR="0057398C" w:rsidRPr="00FC2197" w:rsidRDefault="0057398C" w:rsidP="0057398C">
      <w:r w:rsidRPr="00FC2197">
        <w:t>В районе производства работ отсутствуют железные дороги. Ближайшая железн</w:t>
      </w:r>
      <w:r w:rsidRPr="00FC2197">
        <w:t>о</w:t>
      </w:r>
      <w:r w:rsidRPr="00FC2197">
        <w:t>дорожная станция «</w:t>
      </w:r>
      <w:proofErr w:type="spellStart"/>
      <w:r w:rsidRPr="00FC2197">
        <w:t>Коротчаево</w:t>
      </w:r>
      <w:proofErr w:type="spellEnd"/>
      <w:r w:rsidRPr="00FC2197">
        <w:t>», имеющая погрузочно-разгрузочные площадки, расп</w:t>
      </w:r>
      <w:r w:rsidRPr="00FC2197">
        <w:t>о</w:t>
      </w:r>
      <w:r w:rsidRPr="00FC2197">
        <w:t xml:space="preserve">ложена в трёхстах шестидесяти километрах к юго-западу от </w:t>
      </w:r>
      <w:proofErr w:type="spellStart"/>
      <w:r w:rsidRPr="00FC2197">
        <w:t>Сузунского</w:t>
      </w:r>
      <w:proofErr w:type="spellEnd"/>
      <w:r w:rsidRPr="00FC2197">
        <w:t xml:space="preserve"> месторождения.</w:t>
      </w:r>
    </w:p>
    <w:p w14:paraId="4A31DA3B" w14:textId="77777777" w:rsidR="0057398C" w:rsidRPr="00FC2197" w:rsidRDefault="0057398C" w:rsidP="0057398C">
      <w:r w:rsidRPr="00FC2197">
        <w:t>От станции «</w:t>
      </w:r>
      <w:proofErr w:type="spellStart"/>
      <w:r w:rsidRPr="00FC2197">
        <w:t>Коротчаево</w:t>
      </w:r>
      <w:proofErr w:type="spellEnd"/>
      <w:r w:rsidRPr="00FC2197">
        <w:t>» до Заполярного месторождения расположенного северо-восточнее, имеется автодорога с твёрдым покрытием протяжённостью сто двадцать к</w:t>
      </w:r>
      <w:r w:rsidRPr="00FC2197">
        <w:t>и</w:t>
      </w:r>
      <w:r w:rsidRPr="00FC2197">
        <w:t>лометров. От Заполярного месторождения проезд возможен по автозимнику, проходящ</w:t>
      </w:r>
      <w:r w:rsidRPr="00FC2197">
        <w:t>е</w:t>
      </w:r>
      <w:r w:rsidRPr="00FC2197">
        <w:t>му через Русско-</w:t>
      </w:r>
      <w:proofErr w:type="spellStart"/>
      <w:r w:rsidRPr="00FC2197">
        <w:t>Реченское</w:t>
      </w:r>
      <w:proofErr w:type="spellEnd"/>
      <w:r w:rsidRPr="00FC2197">
        <w:t xml:space="preserve"> месторождение до </w:t>
      </w:r>
      <w:proofErr w:type="spellStart"/>
      <w:r w:rsidRPr="00FC2197">
        <w:t>Ванкорского</w:t>
      </w:r>
      <w:proofErr w:type="spellEnd"/>
      <w:r w:rsidRPr="00FC2197">
        <w:t xml:space="preserve"> месторождения протяжённ</w:t>
      </w:r>
      <w:r w:rsidRPr="00FC2197">
        <w:t>о</w:t>
      </w:r>
      <w:r w:rsidRPr="00FC2197">
        <w:t xml:space="preserve">стью двести семьдесят километров, от </w:t>
      </w:r>
      <w:proofErr w:type="spellStart"/>
      <w:r w:rsidRPr="00FC2197">
        <w:t>Ванкорского</w:t>
      </w:r>
      <w:proofErr w:type="spellEnd"/>
      <w:r w:rsidRPr="00FC2197">
        <w:t xml:space="preserve"> месторождения до </w:t>
      </w:r>
      <w:proofErr w:type="spellStart"/>
      <w:r w:rsidRPr="00FC2197">
        <w:t>Сузунского</w:t>
      </w:r>
      <w:proofErr w:type="spellEnd"/>
      <w:r w:rsidRPr="00FC2197">
        <w:t xml:space="preserve"> мест</w:t>
      </w:r>
      <w:r w:rsidRPr="00FC2197">
        <w:t>о</w:t>
      </w:r>
      <w:r w:rsidRPr="00FC2197">
        <w:t xml:space="preserve">рождения проложен автозимник протяжённостью сто двадцать километров. Так же до </w:t>
      </w:r>
      <w:proofErr w:type="spellStart"/>
      <w:r w:rsidRPr="00FC2197">
        <w:t>Сузунского</w:t>
      </w:r>
      <w:proofErr w:type="spellEnd"/>
      <w:r w:rsidRPr="00FC2197">
        <w:t xml:space="preserve"> месторождения проезд возможен с перевалочной базы «Прилуки», которая расположена в Туруханском районе Красноярского края на левом берегу реки Енисей в четырёх километрах западнее города </w:t>
      </w:r>
      <w:proofErr w:type="spellStart"/>
      <w:r w:rsidRPr="00FC2197">
        <w:t>Игарка</w:t>
      </w:r>
      <w:proofErr w:type="spellEnd"/>
      <w:r w:rsidRPr="00FC2197">
        <w:t>. При необходимости в зимний период по территории месторождения прокладываются зимники.</w:t>
      </w:r>
    </w:p>
    <w:p w14:paraId="758DEC30" w14:textId="77777777" w:rsidR="0057398C" w:rsidRPr="00FC2197" w:rsidRDefault="0057398C" w:rsidP="0057398C">
      <w:r w:rsidRPr="00FC2197">
        <w:t>Необходимые материалы и технологическое оборудование для производства р</w:t>
      </w:r>
      <w:r w:rsidRPr="00FC2197">
        <w:t>а</w:t>
      </w:r>
      <w:r w:rsidRPr="00FC2197">
        <w:t>бот могут доставляться железнодорожным транспортом до станции «</w:t>
      </w:r>
      <w:proofErr w:type="spellStart"/>
      <w:r w:rsidRPr="00FC2197">
        <w:t>Коротчаево</w:t>
      </w:r>
      <w:proofErr w:type="spellEnd"/>
      <w:r w:rsidRPr="00FC2197">
        <w:t>» и мо</w:t>
      </w:r>
      <w:r w:rsidRPr="00FC2197">
        <w:t>р</w:t>
      </w:r>
      <w:r w:rsidRPr="00FC2197">
        <w:t xml:space="preserve">ским транспортом до порта «Дудинка», расположенного на реке Енисей. На </w:t>
      </w:r>
      <w:proofErr w:type="spellStart"/>
      <w:r w:rsidRPr="00FC2197">
        <w:t>Сузунское</w:t>
      </w:r>
      <w:proofErr w:type="spellEnd"/>
      <w:r w:rsidRPr="00FC2197">
        <w:t xml:space="preserve"> месторождение доставка грузов возможна речным транспортом из порта «Дудинки» по реке Большая </w:t>
      </w:r>
      <w:proofErr w:type="spellStart"/>
      <w:r w:rsidRPr="00FC2197">
        <w:t>Хета</w:t>
      </w:r>
      <w:proofErr w:type="spellEnd"/>
      <w:r w:rsidRPr="00FC2197">
        <w:t>, далее вездеходами, вертолётами или по зимникам.</w:t>
      </w:r>
    </w:p>
    <w:p w14:paraId="60AAD6B6" w14:textId="77777777" w:rsidR="0057398C" w:rsidRPr="00FC2197" w:rsidRDefault="0057398C" w:rsidP="0057398C">
      <w:pPr>
        <w:ind w:firstLine="720"/>
      </w:pPr>
      <w:r w:rsidRPr="00FC2197">
        <w:t>В районе работ действуют два вертолётных авиаотряда, базирующиеся в аэр</w:t>
      </w:r>
      <w:r w:rsidRPr="00FC2197">
        <w:t>о</w:t>
      </w:r>
      <w:r w:rsidRPr="00FC2197">
        <w:t>портах «Новый Уренгой» и «</w:t>
      </w:r>
      <w:proofErr w:type="spellStart"/>
      <w:r w:rsidRPr="00FC2197">
        <w:t>Игарка</w:t>
      </w:r>
      <w:proofErr w:type="spellEnd"/>
      <w:r w:rsidRPr="00FC2197">
        <w:t>».</w:t>
      </w:r>
    </w:p>
    <w:p w14:paraId="14FBE5E7" w14:textId="77777777" w:rsidR="0057398C" w:rsidRPr="00FC2197" w:rsidRDefault="0057398C" w:rsidP="0057398C">
      <w:r w:rsidRPr="00FC2197">
        <w:t>Гидрографическая сеть на территории месторождения представлена рекой Бол</w:t>
      </w:r>
      <w:r w:rsidRPr="00FC2197">
        <w:t>ь</w:t>
      </w:r>
      <w:r w:rsidRPr="00FC2197">
        <w:t xml:space="preserve">шая </w:t>
      </w:r>
      <w:proofErr w:type="spellStart"/>
      <w:r w:rsidRPr="00FC2197">
        <w:t>Хета</w:t>
      </w:r>
      <w:proofErr w:type="spellEnd"/>
      <w:r w:rsidRPr="00FC2197">
        <w:t xml:space="preserve"> и её правыми притоками р. </w:t>
      </w:r>
      <w:proofErr w:type="spellStart"/>
      <w:r w:rsidRPr="00FC2197">
        <w:t>Кочо</w:t>
      </w:r>
      <w:proofErr w:type="spellEnd"/>
      <w:r w:rsidRPr="00FC2197">
        <w:t xml:space="preserve">, </w:t>
      </w:r>
      <w:r w:rsidRPr="00FC2197">
        <w:rPr>
          <w:rFonts w:cs="Arial"/>
          <w:szCs w:val="24"/>
        </w:rPr>
        <w:t xml:space="preserve">р. </w:t>
      </w:r>
      <w:proofErr w:type="spellStart"/>
      <w:r w:rsidRPr="00FC2197">
        <w:rPr>
          <w:rFonts w:cs="Arial"/>
          <w:szCs w:val="24"/>
        </w:rPr>
        <w:t>Юракбуни</w:t>
      </w:r>
      <w:proofErr w:type="spellEnd"/>
      <w:r w:rsidRPr="00FC2197">
        <w:rPr>
          <w:rFonts w:cs="Arial"/>
          <w:szCs w:val="24"/>
        </w:rPr>
        <w:t xml:space="preserve">, р. </w:t>
      </w:r>
      <w:proofErr w:type="spellStart"/>
      <w:r w:rsidRPr="00FC2197">
        <w:rPr>
          <w:rFonts w:cs="Arial"/>
          <w:szCs w:val="24"/>
        </w:rPr>
        <w:t>Варомыяха</w:t>
      </w:r>
      <w:proofErr w:type="spellEnd"/>
      <w:r w:rsidRPr="00FC2197">
        <w:rPr>
          <w:rFonts w:cs="Arial"/>
          <w:szCs w:val="24"/>
        </w:rPr>
        <w:t xml:space="preserve"> и их притоками, </w:t>
      </w:r>
      <w:r w:rsidRPr="00FC2197">
        <w:t>а также отдельными небольшими старицами и многочисленными ручьями и небольшими речками, которые в основном берут своё начало из небольших озёр и внутриболотных озёрных систем.</w:t>
      </w:r>
    </w:p>
    <w:p w14:paraId="1EAF83F8" w14:textId="2B5DEFC1" w:rsidR="0057398C" w:rsidRPr="00FC2197" w:rsidRDefault="00612614" w:rsidP="0057398C"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9EA72C" wp14:editId="0BFB4B3B">
                <wp:simplePos x="0" y="0"/>
                <wp:positionH relativeFrom="column">
                  <wp:posOffset>-245583</wp:posOffset>
                </wp:positionH>
                <wp:positionV relativeFrom="paragraph">
                  <wp:posOffset>1191895</wp:posOffset>
                </wp:positionV>
                <wp:extent cx="2495550" cy="235585"/>
                <wp:effectExtent l="0" t="0" r="0" b="0"/>
                <wp:wrapNone/>
                <wp:docPr id="633" name="Прямоугольник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3E4E41D2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219B3A48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5B17B2FF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373ACE7C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66102976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15137979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2727D620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5B3FF7F8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3" o:spid="_x0000_s1028" style="position:absolute;left:0;text-align:left;margin-left:-19.35pt;margin-top:93.85pt;width:196.5pt;height:1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3E4E41D2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219B3A48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5B17B2FF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373ACE7C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66102976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15137979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2727D620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5B3FF7F8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57398C" w:rsidRPr="00FC2197">
        <w:t xml:space="preserve">Река Большая </w:t>
      </w:r>
      <w:proofErr w:type="spellStart"/>
      <w:r w:rsidR="0057398C" w:rsidRPr="00FC2197">
        <w:t>Хета</w:t>
      </w:r>
      <w:proofErr w:type="spellEnd"/>
      <w:r w:rsidR="0057398C" w:rsidRPr="00FC2197">
        <w:t xml:space="preserve"> является левым притоком реки Енисей и берет своё начало из озера Еловое.</w:t>
      </w:r>
      <w:r w:rsidRPr="00FC2197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4E668BA6" w14:textId="77777777" w:rsidR="0057398C" w:rsidRPr="00FC2197" w:rsidRDefault="0057398C" w:rsidP="0057398C">
      <w:r w:rsidRPr="00FC2197">
        <w:lastRenderedPageBreak/>
        <w:t>Реки типично равнинные со слабо выраженными, сильно заболоченными долин</w:t>
      </w:r>
      <w:r w:rsidRPr="00FC2197">
        <w:t>а</w:t>
      </w:r>
      <w:r w:rsidRPr="00FC2197">
        <w:t xml:space="preserve">ми, плоскими, часто заболоченными водоразделами. Реки характеризуются спокойным течением и повышенной извилистостью. </w:t>
      </w:r>
    </w:p>
    <w:p w14:paraId="4F082EE1" w14:textId="77777777" w:rsidR="0057398C" w:rsidRPr="00FC2197" w:rsidRDefault="0057398C" w:rsidP="0057398C">
      <w:r w:rsidRPr="00FC2197">
        <w:t xml:space="preserve">Суровый климат обуславливает длительный ледостав (октябрь </w:t>
      </w:r>
      <w:r w:rsidRPr="00FC2197">
        <w:sym w:font="Symbol" w:char="F02D"/>
      </w:r>
      <w:r w:rsidRPr="00FC2197">
        <w:t xml:space="preserve"> май). </w:t>
      </w:r>
    </w:p>
    <w:p w14:paraId="07FB43D6" w14:textId="77777777" w:rsidR="0057398C" w:rsidRPr="00FC2197" w:rsidRDefault="0057398C" w:rsidP="0057398C">
      <w:r w:rsidRPr="00FC2197">
        <w:rPr>
          <w:rFonts w:eastAsia="TimesNewRoman"/>
        </w:rPr>
        <w:t>Русла рек осложнены мелкими озёрами и старицами. В некоторых местах русла рек не определяются, так как проходят по болотам.</w:t>
      </w:r>
    </w:p>
    <w:p w14:paraId="4D6610E7" w14:textId="77777777" w:rsidR="0057398C" w:rsidRPr="00FC2197" w:rsidRDefault="0057398C" w:rsidP="0057398C">
      <w:pPr>
        <w:rPr>
          <w:spacing w:val="-1"/>
        </w:rPr>
      </w:pPr>
      <w:r w:rsidRPr="00FC2197">
        <w:t xml:space="preserve">Положение территории </w:t>
      </w:r>
      <w:proofErr w:type="spellStart"/>
      <w:r w:rsidRPr="00FC2197">
        <w:t>Сузунского</w:t>
      </w:r>
      <w:proofErr w:type="spellEnd"/>
      <w:r w:rsidRPr="00FC2197">
        <w:t xml:space="preserve"> месторождения в северных широтах, в области распространения материковых оледенений и в зоне вечной мерзлоты, определяют её </w:t>
      </w:r>
      <w:r w:rsidRPr="00FC2197">
        <w:rPr>
          <w:spacing w:val="-1"/>
        </w:rPr>
        <w:t>о</w:t>
      </w:r>
      <w:r w:rsidRPr="00FC2197">
        <w:rPr>
          <w:spacing w:val="-1"/>
        </w:rPr>
        <w:t>с</w:t>
      </w:r>
      <w:r w:rsidRPr="00FC2197">
        <w:rPr>
          <w:spacing w:val="-1"/>
        </w:rPr>
        <w:t>новные черты в строении рельефа.</w:t>
      </w:r>
    </w:p>
    <w:p w14:paraId="5FA3558B" w14:textId="77777777" w:rsidR="0057398C" w:rsidRPr="00FC2197" w:rsidRDefault="0057398C" w:rsidP="0057398C">
      <w:pPr>
        <w:ind w:firstLine="720"/>
      </w:pPr>
      <w:r w:rsidRPr="00FC2197">
        <w:t xml:space="preserve">Естественный рельеф изучаемой территории равнинный и представляет собой плоскую заболоченную равнину. </w:t>
      </w:r>
    </w:p>
    <w:p w14:paraId="1815975B" w14:textId="77777777" w:rsidR="0057398C" w:rsidRPr="00FC2197" w:rsidRDefault="0057398C" w:rsidP="0057398C">
      <w:pPr>
        <w:ind w:firstLine="720"/>
      </w:pPr>
      <w:r w:rsidRPr="00FC2197">
        <w:t>Углы наклона естественной поверхности в пределах объектов изысканий преим</w:t>
      </w:r>
      <w:r w:rsidRPr="00FC2197">
        <w:t>у</w:t>
      </w:r>
      <w:r w:rsidRPr="00FC2197">
        <w:t>щественно не более 4°.</w:t>
      </w:r>
    </w:p>
    <w:p w14:paraId="0F5C3A14" w14:textId="77777777" w:rsidR="0057398C" w:rsidRPr="00FC2197" w:rsidRDefault="0057398C" w:rsidP="0057398C">
      <w:pPr>
        <w:ind w:firstLine="720"/>
      </w:pPr>
      <w:r w:rsidRPr="00FC2197">
        <w:t>По характеру растительности, район относится к зоне тундры и лесотундры. Ра</w:t>
      </w:r>
      <w:r w:rsidRPr="00FC2197">
        <w:t>с</w:t>
      </w:r>
      <w:r w:rsidRPr="00FC2197">
        <w:t>тительность района работ представлена: угнетёнными лиственницами, елью, пихтами, карликовой берёзой, кустарниками и кустарничком. На плоских водоразделах – забол</w:t>
      </w:r>
      <w:r w:rsidRPr="00FC2197">
        <w:t>о</w:t>
      </w:r>
      <w:r w:rsidRPr="00FC2197">
        <w:t>ченная тайга, на возвышенных сухих участках встречаются – сосна, в долинах рек и руч</w:t>
      </w:r>
      <w:r w:rsidRPr="00FC2197">
        <w:t>ь</w:t>
      </w:r>
      <w:r w:rsidRPr="00FC2197">
        <w:t>ёв – кедр, ольха, берёза, ива и разнообразный кустарник. Травянистая растительность представлена мхами и лишайниками.</w:t>
      </w:r>
    </w:p>
    <w:p w14:paraId="602CD7B2" w14:textId="77777777" w:rsidR="0057398C" w:rsidRPr="00FC2197" w:rsidRDefault="0057398C" w:rsidP="0057398C">
      <w:r w:rsidRPr="00FC2197">
        <w:t>Животный мир богат и разнообразен. Встречается песец, северный олень, заяц-беляк, волк, горностай, ондатра, росомаха, соболь. В реках и озёрах водятся ценные в</w:t>
      </w:r>
      <w:r w:rsidRPr="00FC2197">
        <w:t>и</w:t>
      </w:r>
      <w:r w:rsidRPr="00FC2197">
        <w:t xml:space="preserve">ды рыб: ряпушка, пелядь, </w:t>
      </w:r>
      <w:proofErr w:type="spellStart"/>
      <w:r w:rsidRPr="00FC2197">
        <w:t>чир</w:t>
      </w:r>
      <w:proofErr w:type="spellEnd"/>
      <w:r w:rsidRPr="00FC2197">
        <w:t>, омуль, муксун, нельма, сибирский осётр, корюшка.</w:t>
      </w:r>
    </w:p>
    <w:p w14:paraId="335BBDFA" w14:textId="77777777" w:rsidR="0057398C" w:rsidRPr="00FC2197" w:rsidRDefault="0057398C" w:rsidP="0057398C">
      <w:r w:rsidRPr="00FC2197">
        <w:t>Климат района резко-континентальный. Зима здесь суровая продолжительная с сильными ветрами и метелями, устойчивым снежным покровом. Лето сравнительно к</w:t>
      </w:r>
      <w:r w:rsidRPr="00FC2197">
        <w:t>о</w:t>
      </w:r>
      <w:r w:rsidRPr="00FC2197">
        <w:t>роткое, но довольно тёплое. Переходные периоды весна и осень короткие, с резкими к</w:t>
      </w:r>
      <w:r w:rsidRPr="00FC2197">
        <w:t>о</w:t>
      </w:r>
      <w:r w:rsidRPr="00FC2197">
        <w:t>лебаниями температур. Средняя месячная температура самого холодного месяца января – составляет минус 27,9</w:t>
      </w:r>
      <w:proofErr w:type="gramStart"/>
      <w:r w:rsidRPr="00FC2197">
        <w:t xml:space="preserve"> °С</w:t>
      </w:r>
      <w:proofErr w:type="gramEnd"/>
      <w:r w:rsidRPr="00FC2197">
        <w:t>, самого тёплого июля плюс 14,2 °С. В течение четырех зимних месяцев (ноябрь – март) средние месячные температуры держатся ниже минус 20 °С.</w:t>
      </w:r>
    </w:p>
    <w:p w14:paraId="6193F264" w14:textId="77777777" w:rsidR="0057398C" w:rsidRPr="00FC2197" w:rsidRDefault="0057398C" w:rsidP="0057398C">
      <w:r w:rsidRPr="00FC2197">
        <w:t>Из опасных геологических процессов в пределах изучаемой территории зафикс</w:t>
      </w:r>
      <w:r w:rsidRPr="00FC2197">
        <w:t>и</w:t>
      </w:r>
      <w:r w:rsidRPr="00FC2197">
        <w:t>рованы процессы подтопления, и как следствие процессы заболачивания; процессы кри</w:t>
      </w:r>
      <w:r w:rsidRPr="00FC2197">
        <w:t>о</w:t>
      </w:r>
      <w:r w:rsidRPr="00FC2197">
        <w:t>генного пучения.</w:t>
      </w:r>
    </w:p>
    <w:p w14:paraId="03C6C69D" w14:textId="77777777" w:rsidR="0057398C" w:rsidRPr="00FC2197" w:rsidRDefault="0057398C" w:rsidP="0057398C">
      <w:r w:rsidRPr="00FC2197">
        <w:t>Район производства работ располагается в зоне сплошного распространения  мн</w:t>
      </w:r>
      <w:r w:rsidRPr="00FC2197">
        <w:t>о</w:t>
      </w:r>
      <w:r w:rsidRPr="00FC2197">
        <w:t>голетних мёрзлых грунтов. Глубина промерзания грунтов составляет 3 м.</w:t>
      </w:r>
    </w:p>
    <w:p w14:paraId="7BBE382B" w14:textId="24366EAC" w:rsidR="0057398C" w:rsidRPr="00FC2197" w:rsidRDefault="00612614" w:rsidP="0057398C">
      <w:pPr>
        <w:ind w:firstLine="699"/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950971" wp14:editId="2A9972AE">
                <wp:simplePos x="0" y="0"/>
                <wp:positionH relativeFrom="column">
                  <wp:posOffset>-245583</wp:posOffset>
                </wp:positionH>
                <wp:positionV relativeFrom="paragraph">
                  <wp:posOffset>1259840</wp:posOffset>
                </wp:positionV>
                <wp:extent cx="2495550" cy="235585"/>
                <wp:effectExtent l="0" t="0" r="0" b="0"/>
                <wp:wrapNone/>
                <wp:docPr id="634" name="Прямоугольник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2FF4F7E8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4281BE38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66B557F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5EBB92DF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5CFE5585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2423A75C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06D83850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63D74483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4" o:spid="_x0000_s1029" style="position:absolute;left:0;text-align:left;margin-left:-19.35pt;margin-top:99.2pt;width:196.5pt;height:1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2FF4F7E8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4281BE38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066B557F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5EBB92DF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5CFE5585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2423A75C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06D83850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63D74483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57398C" w:rsidRPr="00FC2197">
        <w:t xml:space="preserve">Техногенное воздействие на район проведения работ постепенно возрастает, что обусловлено расширением обустройства </w:t>
      </w:r>
      <w:proofErr w:type="spellStart"/>
      <w:r w:rsidR="0057398C" w:rsidRPr="00FC2197">
        <w:t>Сузунского</w:t>
      </w:r>
      <w:proofErr w:type="spellEnd"/>
      <w:r w:rsidR="0057398C" w:rsidRPr="00FC2197">
        <w:t xml:space="preserve"> месторождения. </w:t>
      </w:r>
    </w:p>
    <w:p w14:paraId="28B2F7C3" w14:textId="34B4330F" w:rsidR="00FF6963" w:rsidRPr="00FC2197" w:rsidRDefault="00612614" w:rsidP="0057398C">
      <w:pPr>
        <w:pStyle w:val="aff1"/>
        <w:spacing w:after="0"/>
        <w:rPr>
          <w:rFonts w:eastAsia="Calibri"/>
          <w:color w:val="FF0000"/>
          <w:szCs w:val="24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136673" wp14:editId="7BEDFB04">
                <wp:simplePos x="0" y="0"/>
                <wp:positionH relativeFrom="column">
                  <wp:posOffset>-240030</wp:posOffset>
                </wp:positionH>
                <wp:positionV relativeFrom="paragraph">
                  <wp:posOffset>9227658</wp:posOffset>
                </wp:positionV>
                <wp:extent cx="2495550" cy="235585"/>
                <wp:effectExtent l="0" t="0" r="0" b="0"/>
                <wp:wrapNone/>
                <wp:docPr id="635" name="Прямоугольник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0E398EF6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5BD15626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8E2E0F3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02DC8866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6169546B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20D882E3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2D220C2B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512E35D4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5" o:spid="_x0000_s1030" style="position:absolute;left:0;text-align:left;margin-left:-18.9pt;margin-top:726.6pt;width:196.5pt;height:1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0E398EF6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5BD15626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08E2E0F3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02DC8866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6169546B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20D882E3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2D220C2B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512E35D4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57398C" w:rsidRPr="00FC2197">
        <w:t>Результатом техногенного воздействия является образование специфических грунтов – техногенных, нарушение естественного стока атмосферных осадков и инфил</w:t>
      </w:r>
      <w:r w:rsidR="0057398C" w:rsidRPr="00FC2197">
        <w:t>ь</w:t>
      </w:r>
      <w:r w:rsidR="0057398C" w:rsidRPr="00FC2197">
        <w:t>трации их. В результате отсыпки площадок, особенно на склонах, нарушается естестве</w:t>
      </w:r>
      <w:r w:rsidR="0057398C" w:rsidRPr="00FC2197">
        <w:t>н</w:t>
      </w:r>
      <w:r w:rsidR="0057398C" w:rsidRPr="00FC2197">
        <w:t xml:space="preserve">ный дренаж поверхностных и </w:t>
      </w:r>
      <w:proofErr w:type="spellStart"/>
      <w:r w:rsidR="0057398C" w:rsidRPr="00FC2197">
        <w:t>надмерзлотных</w:t>
      </w:r>
      <w:proofErr w:type="spellEnd"/>
      <w:r w:rsidR="0057398C" w:rsidRPr="00FC2197">
        <w:t xml:space="preserve"> вод, образуются талики, участки застоя п</w:t>
      </w:r>
      <w:r w:rsidR="0057398C" w:rsidRPr="00FC2197">
        <w:t>о</w:t>
      </w:r>
      <w:r w:rsidR="0057398C" w:rsidRPr="00FC2197">
        <w:t>верхностных вод, и, как правило, заболачивание</w:t>
      </w:r>
      <w:r w:rsidR="003476BB" w:rsidRPr="00FC2197">
        <w:t>.</w:t>
      </w:r>
    </w:p>
    <w:p w14:paraId="63C567FF" w14:textId="37F1C8AC" w:rsidR="00BE260E" w:rsidRPr="00FC2197" w:rsidRDefault="006E6E75" w:rsidP="00BD781A">
      <w:pPr>
        <w:pStyle w:val="1"/>
      </w:pPr>
      <w:bookmarkStart w:id="5" w:name="_Toc35267986"/>
      <w:r w:rsidRPr="00FC2197">
        <w:lastRenderedPageBreak/>
        <w:t>О</w:t>
      </w:r>
      <w:r w:rsidR="00827B2C" w:rsidRPr="00FC2197">
        <w:t xml:space="preserve">боснование </w:t>
      </w:r>
      <w:proofErr w:type="gramStart"/>
      <w:r w:rsidR="00827B2C" w:rsidRPr="00FC2197">
        <w:t>определения границ зон планируемого размещения линейных объектов</w:t>
      </w:r>
      <w:bookmarkEnd w:id="5"/>
      <w:proofErr w:type="gramEnd"/>
    </w:p>
    <w:p w14:paraId="50260BA1" w14:textId="77777777" w:rsidR="0057398C" w:rsidRPr="00FC2197" w:rsidRDefault="0057398C" w:rsidP="0057398C">
      <w:pPr>
        <w:shd w:val="clear" w:color="auto" w:fill="FFFFFF"/>
        <w:tabs>
          <w:tab w:val="left" w:pos="993"/>
        </w:tabs>
        <w:rPr>
          <w:rFonts w:cs="Arial"/>
          <w:snapToGrid w:val="0"/>
        </w:rPr>
      </w:pPr>
      <w:r w:rsidRPr="00FC2197">
        <w:rPr>
          <w:rFonts w:cs="Arial"/>
        </w:rPr>
        <w:t>В данном томе предусматривается расчет размеров полосы отвода под</w:t>
      </w:r>
      <w:r w:rsidRPr="00FC2197">
        <w:rPr>
          <w:rFonts w:cs="Arial"/>
          <w:snapToGrid w:val="0"/>
        </w:rPr>
        <w:t xml:space="preserve"> </w:t>
      </w:r>
      <w:r w:rsidRPr="00FC2197">
        <w:t>стро</w:t>
      </w:r>
      <w:r w:rsidRPr="00FC2197">
        <w:t>и</w:t>
      </w:r>
      <w:r w:rsidRPr="00FC2197">
        <w:t>тельство</w:t>
      </w:r>
      <w:r w:rsidRPr="00FC2197">
        <w:rPr>
          <w:rFonts w:cs="Arial"/>
          <w:snapToGrid w:val="0"/>
        </w:rPr>
        <w:t xml:space="preserve"> следующих объектов:</w:t>
      </w:r>
    </w:p>
    <w:p w14:paraId="5E98FECC" w14:textId="77777777" w:rsidR="0057398C" w:rsidRPr="00FC2197" w:rsidRDefault="0057398C" w:rsidP="0057398C">
      <w:pPr>
        <w:autoSpaceDE w:val="0"/>
        <w:autoSpaceDN w:val="0"/>
        <w:adjustRightInd w:val="0"/>
        <w:jc w:val="left"/>
      </w:pPr>
      <w:r w:rsidRPr="00FC2197">
        <w:t xml:space="preserve">- участок автомобильной дороги с мостовым переходом через </w:t>
      </w:r>
      <w:proofErr w:type="spellStart"/>
      <w:r w:rsidRPr="00FC2197">
        <w:t>р</w:t>
      </w:r>
      <w:proofErr w:type="gramStart"/>
      <w:r w:rsidRPr="00FC2197">
        <w:t>.В</w:t>
      </w:r>
      <w:proofErr w:type="gramEnd"/>
      <w:r w:rsidRPr="00FC2197">
        <w:t>аромыяха</w:t>
      </w:r>
      <w:proofErr w:type="spellEnd"/>
      <w:r w:rsidRPr="00FC2197">
        <w:t xml:space="preserve"> от т.А23 до т.А24;</w:t>
      </w:r>
    </w:p>
    <w:p w14:paraId="07779EB2" w14:textId="2E73B3C0" w:rsidR="008022E6" w:rsidRPr="00FC2197" w:rsidRDefault="0057398C" w:rsidP="0057398C">
      <w:pPr>
        <w:shd w:val="clear" w:color="auto" w:fill="FFFFFF"/>
        <w:tabs>
          <w:tab w:val="left" w:pos="993"/>
        </w:tabs>
      </w:pPr>
      <w:r w:rsidRPr="00FC2197">
        <w:t xml:space="preserve">- мост через реку </w:t>
      </w:r>
      <w:proofErr w:type="spellStart"/>
      <w:r w:rsidRPr="00FC2197">
        <w:t>Варомыяха</w:t>
      </w:r>
      <w:proofErr w:type="spellEnd"/>
      <w:r w:rsidR="003476BB" w:rsidRPr="00FC2197">
        <w:rPr>
          <w:rFonts w:eastAsia="Calibri"/>
          <w:szCs w:val="24"/>
        </w:rPr>
        <w:t>.</w:t>
      </w:r>
    </w:p>
    <w:p w14:paraId="695EB48F" w14:textId="56E8BC8D" w:rsidR="003476BB" w:rsidRPr="00FC2197" w:rsidRDefault="003476BB" w:rsidP="008022E6">
      <w:pPr>
        <w:shd w:val="clear" w:color="auto" w:fill="FFFFFF"/>
        <w:tabs>
          <w:tab w:val="left" w:pos="993"/>
        </w:tabs>
        <w:rPr>
          <w:rFonts w:cs="Arial"/>
        </w:rPr>
      </w:pPr>
      <w:r w:rsidRPr="00FC2197">
        <w:rPr>
          <w:rFonts w:cs="Arial"/>
        </w:rPr>
        <w:t>Для строительства и эксплуатации  вышеперечисленных объектов в составе пр</w:t>
      </w:r>
      <w:r w:rsidRPr="00FC2197">
        <w:rPr>
          <w:rFonts w:cs="Arial"/>
        </w:rPr>
        <w:t>о</w:t>
      </w:r>
      <w:r w:rsidRPr="00FC2197">
        <w:rPr>
          <w:rFonts w:cs="Arial"/>
        </w:rPr>
        <w:t xml:space="preserve">екта </w:t>
      </w:r>
      <w:r w:rsidR="0057398C" w:rsidRPr="00FC2197">
        <w:t>«</w:t>
      </w:r>
      <w:r w:rsidR="0057398C" w:rsidRPr="00FC2197">
        <w:fldChar w:fldCharType="begin"/>
      </w:r>
      <w:r w:rsidR="0057398C" w:rsidRPr="00FC2197">
        <w:instrText xml:space="preserve"> DOCPROPERTY  Subject  \* MERGEFORMAT </w:instrText>
      </w:r>
      <w:r w:rsidR="0057398C" w:rsidRPr="00FC2197">
        <w:fldChar w:fldCharType="separate"/>
      </w:r>
      <w:r w:rsidR="0057398C" w:rsidRPr="00FC2197">
        <w:t xml:space="preserve">Обустройство </w:t>
      </w:r>
      <w:proofErr w:type="spellStart"/>
      <w:r w:rsidR="0057398C" w:rsidRPr="00FC2197">
        <w:t>Сузунского</w:t>
      </w:r>
      <w:proofErr w:type="spellEnd"/>
      <w:r w:rsidR="0057398C" w:rsidRPr="00FC2197">
        <w:t xml:space="preserve"> месторождения. Мостовой переход через </w:t>
      </w:r>
      <w:proofErr w:type="spellStart"/>
      <w:r w:rsidR="0057398C" w:rsidRPr="00FC2197">
        <w:t>р</w:t>
      </w:r>
      <w:proofErr w:type="gramStart"/>
      <w:r w:rsidR="0057398C" w:rsidRPr="00FC2197">
        <w:t>.В</w:t>
      </w:r>
      <w:proofErr w:type="gramEnd"/>
      <w:r w:rsidR="0057398C" w:rsidRPr="00FC2197">
        <w:t>аромыяха</w:t>
      </w:r>
      <w:proofErr w:type="spellEnd"/>
      <w:r w:rsidR="0057398C" w:rsidRPr="00FC2197">
        <w:fldChar w:fldCharType="end"/>
      </w:r>
      <w:r w:rsidR="0057398C" w:rsidRPr="00FC2197">
        <w:t>»</w:t>
      </w:r>
      <w:r w:rsidRPr="00FC2197">
        <w:t xml:space="preserve">  </w:t>
      </w:r>
      <w:r w:rsidRPr="00FC2197">
        <w:rPr>
          <w:rFonts w:cs="Arial"/>
        </w:rPr>
        <w:t xml:space="preserve">используются </w:t>
      </w:r>
      <w:r w:rsidRPr="00FC2197">
        <w:rPr>
          <w:rFonts w:eastAsia="Calibri" w:cs="Arial"/>
          <w:bCs/>
        </w:rPr>
        <w:t>ранее учтенные земельные участки из категории земель лесного фонда, предоставленные на праве аренды</w:t>
      </w:r>
      <w:r w:rsidR="0057398C" w:rsidRPr="00FC2197">
        <w:rPr>
          <w:rFonts w:eastAsia="Calibri" w:cs="Arial"/>
          <w:bCs/>
        </w:rPr>
        <w:t xml:space="preserve"> </w:t>
      </w:r>
      <w:r w:rsidRPr="00FC2197">
        <w:rPr>
          <w:rFonts w:eastAsia="Calibri" w:cs="Arial"/>
          <w:bCs/>
        </w:rPr>
        <w:t>ОА «Сузун».</w:t>
      </w:r>
    </w:p>
    <w:p w14:paraId="438ADB22" w14:textId="35BAA61E" w:rsidR="003476BB" w:rsidRPr="00FC2197" w:rsidRDefault="003476BB" w:rsidP="003476BB">
      <w:pPr>
        <w:tabs>
          <w:tab w:val="left" w:pos="960"/>
          <w:tab w:val="left" w:pos="993"/>
          <w:tab w:val="left" w:pos="1418"/>
        </w:tabs>
        <w:spacing w:line="348" w:lineRule="auto"/>
        <w:rPr>
          <w:spacing w:val="-2"/>
        </w:rPr>
      </w:pPr>
      <w:r w:rsidRPr="00FC2197">
        <w:rPr>
          <w:spacing w:val="-2"/>
        </w:rPr>
        <w:t xml:space="preserve">Площадь зоны планируемого размещения объекта составляет </w:t>
      </w:r>
      <w:r w:rsidR="0057398C" w:rsidRPr="00FC2197">
        <w:rPr>
          <w:rFonts w:cs="Arial"/>
          <w:b/>
        </w:rPr>
        <w:t>43806</w:t>
      </w:r>
      <w:r w:rsidRPr="00FC2197">
        <w:rPr>
          <w:b/>
          <w:bCs/>
          <w:spacing w:val="-2"/>
        </w:rPr>
        <w:t xml:space="preserve"> м</w:t>
      </w:r>
      <w:proofErr w:type="gramStart"/>
      <w:r w:rsidRPr="00FC2197">
        <w:rPr>
          <w:b/>
          <w:bCs/>
          <w:spacing w:val="-2"/>
          <w:vertAlign w:val="superscript"/>
        </w:rPr>
        <w:t>2</w:t>
      </w:r>
      <w:proofErr w:type="gramEnd"/>
      <w:r w:rsidRPr="00FC2197">
        <w:rPr>
          <w:spacing w:val="-2"/>
        </w:rPr>
        <w:t>.</w:t>
      </w:r>
    </w:p>
    <w:p w14:paraId="035BF25D" w14:textId="7A0D9DCD" w:rsidR="00FA0296" w:rsidRPr="00FC2197" w:rsidRDefault="00FA0296" w:rsidP="008022E6">
      <w:pPr>
        <w:shd w:val="clear" w:color="auto" w:fill="FFFFFF"/>
        <w:tabs>
          <w:tab w:val="left" w:pos="993"/>
        </w:tabs>
        <w:rPr>
          <w:rFonts w:cs="Arial"/>
        </w:rPr>
      </w:pPr>
      <w:r w:rsidRPr="00FC2197">
        <w:rPr>
          <w:rFonts w:cs="Arial"/>
        </w:rPr>
        <w:t>Граница зоны планируемого размещения линейных объектов определена из усл</w:t>
      </w:r>
      <w:r w:rsidRPr="00FC2197">
        <w:rPr>
          <w:rFonts w:cs="Arial"/>
        </w:rPr>
        <w:t>о</w:t>
      </w:r>
      <w:r w:rsidRPr="00FC2197">
        <w:rPr>
          <w:rFonts w:cs="Arial"/>
        </w:rPr>
        <w:t>вий размещения сооружений, необходимых для нормальной эксплуатации проектиру</w:t>
      </w:r>
      <w:r w:rsidRPr="00FC2197">
        <w:rPr>
          <w:rFonts w:cs="Arial"/>
        </w:rPr>
        <w:t>е</w:t>
      </w:r>
      <w:r w:rsidRPr="00FC2197">
        <w:rPr>
          <w:rFonts w:cs="Arial"/>
        </w:rPr>
        <w:t>мых объектов и с соблюдением требований нормативной документации, утвержденной законодательными актами РФ.</w:t>
      </w:r>
    </w:p>
    <w:p w14:paraId="13DAB07D" w14:textId="39E229EF" w:rsidR="00FA0296" w:rsidRPr="00FC2197" w:rsidRDefault="00FA0296" w:rsidP="008022E6">
      <w:pPr>
        <w:shd w:val="clear" w:color="auto" w:fill="FFFFFF"/>
        <w:tabs>
          <w:tab w:val="left" w:pos="993"/>
        </w:tabs>
        <w:rPr>
          <w:rFonts w:cs="Arial"/>
        </w:rPr>
      </w:pPr>
      <w:r w:rsidRPr="00FC2197">
        <w:rPr>
          <w:rFonts w:cs="Arial"/>
        </w:rPr>
        <w:t>Площадь отвода земель на период строительства проектируемых объектов пре</w:t>
      </w:r>
      <w:r w:rsidRPr="00FC2197">
        <w:rPr>
          <w:rFonts w:cs="Arial"/>
        </w:rPr>
        <w:t>д</w:t>
      </w:r>
      <w:r w:rsidRPr="00FC2197">
        <w:rPr>
          <w:rFonts w:cs="Arial"/>
        </w:rPr>
        <w:t>назначена для размещения техники и оборудования, необходимых для безопасной эк</w:t>
      </w:r>
      <w:r w:rsidRPr="00FC2197">
        <w:rPr>
          <w:rFonts w:cs="Arial"/>
        </w:rPr>
        <w:t>с</w:t>
      </w:r>
      <w:r w:rsidRPr="00FC2197">
        <w:rPr>
          <w:rFonts w:cs="Arial"/>
        </w:rPr>
        <w:t>плуатации проектируемых объектов.</w:t>
      </w:r>
    </w:p>
    <w:p w14:paraId="3DDB2168" w14:textId="77777777" w:rsidR="0057398C" w:rsidRPr="00FC2197" w:rsidRDefault="0057398C" w:rsidP="0057398C">
      <w:pPr>
        <w:shd w:val="clear" w:color="auto" w:fill="FFFFFF"/>
        <w:tabs>
          <w:tab w:val="left" w:pos="993"/>
        </w:tabs>
        <w:spacing w:line="348" w:lineRule="auto"/>
        <w:rPr>
          <w:rFonts w:cs="Arial"/>
        </w:rPr>
      </w:pPr>
      <w:r w:rsidRPr="00FC2197">
        <w:rPr>
          <w:rFonts w:cs="Arial"/>
        </w:rPr>
        <w:t>Ширина полосы отвода для строительства автомобильных дорог определена пр</w:t>
      </w:r>
      <w:r w:rsidRPr="00FC2197">
        <w:rPr>
          <w:rFonts w:cs="Arial"/>
        </w:rPr>
        <w:t>о</w:t>
      </w:r>
      <w:r w:rsidRPr="00FC2197">
        <w:rPr>
          <w:rFonts w:cs="Arial"/>
        </w:rPr>
        <w:t>ектом с учетом требований СН 467-74 и составляет 30 м.</w:t>
      </w:r>
    </w:p>
    <w:p w14:paraId="24C73CA7" w14:textId="77777777" w:rsidR="0057398C" w:rsidRPr="00FC2197" w:rsidRDefault="0057398C" w:rsidP="0057398C">
      <w:pPr>
        <w:spacing w:line="336" w:lineRule="auto"/>
      </w:pPr>
      <w:r w:rsidRPr="00FC2197">
        <w:t>Площади отвода частей лесного участка на период эксплуатации определены пр</w:t>
      </w:r>
      <w:r w:rsidRPr="00FC2197">
        <w:t>о</w:t>
      </w:r>
      <w:r w:rsidRPr="00FC2197">
        <w:t>ектом с учетом конструктивных особенностей проектируемых объектов.</w:t>
      </w:r>
    </w:p>
    <w:p w14:paraId="3E4F831B" w14:textId="75E53EB3" w:rsidR="008022E6" w:rsidRPr="00FC2197" w:rsidRDefault="008022E6" w:rsidP="008022E6">
      <w:pPr>
        <w:shd w:val="clear" w:color="auto" w:fill="FFFFFF"/>
        <w:tabs>
          <w:tab w:val="left" w:pos="993"/>
        </w:tabs>
        <w:rPr>
          <w:rFonts w:cs="Arial"/>
          <w:i/>
        </w:rPr>
      </w:pPr>
      <w:r w:rsidRPr="00FC2197">
        <w:rPr>
          <w:rFonts w:eastAsia="Times New Roman" w:cs="Arial"/>
          <w:snapToGrid w:val="0"/>
          <w:lang w:eastAsia="ru-RU"/>
        </w:rPr>
        <w:t>Расчет площадей земельных участков, используемых для размещения проектир</w:t>
      </w:r>
      <w:r w:rsidRPr="00FC2197">
        <w:rPr>
          <w:rFonts w:eastAsia="Times New Roman" w:cs="Arial"/>
          <w:snapToGrid w:val="0"/>
          <w:lang w:eastAsia="ru-RU"/>
        </w:rPr>
        <w:t>у</w:t>
      </w:r>
      <w:r w:rsidRPr="00FC2197">
        <w:rPr>
          <w:rFonts w:eastAsia="Times New Roman" w:cs="Arial"/>
          <w:snapToGrid w:val="0"/>
          <w:lang w:eastAsia="ru-RU"/>
        </w:rPr>
        <w:t>емых объектов, представлен</w:t>
      </w:r>
      <w:r w:rsidRPr="00FC2197">
        <w:rPr>
          <w:spacing w:val="-4"/>
        </w:rPr>
        <w:t xml:space="preserve"> в таблице 3.1.</w:t>
      </w:r>
      <w:r w:rsidR="00612614" w:rsidRPr="00FC2197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609E13C6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2B697636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07E8C2F2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078B82C7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0E24BD00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32735F06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0F114199" w14:textId="77777777" w:rsidR="002F45A0" w:rsidRPr="00FC2197" w:rsidRDefault="002F45A0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639C36F1" w14:textId="77777777" w:rsidR="00C21FD7" w:rsidRPr="00FC2197" w:rsidRDefault="00C21FD7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7AF4A3EC" w14:textId="77777777" w:rsidR="00C21FD7" w:rsidRPr="00FC2197" w:rsidRDefault="00C21FD7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164195EA" w14:textId="77777777" w:rsidR="00C21FD7" w:rsidRPr="00FC2197" w:rsidRDefault="00C21FD7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6D20EB2D" w14:textId="77777777" w:rsidR="00C21FD7" w:rsidRPr="00FC2197" w:rsidRDefault="00C21FD7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</w:p>
    <w:p w14:paraId="22EB0DE4" w14:textId="76A343B9" w:rsidR="00C21FD7" w:rsidRPr="00FC2197" w:rsidRDefault="00612614" w:rsidP="008022E6">
      <w:pPr>
        <w:shd w:val="clear" w:color="auto" w:fill="FFFFFF"/>
        <w:tabs>
          <w:tab w:val="left" w:pos="993"/>
        </w:tabs>
        <w:rPr>
          <w:rFonts w:eastAsia="Calibri"/>
          <w:b/>
          <w:bCs/>
          <w:color w:val="FF0000"/>
          <w:sz w:val="20"/>
          <w:szCs w:val="20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E26A01" wp14:editId="2AC6D0A4">
                <wp:simplePos x="0" y="0"/>
                <wp:positionH relativeFrom="column">
                  <wp:posOffset>-245583</wp:posOffset>
                </wp:positionH>
                <wp:positionV relativeFrom="paragraph">
                  <wp:posOffset>833120</wp:posOffset>
                </wp:positionV>
                <wp:extent cx="2495550" cy="235585"/>
                <wp:effectExtent l="0" t="0" r="0" b="0"/>
                <wp:wrapNone/>
                <wp:docPr id="636" name="Прямоугольник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2B69CAA8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73C3CEDF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9E43C1F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03E33586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3E891B5D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2CEB95C7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64DDC8B6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14904F06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6" o:spid="_x0000_s1031" style="position:absolute;left:0;text-align:left;margin-left:-19.35pt;margin-top:65.6pt;width:196.5pt;height:18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2B69CAA8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73C3CEDF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9E43C1F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03E33586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3E891B5D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2CEB95C7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64DDC8B6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14904F06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0B65742F" w14:textId="0E81E667" w:rsidR="008022E6" w:rsidRPr="00FC2197" w:rsidRDefault="008022E6" w:rsidP="00604DB6">
      <w:pPr>
        <w:shd w:val="clear" w:color="auto" w:fill="FFFFFF"/>
        <w:tabs>
          <w:tab w:val="left" w:pos="993"/>
        </w:tabs>
        <w:spacing w:line="336" w:lineRule="auto"/>
        <w:rPr>
          <w:rFonts w:eastAsia="Calibri"/>
          <w:b/>
          <w:bCs/>
          <w:sz w:val="20"/>
          <w:szCs w:val="20"/>
        </w:rPr>
      </w:pPr>
      <w:r w:rsidRPr="00FC2197">
        <w:rPr>
          <w:rFonts w:eastAsia="Calibri"/>
          <w:b/>
          <w:bCs/>
          <w:sz w:val="20"/>
          <w:szCs w:val="20"/>
        </w:rPr>
        <w:lastRenderedPageBreak/>
        <w:t>Таблица 3.1 – Ведомость площадей земельных участков, используемых для стро</w:t>
      </w:r>
      <w:r w:rsidRPr="00FC2197">
        <w:rPr>
          <w:rFonts w:eastAsia="Calibri"/>
          <w:b/>
          <w:bCs/>
          <w:sz w:val="20"/>
          <w:szCs w:val="20"/>
        </w:rPr>
        <w:t>и</w:t>
      </w:r>
      <w:r w:rsidRPr="00FC2197">
        <w:rPr>
          <w:rFonts w:eastAsia="Calibri"/>
          <w:b/>
          <w:bCs/>
          <w:sz w:val="20"/>
          <w:szCs w:val="20"/>
        </w:rPr>
        <w:t>тельства линейных объектов в рамках проекта «</w:t>
      </w:r>
      <w:r w:rsidRPr="00FC2197">
        <w:rPr>
          <w:b/>
          <w:sz w:val="20"/>
        </w:rPr>
        <w:fldChar w:fldCharType="begin"/>
      </w:r>
      <w:r w:rsidRPr="00FC2197">
        <w:rPr>
          <w:b/>
          <w:sz w:val="20"/>
        </w:rPr>
        <w:instrText xml:space="preserve"> DOCPROPERTY  Subject  \* MERGEFORMAT </w:instrText>
      </w:r>
      <w:r w:rsidRPr="00FC2197">
        <w:rPr>
          <w:b/>
          <w:sz w:val="20"/>
        </w:rPr>
        <w:fldChar w:fldCharType="separate"/>
      </w:r>
      <w:r w:rsidR="0057398C" w:rsidRPr="00FC2197">
        <w:rPr>
          <w:b/>
          <w:sz w:val="20"/>
        </w:rPr>
        <w:t xml:space="preserve">Обустройство </w:t>
      </w:r>
      <w:proofErr w:type="spellStart"/>
      <w:r w:rsidR="0057398C" w:rsidRPr="00FC2197">
        <w:rPr>
          <w:b/>
          <w:sz w:val="20"/>
        </w:rPr>
        <w:t>Сузунского</w:t>
      </w:r>
      <w:proofErr w:type="spellEnd"/>
      <w:r w:rsidR="0057398C" w:rsidRPr="00FC2197">
        <w:rPr>
          <w:b/>
          <w:sz w:val="20"/>
        </w:rPr>
        <w:t xml:space="preserve"> месторождения. Мостовой переход через </w:t>
      </w:r>
      <w:proofErr w:type="spellStart"/>
      <w:r w:rsidR="0057398C" w:rsidRPr="00FC2197">
        <w:rPr>
          <w:b/>
          <w:sz w:val="20"/>
        </w:rPr>
        <w:t>р</w:t>
      </w:r>
      <w:proofErr w:type="gramStart"/>
      <w:r w:rsidR="0057398C" w:rsidRPr="00FC2197">
        <w:rPr>
          <w:b/>
          <w:sz w:val="20"/>
        </w:rPr>
        <w:t>.В</w:t>
      </w:r>
      <w:proofErr w:type="gramEnd"/>
      <w:r w:rsidR="0057398C" w:rsidRPr="00FC2197">
        <w:rPr>
          <w:b/>
          <w:sz w:val="20"/>
        </w:rPr>
        <w:t>аромыяха</w:t>
      </w:r>
      <w:proofErr w:type="spellEnd"/>
      <w:r w:rsidRPr="00FC2197">
        <w:rPr>
          <w:b/>
          <w:sz w:val="20"/>
        </w:rPr>
        <w:fldChar w:fldCharType="end"/>
      </w:r>
      <w:r w:rsidRPr="00FC2197">
        <w:rPr>
          <w:rFonts w:eastAsia="Calibri"/>
          <w:b/>
          <w:bCs/>
          <w:sz w:val="20"/>
          <w:szCs w:val="20"/>
        </w:rPr>
        <w:t>»</w:t>
      </w:r>
    </w:p>
    <w:tbl>
      <w:tblPr>
        <w:tblW w:w="9922" w:type="dxa"/>
        <w:jc w:val="center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"/>
        <w:gridCol w:w="709"/>
        <w:gridCol w:w="1134"/>
        <w:gridCol w:w="1985"/>
        <w:gridCol w:w="850"/>
        <w:gridCol w:w="851"/>
        <w:gridCol w:w="849"/>
        <w:gridCol w:w="992"/>
      </w:tblGrid>
      <w:tr w:rsidR="00612614" w:rsidRPr="00FC2197" w14:paraId="6CB439F5" w14:textId="77777777" w:rsidTr="00612614">
        <w:trPr>
          <w:tblHeader/>
          <w:jc w:val="center"/>
        </w:trPr>
        <w:tc>
          <w:tcPr>
            <w:tcW w:w="1844" w:type="dxa"/>
            <w:vMerge w:val="restart"/>
            <w:shd w:val="clear" w:color="auto" w:fill="auto"/>
            <w:vAlign w:val="center"/>
            <w:hideMark/>
          </w:tcPr>
          <w:p w14:paraId="65853998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Кадастровый номер участка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2FF7381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б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щая пл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щадь по об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ъ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екту, кв. 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CFEFC4B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Пл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щадь зан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ма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мой части ЗУ, кв. м.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D21C0AF" w14:textId="1F4E6F65" w:rsidR="00612614" w:rsidRPr="00FC2197" w:rsidRDefault="00612614" w:rsidP="00612614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Площадь ЗУ, </w:t>
            </w:r>
            <w:proofErr w:type="gramStart"/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с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гласно Договора</w:t>
            </w:r>
            <w:proofErr w:type="gramEnd"/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 аренды, </w:t>
            </w:r>
            <w:proofErr w:type="spellStart"/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кв.м</w:t>
            </w:r>
            <w:proofErr w:type="spellEnd"/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985" w:type="dxa"/>
            <w:vMerge w:val="restart"/>
          </w:tcPr>
          <w:p w14:paraId="47AAE6E6" w14:textId="22ADC4C5" w:rsidR="00612614" w:rsidRPr="00FC2197" w:rsidRDefault="00612614" w:rsidP="00612614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Вид права, правоо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б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ладатель, правоуст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а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навливающий док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у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мент</w:t>
            </w:r>
          </w:p>
        </w:tc>
        <w:tc>
          <w:tcPr>
            <w:tcW w:w="3542" w:type="dxa"/>
            <w:gridSpan w:val="4"/>
          </w:tcPr>
          <w:p w14:paraId="52E9C194" w14:textId="25A86156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Земли лесного фонда, кв. м</w:t>
            </w:r>
          </w:p>
        </w:tc>
      </w:tr>
      <w:tr w:rsidR="00612614" w:rsidRPr="00FC2197" w14:paraId="555CC91C" w14:textId="77777777" w:rsidTr="00612614">
        <w:trPr>
          <w:tblHeader/>
          <w:jc w:val="center"/>
        </w:trPr>
        <w:tc>
          <w:tcPr>
            <w:tcW w:w="1844" w:type="dxa"/>
            <w:vMerge/>
            <w:shd w:val="clear" w:color="auto" w:fill="auto"/>
            <w:vAlign w:val="center"/>
            <w:hideMark/>
          </w:tcPr>
          <w:p w14:paraId="59205B1F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9549C7D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E043449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256BC4C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</w:tcPr>
          <w:p w14:paraId="0DF5845B" w14:textId="1D07D4E0" w:rsidR="00612614" w:rsidRPr="00FC2197" w:rsidRDefault="00612614" w:rsidP="00D777B5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</w:tcPr>
          <w:p w14:paraId="2482790B" w14:textId="0268EA6A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вновь образу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мый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  <w:hideMark/>
          </w:tcPr>
          <w:p w14:paraId="3C6A4EC6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из ранее учтенных</w:t>
            </w:r>
          </w:p>
        </w:tc>
      </w:tr>
      <w:tr w:rsidR="00612614" w:rsidRPr="00FC2197" w14:paraId="08C5FC7A" w14:textId="77777777" w:rsidTr="00612614">
        <w:trPr>
          <w:tblHeader/>
          <w:jc w:val="center"/>
        </w:trPr>
        <w:tc>
          <w:tcPr>
            <w:tcW w:w="1844" w:type="dxa"/>
            <w:vMerge/>
            <w:shd w:val="clear" w:color="auto" w:fill="auto"/>
            <w:vAlign w:val="center"/>
            <w:hideMark/>
          </w:tcPr>
          <w:p w14:paraId="639C2670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7B8CC5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D46BF6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E3E82BA" w14:textId="77777777" w:rsidR="00612614" w:rsidRPr="00FC2197" w:rsidRDefault="00612614" w:rsidP="00D777B5">
            <w:pPr>
              <w:spacing w:line="240" w:lineRule="auto"/>
              <w:ind w:firstLine="0"/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</w:tcPr>
          <w:p w14:paraId="11D1A563" w14:textId="08F1C034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F29E28E" w14:textId="1EE3521B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 п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риод стро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тел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ь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851" w:type="dxa"/>
          </w:tcPr>
          <w:p w14:paraId="54E511E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 п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риод экспл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у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2ED1DE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 п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риод стро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тел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ь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A18708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 пер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од эк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с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плуат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а</w:t>
            </w: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ции</w:t>
            </w:r>
          </w:p>
        </w:tc>
      </w:tr>
      <w:tr w:rsidR="00612614" w:rsidRPr="00FC2197" w14:paraId="1F47A4A4" w14:textId="77777777" w:rsidTr="00612614">
        <w:trPr>
          <w:tblHeader/>
          <w:jc w:val="center"/>
        </w:trPr>
        <w:tc>
          <w:tcPr>
            <w:tcW w:w="9922" w:type="dxa"/>
            <w:gridSpan w:val="9"/>
          </w:tcPr>
          <w:p w14:paraId="2E737B22" w14:textId="32C276B2" w:rsidR="00612614" w:rsidRPr="00FC2197" w:rsidRDefault="00612614" w:rsidP="00D777B5">
            <w:pPr>
              <w:autoSpaceDE w:val="0"/>
              <w:autoSpaceDN w:val="0"/>
              <w:adjustRightInd w:val="0"/>
              <w:spacing w:line="240" w:lineRule="auto"/>
              <w:ind w:hanging="14"/>
              <w:jc w:val="center"/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 xml:space="preserve">Участок автомобильной дороги с мостовым переходом через </w:t>
            </w:r>
            <w:proofErr w:type="spellStart"/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>р</w:t>
            </w:r>
            <w:proofErr w:type="gramStart"/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>.В</w:t>
            </w:r>
            <w:proofErr w:type="gramEnd"/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>аромыяха</w:t>
            </w:r>
            <w:proofErr w:type="spellEnd"/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 xml:space="preserve"> от т.А23 до т.А24, в том числе мост через реку </w:t>
            </w:r>
            <w:proofErr w:type="spellStart"/>
            <w:r w:rsidRPr="00FC2197">
              <w:rPr>
                <w:rFonts w:eastAsia="Times New Roman" w:cs="Arial"/>
                <w:bCs/>
                <w:i/>
                <w:sz w:val="16"/>
                <w:szCs w:val="16"/>
                <w:lang w:eastAsia="ru-RU"/>
              </w:rPr>
              <w:t>Варомыяха</w:t>
            </w:r>
            <w:proofErr w:type="spellEnd"/>
          </w:p>
        </w:tc>
      </w:tr>
      <w:tr w:rsidR="00612614" w:rsidRPr="00FC2197" w14:paraId="187D1550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A83E087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84:00:0000000:3/412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50495051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43806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9B12E3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91D23" w14:textId="46BD10EE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83530</w:t>
            </w:r>
          </w:p>
        </w:tc>
        <w:tc>
          <w:tcPr>
            <w:tcW w:w="1985" w:type="dxa"/>
            <w:vAlign w:val="center"/>
          </w:tcPr>
          <w:p w14:paraId="6541FE38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Аренда, </w:t>
            </w:r>
          </w:p>
          <w:p w14:paraId="2FC29545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АО «Сузун»,</w:t>
            </w:r>
          </w:p>
          <w:p w14:paraId="480B73B5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№381 </w:t>
            </w:r>
          </w:p>
          <w:p w14:paraId="55DD3DAB" w14:textId="7A62B1E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от 27.09.2019 г. </w:t>
            </w:r>
          </w:p>
        </w:tc>
        <w:tc>
          <w:tcPr>
            <w:tcW w:w="850" w:type="dxa"/>
            <w:vAlign w:val="center"/>
          </w:tcPr>
          <w:p w14:paraId="73DFAEE3" w14:textId="4A7A6E10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67453F3C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697DBE7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DC1777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460</w:t>
            </w:r>
          </w:p>
        </w:tc>
      </w:tr>
      <w:tr w:rsidR="00612614" w:rsidRPr="00FC2197" w14:paraId="10D838E7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1A752E4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84:00:0000000:3/447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B23AA7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FE643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1432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09515" w14:textId="602D2A60" w:rsidR="00612614" w:rsidRPr="00FC2197" w:rsidRDefault="00FC2197" w:rsidP="00604DB6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2697</w:t>
            </w:r>
          </w:p>
        </w:tc>
        <w:tc>
          <w:tcPr>
            <w:tcW w:w="1985" w:type="dxa"/>
            <w:vAlign w:val="center"/>
          </w:tcPr>
          <w:p w14:paraId="31EC57D9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52F2F6BF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АО «Сузун»,</w:t>
            </w:r>
          </w:p>
          <w:p w14:paraId="374FF23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№352 </w:t>
            </w:r>
          </w:p>
          <w:p w14:paraId="73273A4B" w14:textId="110CE9CD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20.09.2019 г.</w:t>
            </w:r>
          </w:p>
        </w:tc>
        <w:tc>
          <w:tcPr>
            <w:tcW w:w="850" w:type="dxa"/>
            <w:vAlign w:val="center"/>
          </w:tcPr>
          <w:p w14:paraId="570419CC" w14:textId="2393AB81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535E98C6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F17D2D2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FBBE5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1432</w:t>
            </w:r>
          </w:p>
        </w:tc>
      </w:tr>
      <w:tr w:rsidR="00612614" w:rsidRPr="00FC2197" w14:paraId="6BB35D0A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20BC15F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84:00:0000000:3/448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8062FFB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6B7B31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25830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079592" w14:textId="3FBF8B3A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25830</w:t>
            </w:r>
          </w:p>
        </w:tc>
        <w:tc>
          <w:tcPr>
            <w:tcW w:w="1985" w:type="dxa"/>
            <w:vAlign w:val="center"/>
          </w:tcPr>
          <w:p w14:paraId="2F886F30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201E440E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АО «Сузун»,</w:t>
            </w:r>
          </w:p>
          <w:p w14:paraId="37721692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№352 </w:t>
            </w:r>
          </w:p>
          <w:p w14:paraId="301D5199" w14:textId="2ED8A240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20.09.2019 г.</w:t>
            </w:r>
          </w:p>
        </w:tc>
        <w:tc>
          <w:tcPr>
            <w:tcW w:w="850" w:type="dxa"/>
            <w:vAlign w:val="center"/>
          </w:tcPr>
          <w:p w14:paraId="0001D4B0" w14:textId="42F4458F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614924D3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E169808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34964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25830</w:t>
            </w:r>
          </w:p>
        </w:tc>
      </w:tr>
      <w:tr w:rsidR="00612614" w:rsidRPr="00FC2197" w14:paraId="7BFCD8E4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B052F0F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84:00:0000000:3/509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0EB37F9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CF5062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6393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54E74" w14:textId="324D0E8E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157751</w:t>
            </w:r>
          </w:p>
        </w:tc>
        <w:tc>
          <w:tcPr>
            <w:tcW w:w="1985" w:type="dxa"/>
            <w:vAlign w:val="center"/>
          </w:tcPr>
          <w:p w14:paraId="6EFB37E3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369BE405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АО «Сузун», </w:t>
            </w:r>
          </w:p>
          <w:p w14:paraId="47D54877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№296 </w:t>
            </w:r>
          </w:p>
          <w:p w14:paraId="1DBAAFF9" w14:textId="5C49E78D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12.09.2019 г.</w:t>
            </w:r>
          </w:p>
        </w:tc>
        <w:tc>
          <w:tcPr>
            <w:tcW w:w="850" w:type="dxa"/>
            <w:vAlign w:val="center"/>
          </w:tcPr>
          <w:p w14:paraId="24CFB353" w14:textId="6FD01B78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4F1F424E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D3F8B4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CF97B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6393</w:t>
            </w:r>
          </w:p>
        </w:tc>
      </w:tr>
      <w:tr w:rsidR="00612614" w:rsidRPr="00FC2197" w14:paraId="6512BF66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E199B9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84:00:0000000:3/442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773A862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0F82FB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3953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B5E3AD" w14:textId="701771E9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11946</w:t>
            </w:r>
          </w:p>
        </w:tc>
        <w:tc>
          <w:tcPr>
            <w:tcW w:w="1985" w:type="dxa"/>
            <w:vAlign w:val="center"/>
          </w:tcPr>
          <w:p w14:paraId="062DA73A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20750AE7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АО «Сузун»,</w:t>
            </w:r>
          </w:p>
          <w:p w14:paraId="1A4502C3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№398 </w:t>
            </w:r>
          </w:p>
          <w:p w14:paraId="28F52E10" w14:textId="6487B3F3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30.09.2019 г.</w:t>
            </w:r>
          </w:p>
        </w:tc>
        <w:tc>
          <w:tcPr>
            <w:tcW w:w="850" w:type="dxa"/>
            <w:vAlign w:val="center"/>
          </w:tcPr>
          <w:p w14:paraId="7AEC24BB" w14:textId="1DFDB428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504A25A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7942E8C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CA7C64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3953</w:t>
            </w:r>
          </w:p>
        </w:tc>
      </w:tr>
      <w:tr w:rsidR="00612614" w:rsidRPr="00FC2197" w14:paraId="662AA15A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B45994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84:00:0000000:3/64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816F25E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5CE05C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8C6C8" w14:textId="4E79D993" w:rsidR="00612614" w:rsidRPr="00FC2197" w:rsidRDefault="00FC2197" w:rsidP="00604DB6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545664</w:t>
            </w:r>
          </w:p>
        </w:tc>
        <w:tc>
          <w:tcPr>
            <w:tcW w:w="1985" w:type="dxa"/>
            <w:vAlign w:val="center"/>
          </w:tcPr>
          <w:p w14:paraId="5E9E7893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00847CC4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АО «Сузун»,</w:t>
            </w:r>
          </w:p>
          <w:p w14:paraId="450F6B8F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№19 </w:t>
            </w:r>
          </w:p>
          <w:p w14:paraId="2B4B1559" w14:textId="7B9E3792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02.03.2020 г.</w:t>
            </w:r>
          </w:p>
        </w:tc>
        <w:tc>
          <w:tcPr>
            <w:tcW w:w="850" w:type="dxa"/>
            <w:vAlign w:val="center"/>
          </w:tcPr>
          <w:p w14:paraId="645E939D" w14:textId="60F4D2E2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1B51C747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B56AF15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878CA0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946</w:t>
            </w:r>
          </w:p>
        </w:tc>
      </w:tr>
      <w:tr w:rsidR="00612614" w:rsidRPr="00FC2197" w14:paraId="57F024EB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C7CE1A0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84:00:0000000:3/507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DE86821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F8BE2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3838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B893F" w14:textId="54CA4DCC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14380</w:t>
            </w:r>
          </w:p>
        </w:tc>
        <w:tc>
          <w:tcPr>
            <w:tcW w:w="1985" w:type="dxa"/>
            <w:vAlign w:val="center"/>
          </w:tcPr>
          <w:p w14:paraId="7589F56A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4898CEE1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АО «Сузун», </w:t>
            </w:r>
          </w:p>
          <w:p w14:paraId="7FC6C815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№296 </w:t>
            </w:r>
          </w:p>
          <w:p w14:paraId="6D3421C7" w14:textId="07F6CB23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12.09.2019 г.</w:t>
            </w:r>
          </w:p>
        </w:tc>
        <w:tc>
          <w:tcPr>
            <w:tcW w:w="850" w:type="dxa"/>
            <w:vAlign w:val="center"/>
          </w:tcPr>
          <w:p w14:paraId="454D1DD0" w14:textId="7A7ECAB9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3A7D8BEE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D6DFB5B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50C059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3838</w:t>
            </w:r>
          </w:p>
        </w:tc>
      </w:tr>
      <w:tr w:rsidR="00612614" w:rsidRPr="00FC2197" w14:paraId="5C7A48FA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2C53EB0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84:00:0000000:3/416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402AE51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E6451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B7EC43" w14:textId="339CC5D4" w:rsidR="00612614" w:rsidRPr="00FC2197" w:rsidRDefault="00FC2197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186678</w:t>
            </w:r>
          </w:p>
        </w:tc>
        <w:tc>
          <w:tcPr>
            <w:tcW w:w="1985" w:type="dxa"/>
            <w:vAlign w:val="center"/>
          </w:tcPr>
          <w:p w14:paraId="68529709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Аренда,</w:t>
            </w:r>
          </w:p>
          <w:p w14:paraId="43792FAD" w14:textId="77777777" w:rsidR="00612614" w:rsidRPr="00FC2197" w:rsidRDefault="00612614" w:rsidP="008B292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АО «Сузун»,  </w:t>
            </w:r>
          </w:p>
          <w:p w14:paraId="21DBBAC9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 xml:space="preserve">ДА №395 </w:t>
            </w:r>
          </w:p>
          <w:p w14:paraId="29B2C019" w14:textId="059965EC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от 30.09.2019 г.</w:t>
            </w:r>
          </w:p>
        </w:tc>
        <w:tc>
          <w:tcPr>
            <w:tcW w:w="850" w:type="dxa"/>
            <w:vAlign w:val="center"/>
          </w:tcPr>
          <w:p w14:paraId="23EF9EE8" w14:textId="0400B1D4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3AAFF895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BE03EDA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D7F90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Cs/>
                <w:sz w:val="16"/>
                <w:szCs w:val="16"/>
                <w:lang w:eastAsia="ru-RU"/>
              </w:rPr>
              <w:t>954</w:t>
            </w:r>
          </w:p>
        </w:tc>
      </w:tr>
      <w:tr w:rsidR="00612614" w:rsidRPr="00FC2197" w14:paraId="57F0CAEC" w14:textId="77777777" w:rsidTr="00612614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A4E962E" w14:textId="77777777" w:rsidR="00612614" w:rsidRPr="00FC2197" w:rsidRDefault="00612614" w:rsidP="00D777B5">
            <w:pPr>
              <w:spacing w:line="240" w:lineRule="auto"/>
              <w:ind w:firstLine="0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E44A1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43806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FC077D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43806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80ECA" w14:textId="136DC579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5A33DAAD" w14:textId="3D689BE0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621C470E" w14:textId="49804DC2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71DEBE99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942DD9C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3C5E0B" w14:textId="77777777" w:rsidR="00612614" w:rsidRPr="00FC2197" w:rsidRDefault="00612614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FC2197">
              <w:rPr>
                <w:rFonts w:eastAsia="Times New Roman" w:cs="Arial"/>
                <w:b/>
                <w:sz w:val="16"/>
                <w:szCs w:val="16"/>
                <w:lang w:eastAsia="ru-RU"/>
              </w:rPr>
              <w:t>43806</w:t>
            </w:r>
          </w:p>
        </w:tc>
      </w:tr>
    </w:tbl>
    <w:p w14:paraId="2916BC44" w14:textId="77777777" w:rsidR="002E0668" w:rsidRPr="00FC2197" w:rsidRDefault="002E0668" w:rsidP="00255D8F">
      <w:pPr>
        <w:tabs>
          <w:tab w:val="left" w:pos="960"/>
        </w:tabs>
        <w:rPr>
          <w:sz w:val="10"/>
          <w:szCs w:val="10"/>
        </w:rPr>
      </w:pPr>
    </w:p>
    <w:p w14:paraId="1C591FA0" w14:textId="77777777" w:rsidR="00255D8F" w:rsidRPr="00FC2197" w:rsidRDefault="00255D8F" w:rsidP="00612614">
      <w:pPr>
        <w:tabs>
          <w:tab w:val="left" w:pos="960"/>
        </w:tabs>
      </w:pPr>
      <w:r w:rsidRPr="00FC2197">
        <w:t>Лесные участки для расположения проектируемых объектов пригодны по санита</w:t>
      </w:r>
      <w:r w:rsidRPr="00FC2197">
        <w:t>р</w:t>
      </w:r>
      <w:r w:rsidRPr="00FC2197">
        <w:t>ным, экологическим и инженерно-геологическим условиям:</w:t>
      </w:r>
    </w:p>
    <w:p w14:paraId="221EEC08" w14:textId="77777777" w:rsidR="00255D8F" w:rsidRPr="00FC2197" w:rsidRDefault="00255D8F" w:rsidP="00612614">
      <w:pPr>
        <w:numPr>
          <w:ilvl w:val="0"/>
          <w:numId w:val="18"/>
        </w:numPr>
        <w:tabs>
          <w:tab w:val="clear" w:pos="1429"/>
          <w:tab w:val="left" w:pos="980"/>
          <w:tab w:val="num" w:pos="1120"/>
        </w:tabs>
        <w:ind w:left="0" w:firstLine="709"/>
        <w:rPr>
          <w:rFonts w:cs="Arial"/>
        </w:rPr>
      </w:pPr>
      <w:r w:rsidRPr="00FC2197">
        <w:rPr>
          <w:rFonts w:cs="Arial"/>
        </w:rPr>
        <w:t>экономической целесообразностью за счет наименьшей удаленности от ранее запроектированных и строящихся объектов нефтегазового комплекса;</w:t>
      </w:r>
    </w:p>
    <w:p w14:paraId="1751BD82" w14:textId="77777777" w:rsidR="00255D8F" w:rsidRPr="00FC2197" w:rsidRDefault="00255D8F" w:rsidP="00612614">
      <w:pPr>
        <w:numPr>
          <w:ilvl w:val="0"/>
          <w:numId w:val="18"/>
        </w:numPr>
        <w:tabs>
          <w:tab w:val="clear" w:pos="1429"/>
          <w:tab w:val="left" w:pos="980"/>
          <w:tab w:val="num" w:pos="1120"/>
        </w:tabs>
        <w:ind w:left="0" w:firstLine="709"/>
        <w:rPr>
          <w:rFonts w:cs="Arial"/>
        </w:rPr>
      </w:pPr>
      <w:r w:rsidRPr="00FC2197">
        <w:t>благоприятными инженерно-геологическими условиями (отсутствие бугров п</w:t>
      </w:r>
      <w:r w:rsidRPr="00FC2197">
        <w:t>у</w:t>
      </w:r>
      <w:r w:rsidRPr="00FC2197">
        <w:t>чения и термокарстовых явлений) в районе строительства</w:t>
      </w:r>
      <w:r w:rsidRPr="00FC2197">
        <w:rPr>
          <w:rFonts w:cs="Arial"/>
        </w:rPr>
        <w:t>;</w:t>
      </w:r>
    </w:p>
    <w:p w14:paraId="35DFEC75" w14:textId="77777777" w:rsidR="00255D8F" w:rsidRPr="00FC2197" w:rsidRDefault="00255D8F" w:rsidP="00612614">
      <w:pPr>
        <w:numPr>
          <w:ilvl w:val="0"/>
          <w:numId w:val="18"/>
        </w:numPr>
        <w:tabs>
          <w:tab w:val="clear" w:pos="1429"/>
          <w:tab w:val="left" w:pos="980"/>
          <w:tab w:val="num" w:pos="1120"/>
        </w:tabs>
        <w:ind w:left="0" w:firstLine="709"/>
        <w:rPr>
          <w:rFonts w:cs="Arial"/>
        </w:rPr>
      </w:pPr>
      <w:r w:rsidRPr="00FC2197">
        <w:rPr>
          <w:rFonts w:cs="Arial"/>
        </w:rPr>
        <w:t>рациональным использованием земель;</w:t>
      </w:r>
    </w:p>
    <w:p w14:paraId="01340F4D" w14:textId="07CFEBD8" w:rsidR="00255D8F" w:rsidRPr="00FC2197" w:rsidRDefault="00612614" w:rsidP="00612614">
      <w:pPr>
        <w:numPr>
          <w:ilvl w:val="0"/>
          <w:numId w:val="18"/>
        </w:numPr>
        <w:tabs>
          <w:tab w:val="clear" w:pos="1429"/>
          <w:tab w:val="left" w:pos="980"/>
          <w:tab w:val="num" w:pos="1120"/>
        </w:tabs>
        <w:ind w:left="0" w:firstLine="709"/>
        <w:rPr>
          <w:rFonts w:cs="Arial"/>
        </w:rPr>
        <w:sectPr w:rsidR="00255D8F" w:rsidRPr="00FC2197" w:rsidSect="003D660A">
          <w:headerReference w:type="default" r:id="rId24"/>
          <w:footerReference w:type="default" r:id="rId25"/>
          <w:headerReference w:type="first" r:id="rId26"/>
          <w:footerReference w:type="first" r:id="rId27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A954DD" wp14:editId="07418CC1">
                <wp:simplePos x="0" y="0"/>
                <wp:positionH relativeFrom="column">
                  <wp:posOffset>-244948</wp:posOffset>
                </wp:positionH>
                <wp:positionV relativeFrom="paragraph">
                  <wp:posOffset>1683385</wp:posOffset>
                </wp:positionV>
                <wp:extent cx="2495550" cy="235585"/>
                <wp:effectExtent l="0" t="0" r="0" b="0"/>
                <wp:wrapNone/>
                <wp:docPr id="637" name="Прямоугольник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6AA82D90" w14:textId="77777777" w:rsidTr="00612614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205F4412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hideMark/>
                                </w:tcPr>
                                <w:p w14:paraId="01C3342B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 w:rsidRPr="00CC7097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71" w:type="dxa"/>
                                  <w:hideMark/>
                                </w:tcPr>
                                <w:p w14:paraId="38B50FFE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 w:rsidRPr="00CC7097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Зам.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hideMark/>
                                </w:tcPr>
                                <w:p w14:paraId="153349DC" w14:textId="54F81DB2" w:rsidR="00612614" w:rsidRPr="00612614" w:rsidRDefault="00612614" w:rsidP="00612614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612614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>9579-20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6BA54B72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3F4C3C0A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04.09.20</w:t>
                                  </w:r>
                                </w:p>
                              </w:tc>
                            </w:tr>
                          </w:tbl>
                          <w:p w14:paraId="50E8D6A9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7" o:spid="_x0000_s1032" style="position:absolute;left:0;text-align:left;margin-left:-19.3pt;margin-top:132.55pt;width:196.5pt;height:18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6AA82D90" w14:textId="77777777" w:rsidTr="00612614">
                        <w:tc>
                          <w:tcPr>
                            <w:tcW w:w="534" w:type="dxa"/>
                            <w:hideMark/>
                          </w:tcPr>
                          <w:p w14:paraId="205F4412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С02</w:t>
                            </w:r>
                          </w:p>
                        </w:tc>
                        <w:tc>
                          <w:tcPr>
                            <w:tcW w:w="567" w:type="dxa"/>
                            <w:hideMark/>
                          </w:tcPr>
                          <w:p w14:paraId="01C3342B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CC7097"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71" w:type="dxa"/>
                            <w:hideMark/>
                          </w:tcPr>
                          <w:p w14:paraId="38B50FFE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CC7097"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Зам.</w:t>
                            </w:r>
                          </w:p>
                        </w:tc>
                        <w:tc>
                          <w:tcPr>
                            <w:tcW w:w="523" w:type="dxa"/>
                            <w:hideMark/>
                          </w:tcPr>
                          <w:p w14:paraId="153349DC" w14:textId="54F81DB2" w:rsidR="00612614" w:rsidRPr="00612614" w:rsidRDefault="00612614" w:rsidP="00612614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612614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>9579-20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14:paraId="6BA54B72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3F4C3C0A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04.09.20</w:t>
                            </w:r>
                          </w:p>
                        </w:tc>
                      </w:tr>
                    </w:tbl>
                    <w:p w14:paraId="50E8D6A9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255D8F" w:rsidRPr="00FC2197">
        <w:t xml:space="preserve">преимущественным расположением лесных участков на </w:t>
      </w:r>
      <w:proofErr w:type="gramStart"/>
      <w:r w:rsidR="00255D8F" w:rsidRPr="00FC2197">
        <w:t>менее пересеченной</w:t>
      </w:r>
      <w:proofErr w:type="gramEnd"/>
      <w:r w:rsidR="00255D8F" w:rsidRPr="00FC2197">
        <w:t xml:space="preserve"> территории, вне заболоченных территорий</w:t>
      </w:r>
      <w:r w:rsidR="002E0668" w:rsidRPr="00FC2197">
        <w:rPr>
          <w:rFonts w:cs="Arial"/>
        </w:rPr>
        <w:t xml:space="preserve">. </w:t>
      </w:r>
    </w:p>
    <w:p w14:paraId="63C56805" w14:textId="380797F7" w:rsidR="00DF6CFE" w:rsidRPr="00FC2197" w:rsidRDefault="006E6E75" w:rsidP="00BD781A">
      <w:pPr>
        <w:pStyle w:val="1"/>
      </w:pPr>
      <w:bookmarkStart w:id="6" w:name="_Toc35267987"/>
      <w:r w:rsidRPr="00FC2197">
        <w:lastRenderedPageBreak/>
        <w:t>О</w:t>
      </w:r>
      <w:r w:rsidR="0055122D" w:rsidRPr="00FC2197">
        <w:t>боснование определения предельных параметров застройки территории</w:t>
      </w:r>
      <w:bookmarkEnd w:id="6"/>
    </w:p>
    <w:p w14:paraId="32A63ECA" w14:textId="35B4AD67" w:rsidR="00ED2283" w:rsidRPr="00FC2197" w:rsidRDefault="00D3297F" w:rsidP="00D3297F">
      <w:pPr>
        <w:tabs>
          <w:tab w:val="left" w:pos="900"/>
          <w:tab w:val="left" w:pos="993"/>
        </w:tabs>
        <w:rPr>
          <w:rFonts w:eastAsia="Calibri"/>
          <w:szCs w:val="24"/>
        </w:rPr>
      </w:pPr>
      <w:r w:rsidRPr="00FC2197">
        <w:t>Объекты проектирования в административном отношении расположены в Таймы</w:t>
      </w:r>
      <w:r w:rsidRPr="00FC2197">
        <w:t>р</w:t>
      </w:r>
      <w:r w:rsidRPr="00FC2197">
        <w:t xml:space="preserve">ском Долгано-Ненецком муниципальном районе </w:t>
      </w:r>
      <w:r w:rsidRPr="00FC2197">
        <w:rPr>
          <w:szCs w:val="24"/>
        </w:rPr>
        <w:t>Красноярского края</w:t>
      </w:r>
      <w:r w:rsidRPr="00FC2197">
        <w:t>, на землях лесного фонда Таймырского лесничества Дудинского участкового лесничества.</w:t>
      </w:r>
    </w:p>
    <w:p w14:paraId="4B25034E" w14:textId="77777777" w:rsidR="00FA0296" w:rsidRPr="00FC2197" w:rsidRDefault="00FA0296" w:rsidP="00FA0296">
      <w:pPr>
        <w:rPr>
          <w:rFonts w:eastAsia="Times New Roman" w:cs="Arial"/>
          <w:lang w:eastAsia="ru-RU"/>
        </w:rPr>
      </w:pPr>
      <w:r w:rsidRPr="00FC2197">
        <w:rPr>
          <w:rFonts w:eastAsia="Times New Roman" w:cs="Arial"/>
          <w:lang w:eastAsia="ru-RU"/>
        </w:rPr>
        <w:t>В соответствии с п.4 ст. 36 «Градостроительный кодекс Российской Федерации» от 29.12.2004 N 190-ФЗ, действие градостроительного регламента не распространяется на земельные участки, предназначенные для размещения линейных объектов и (или) зан</w:t>
      </w:r>
      <w:r w:rsidRPr="00FC2197">
        <w:rPr>
          <w:rFonts w:eastAsia="Times New Roman" w:cs="Arial"/>
          <w:lang w:eastAsia="ru-RU"/>
        </w:rPr>
        <w:t>я</w:t>
      </w:r>
      <w:r w:rsidRPr="00FC2197">
        <w:rPr>
          <w:rFonts w:eastAsia="Times New Roman" w:cs="Arial"/>
          <w:lang w:eastAsia="ru-RU"/>
        </w:rPr>
        <w:t>тые линейными объектами.</w:t>
      </w:r>
    </w:p>
    <w:p w14:paraId="65FC96FC" w14:textId="77777777" w:rsidR="00FA0296" w:rsidRPr="00FC2197" w:rsidRDefault="00FA0296" w:rsidP="00FA0296">
      <w:pPr>
        <w:rPr>
          <w:rFonts w:cs="Arial"/>
        </w:rPr>
      </w:pPr>
      <w:r w:rsidRPr="00FC2197">
        <w:rPr>
          <w:rFonts w:cs="Arial"/>
        </w:rPr>
        <w:t>Также, для земель лесного фонда, в</w:t>
      </w:r>
      <w:r w:rsidRPr="00FC2197">
        <w:rPr>
          <w:rFonts w:eastAsia="Times New Roman" w:cs="Arial"/>
          <w:lang w:eastAsia="ru-RU"/>
        </w:rPr>
        <w:t xml:space="preserve"> соответствии с п.6 ст. 36 «Градостроительный кодекс Российской Федерации» от 29.12.2004 N 190-ФЗ, градостроительные регламенты не устанавливаются.</w:t>
      </w:r>
    </w:p>
    <w:p w14:paraId="637D0A69" w14:textId="26391E9C" w:rsidR="003B0302" w:rsidRPr="00FC2197" w:rsidRDefault="00FA0296" w:rsidP="00FA0296">
      <w:pPr>
        <w:rPr>
          <w:rFonts w:eastAsia="Calibri"/>
          <w:szCs w:val="24"/>
        </w:rPr>
      </w:pPr>
      <w:r w:rsidRPr="00FC2197">
        <w:rPr>
          <w:rFonts w:eastAsia="Calibri"/>
          <w:szCs w:val="24"/>
        </w:rPr>
        <w:t>На основании вышеизложенного, в связи с расположением проектируемых лине</w:t>
      </w:r>
      <w:r w:rsidRPr="00FC2197">
        <w:rPr>
          <w:rFonts w:eastAsia="Calibri"/>
          <w:szCs w:val="24"/>
        </w:rPr>
        <w:t>й</w:t>
      </w:r>
      <w:r w:rsidRPr="00FC2197">
        <w:rPr>
          <w:rFonts w:eastAsia="Calibri"/>
          <w:szCs w:val="24"/>
        </w:rPr>
        <w:t>ных объектов в границах земель лесного фонда, предельные параметры разрешенного строительства, реконструкции объектов капитального строительства не устанавливаются.</w:t>
      </w:r>
    </w:p>
    <w:p w14:paraId="2DE81FDA" w14:textId="77777777" w:rsidR="007E4BA8" w:rsidRPr="00FC2197" w:rsidRDefault="007E4BA8" w:rsidP="007E4BA8">
      <w:pPr>
        <w:rPr>
          <w:rFonts w:eastAsia="Times New Roman" w:cs="Arial"/>
          <w:snapToGrid w:val="0"/>
          <w:lang w:eastAsia="ru-RU"/>
        </w:rPr>
      </w:pPr>
    </w:p>
    <w:p w14:paraId="0D91A1C9" w14:textId="55A8A855" w:rsidR="007E4BA8" w:rsidRPr="00FC2197" w:rsidRDefault="00612614" w:rsidP="007E4BA8">
      <w:pPr>
        <w:rPr>
          <w:color w:val="FF0000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4E9846" wp14:editId="3EFCF8D6">
                <wp:simplePos x="0" y="0"/>
                <wp:positionH relativeFrom="column">
                  <wp:posOffset>-245583</wp:posOffset>
                </wp:positionH>
                <wp:positionV relativeFrom="paragraph">
                  <wp:posOffset>5346065</wp:posOffset>
                </wp:positionV>
                <wp:extent cx="2495550" cy="235585"/>
                <wp:effectExtent l="0" t="0" r="0" b="0"/>
                <wp:wrapNone/>
                <wp:docPr id="638" name="Прямоугольник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13833712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46F190D3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C4DBF5A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0DB2AB3A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1A5F8725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5DD05D52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1D990C8D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2BE469B5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8" o:spid="_x0000_s1033" style="position:absolute;left:0;text-align:left;margin-left:-19.35pt;margin-top:420.95pt;width:196.5pt;height:18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13833712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46F190D3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C4DBF5A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0DB2AB3A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1A5F8725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5DD05D52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1D990C8D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2BE469B5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63C56810" w14:textId="23F1B10D" w:rsidR="00FD0885" w:rsidRPr="00FC2197" w:rsidRDefault="006E6E75" w:rsidP="00FD0885">
      <w:pPr>
        <w:pStyle w:val="1"/>
      </w:pPr>
      <w:bookmarkStart w:id="7" w:name="_Toc35267988"/>
      <w:r w:rsidRPr="00FC2197">
        <w:lastRenderedPageBreak/>
        <w:t>П</w:t>
      </w:r>
      <w:r w:rsidR="00AD7483" w:rsidRPr="00FC2197">
        <w:t>еречни искусственных сооружений, пересечений, примыканий, включая их характеристику</w:t>
      </w:r>
      <w:bookmarkEnd w:id="7"/>
    </w:p>
    <w:p w14:paraId="01537FFA" w14:textId="77777777" w:rsidR="00961F4C" w:rsidRPr="00FC2197" w:rsidRDefault="00961F4C" w:rsidP="00961F4C">
      <w:pPr>
        <w:rPr>
          <w:rFonts w:cs="Arial"/>
        </w:rPr>
      </w:pPr>
      <w:bookmarkStart w:id="8" w:name="_Toc394999971"/>
      <w:r w:rsidRPr="00FC2197">
        <w:rPr>
          <w:rFonts w:eastAsia="Calibri"/>
          <w:szCs w:val="24"/>
        </w:rPr>
        <w:t xml:space="preserve">На всем протяжении трасса </w:t>
      </w:r>
      <w:r w:rsidRPr="00FC2197">
        <w:t xml:space="preserve">участка автомобильной дороги с мостовым переходом через </w:t>
      </w:r>
      <w:proofErr w:type="spellStart"/>
      <w:r w:rsidRPr="00FC2197">
        <w:t>р</w:t>
      </w:r>
      <w:proofErr w:type="gramStart"/>
      <w:r w:rsidRPr="00FC2197">
        <w:t>.В</w:t>
      </w:r>
      <w:proofErr w:type="gramEnd"/>
      <w:r w:rsidRPr="00FC2197">
        <w:t>аромыяха</w:t>
      </w:r>
      <w:proofErr w:type="spellEnd"/>
      <w:r w:rsidRPr="00FC2197">
        <w:t xml:space="preserve"> от т.А23 до т.А24</w:t>
      </w:r>
      <w:r w:rsidRPr="00FC2197">
        <w:rPr>
          <w:rFonts w:eastAsia="Calibri"/>
          <w:szCs w:val="24"/>
        </w:rPr>
        <w:t xml:space="preserve"> не пересекает существующие надземные и подзе</w:t>
      </w:r>
      <w:r w:rsidRPr="00FC2197">
        <w:rPr>
          <w:rFonts w:eastAsia="Calibri"/>
          <w:szCs w:val="24"/>
        </w:rPr>
        <w:t>м</w:t>
      </w:r>
      <w:r w:rsidRPr="00FC2197">
        <w:rPr>
          <w:rFonts w:eastAsia="Calibri"/>
          <w:szCs w:val="24"/>
        </w:rPr>
        <w:t>ные коммуникации.</w:t>
      </w:r>
    </w:p>
    <w:p w14:paraId="7B613BC2" w14:textId="77777777" w:rsidR="00961F4C" w:rsidRPr="00FC2197" w:rsidRDefault="00961F4C" w:rsidP="00961F4C">
      <w:pPr>
        <w:rPr>
          <w:rFonts w:eastAsia="Calibri"/>
          <w:szCs w:val="24"/>
        </w:rPr>
      </w:pPr>
      <w:r w:rsidRPr="00FC2197">
        <w:rPr>
          <w:rFonts w:eastAsia="Calibri"/>
          <w:szCs w:val="24"/>
        </w:rPr>
        <w:t>Трасса пересекает строящуюся автодорогу с песчаным покрытием, перепускные трубы, проектные трассы отпаек ВЛ</w:t>
      </w:r>
      <w:proofErr w:type="gramStart"/>
      <w:r w:rsidRPr="00FC2197">
        <w:rPr>
          <w:rFonts w:eastAsia="Calibri"/>
          <w:szCs w:val="24"/>
        </w:rPr>
        <w:t>1</w:t>
      </w:r>
      <w:proofErr w:type="gramEnd"/>
      <w:r w:rsidRPr="00FC2197">
        <w:rPr>
          <w:rFonts w:eastAsia="Calibri"/>
          <w:szCs w:val="24"/>
        </w:rPr>
        <w:t xml:space="preserve"> и ВЛ2 6 </w:t>
      </w:r>
      <w:proofErr w:type="spellStart"/>
      <w:r w:rsidRPr="00FC2197">
        <w:rPr>
          <w:rFonts w:eastAsia="Calibri"/>
          <w:szCs w:val="24"/>
        </w:rPr>
        <w:t>кВ</w:t>
      </w:r>
      <w:proofErr w:type="spellEnd"/>
      <w:r w:rsidRPr="00FC2197">
        <w:rPr>
          <w:rFonts w:eastAsia="Calibri"/>
          <w:szCs w:val="24"/>
        </w:rPr>
        <w:t xml:space="preserve"> к площадке УЗА на правом береге р. </w:t>
      </w:r>
      <w:proofErr w:type="spellStart"/>
      <w:r w:rsidRPr="00FC2197">
        <w:rPr>
          <w:rFonts w:eastAsia="Calibri"/>
          <w:szCs w:val="24"/>
        </w:rPr>
        <w:t>В</w:t>
      </w:r>
      <w:r w:rsidRPr="00FC2197">
        <w:rPr>
          <w:rFonts w:eastAsia="Calibri"/>
          <w:szCs w:val="24"/>
        </w:rPr>
        <w:t>а</w:t>
      </w:r>
      <w:r w:rsidRPr="00FC2197">
        <w:rPr>
          <w:rFonts w:eastAsia="Calibri"/>
          <w:szCs w:val="24"/>
        </w:rPr>
        <w:t>ромыяха</w:t>
      </w:r>
      <w:proofErr w:type="spellEnd"/>
      <w:r w:rsidRPr="00FC2197">
        <w:rPr>
          <w:rFonts w:eastAsia="Calibri"/>
          <w:szCs w:val="24"/>
        </w:rPr>
        <w:t xml:space="preserve"> (договор 1750614/0260Д), р. </w:t>
      </w:r>
      <w:proofErr w:type="spellStart"/>
      <w:r w:rsidRPr="00FC2197">
        <w:rPr>
          <w:rFonts w:eastAsia="Calibri"/>
          <w:szCs w:val="24"/>
        </w:rPr>
        <w:t>Варомыяха</w:t>
      </w:r>
      <w:proofErr w:type="spellEnd"/>
      <w:r w:rsidRPr="00FC2197">
        <w:rPr>
          <w:rFonts w:eastAsia="Calibri"/>
          <w:szCs w:val="24"/>
        </w:rPr>
        <w:t>.</w:t>
      </w:r>
    </w:p>
    <w:p w14:paraId="5C3E8C8B" w14:textId="77777777" w:rsidR="00961F4C" w:rsidRPr="00FC2197" w:rsidRDefault="00961F4C" w:rsidP="00961F4C">
      <w:pPr>
        <w:rPr>
          <w:rFonts w:eastAsia="Times New Roman" w:cs="Arial"/>
          <w:lang w:eastAsia="ru-RU"/>
        </w:rPr>
      </w:pPr>
      <w:r w:rsidRPr="00FC2197">
        <w:t>Ведомость пересечений трассы</w:t>
      </w:r>
      <w:r w:rsidRPr="00FC2197">
        <w:rPr>
          <w:rFonts w:eastAsia="Times New Roman" w:cs="Arial"/>
          <w:lang w:eastAsia="ru-RU"/>
        </w:rPr>
        <w:t xml:space="preserve"> </w:t>
      </w:r>
      <w:r w:rsidRPr="00FC2197">
        <w:t>участка автомобильной дороги с мостовым пер</w:t>
      </w:r>
      <w:r w:rsidRPr="00FC2197">
        <w:t>е</w:t>
      </w:r>
      <w:r w:rsidRPr="00FC2197">
        <w:t xml:space="preserve">ходом через </w:t>
      </w:r>
      <w:proofErr w:type="spellStart"/>
      <w:r w:rsidRPr="00FC2197">
        <w:t>р</w:t>
      </w:r>
      <w:proofErr w:type="gramStart"/>
      <w:r w:rsidRPr="00FC2197">
        <w:t>.В</w:t>
      </w:r>
      <w:proofErr w:type="gramEnd"/>
      <w:r w:rsidRPr="00FC2197">
        <w:t>аромыяха</w:t>
      </w:r>
      <w:proofErr w:type="spellEnd"/>
      <w:r w:rsidRPr="00FC2197">
        <w:t xml:space="preserve"> от т.А23 до т.А24</w:t>
      </w:r>
      <w:r w:rsidRPr="00FC2197">
        <w:rPr>
          <w:rFonts w:eastAsia="Times New Roman" w:cs="Arial"/>
          <w:lang w:eastAsia="ru-RU"/>
        </w:rPr>
        <w:t xml:space="preserve"> </w:t>
      </w:r>
      <w:r w:rsidRPr="00FC2197">
        <w:rPr>
          <w:rFonts w:cs="Arial"/>
        </w:rPr>
        <w:t>с автомобильными дорогами</w:t>
      </w:r>
      <w:r w:rsidRPr="00FC2197">
        <w:rPr>
          <w:rFonts w:eastAsia="Times New Roman" w:cs="Arial"/>
          <w:lang w:eastAsia="ru-RU"/>
        </w:rPr>
        <w:t xml:space="preserve"> представлена в таблице 4.1.</w:t>
      </w:r>
    </w:p>
    <w:p w14:paraId="66A29AAB" w14:textId="77777777" w:rsidR="00961F4C" w:rsidRPr="00FC2197" w:rsidRDefault="00961F4C" w:rsidP="00961F4C">
      <w:pPr>
        <w:rPr>
          <w:rFonts w:eastAsia="Times New Roman" w:cs="Arial"/>
          <w:b/>
          <w:sz w:val="20"/>
          <w:szCs w:val="20"/>
          <w:lang w:eastAsia="ru-RU"/>
        </w:rPr>
      </w:pP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Таблица 4.1 – Ведомость пересечений </w:t>
      </w:r>
      <w:r w:rsidRPr="00FC2197">
        <w:rPr>
          <w:b/>
          <w:sz w:val="20"/>
          <w:szCs w:val="20"/>
        </w:rPr>
        <w:t>трассы</w:t>
      </w: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 участка автомобильной дороги с м</w:t>
      </w:r>
      <w:r w:rsidRPr="00FC2197">
        <w:rPr>
          <w:rFonts w:eastAsia="Times New Roman" w:cs="Arial"/>
          <w:b/>
          <w:sz w:val="20"/>
          <w:szCs w:val="20"/>
          <w:lang w:eastAsia="ru-RU"/>
        </w:rPr>
        <w:t>о</w:t>
      </w: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стовым переходом через </w:t>
      </w:r>
      <w:proofErr w:type="spellStart"/>
      <w:r w:rsidRPr="00FC2197">
        <w:rPr>
          <w:rFonts w:eastAsia="Times New Roman" w:cs="Arial"/>
          <w:b/>
          <w:sz w:val="20"/>
          <w:szCs w:val="20"/>
          <w:lang w:eastAsia="ru-RU"/>
        </w:rPr>
        <w:t>р</w:t>
      </w:r>
      <w:proofErr w:type="gramStart"/>
      <w:r w:rsidRPr="00FC2197">
        <w:rPr>
          <w:rFonts w:eastAsia="Times New Roman" w:cs="Arial"/>
          <w:b/>
          <w:sz w:val="20"/>
          <w:szCs w:val="20"/>
          <w:lang w:eastAsia="ru-RU"/>
        </w:rPr>
        <w:t>.В</w:t>
      </w:r>
      <w:proofErr w:type="gramEnd"/>
      <w:r w:rsidRPr="00FC2197">
        <w:rPr>
          <w:rFonts w:eastAsia="Times New Roman" w:cs="Arial"/>
          <w:b/>
          <w:sz w:val="20"/>
          <w:szCs w:val="20"/>
          <w:lang w:eastAsia="ru-RU"/>
        </w:rPr>
        <w:t>аромыяха</w:t>
      </w:r>
      <w:proofErr w:type="spellEnd"/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 от т.А23 до т.А24 с автомобильными дорогами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  <w:gridCol w:w="851"/>
        <w:gridCol w:w="992"/>
        <w:gridCol w:w="709"/>
        <w:gridCol w:w="708"/>
        <w:gridCol w:w="993"/>
        <w:gridCol w:w="1809"/>
      </w:tblGrid>
      <w:tr w:rsidR="00961F4C" w:rsidRPr="00FC2197" w14:paraId="4DF8C30F" w14:textId="77777777" w:rsidTr="00D777B5">
        <w:tc>
          <w:tcPr>
            <w:tcW w:w="817" w:type="dxa"/>
            <w:vAlign w:val="center"/>
          </w:tcPr>
          <w:p w14:paraId="07147AB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М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стоп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лож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 xml:space="preserve">ние </w:t>
            </w:r>
          </w:p>
          <w:p w14:paraId="37B4D490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по тра</w:t>
            </w:r>
            <w:r w:rsidRPr="00FC2197">
              <w:rPr>
                <w:sz w:val="18"/>
                <w:szCs w:val="18"/>
              </w:rPr>
              <w:t>с</w:t>
            </w:r>
            <w:r w:rsidRPr="00FC2197">
              <w:rPr>
                <w:sz w:val="18"/>
                <w:szCs w:val="18"/>
              </w:rPr>
              <w:t xml:space="preserve">се, </w:t>
            </w:r>
          </w:p>
          <w:p w14:paraId="2F4B6B7C" w14:textId="77777777" w:rsidR="00961F4C" w:rsidRPr="00FC2197" w:rsidRDefault="00961F4C" w:rsidP="00D777B5">
            <w:pPr>
              <w:tabs>
                <w:tab w:val="left" w:pos="0"/>
              </w:tabs>
              <w:spacing w:line="240" w:lineRule="auto"/>
              <w:ind w:right="201"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км</w:t>
            </w:r>
          </w:p>
        </w:tc>
        <w:tc>
          <w:tcPr>
            <w:tcW w:w="992" w:type="dxa"/>
            <w:vAlign w:val="center"/>
          </w:tcPr>
          <w:p w14:paraId="7B673F5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 xml:space="preserve">ПК </w:t>
            </w:r>
          </w:p>
          <w:p w14:paraId="42F6283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по тра</w:t>
            </w:r>
            <w:r w:rsidRPr="00FC2197">
              <w:rPr>
                <w:sz w:val="18"/>
                <w:szCs w:val="18"/>
              </w:rPr>
              <w:t>с</w:t>
            </w:r>
            <w:r w:rsidRPr="00FC2197">
              <w:rPr>
                <w:sz w:val="18"/>
                <w:szCs w:val="18"/>
              </w:rPr>
              <w:t>се</w:t>
            </w:r>
          </w:p>
        </w:tc>
        <w:tc>
          <w:tcPr>
            <w:tcW w:w="993" w:type="dxa"/>
            <w:vAlign w:val="center"/>
          </w:tcPr>
          <w:p w14:paraId="78720C50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Наим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нование дороги</w:t>
            </w:r>
          </w:p>
        </w:tc>
        <w:tc>
          <w:tcPr>
            <w:tcW w:w="850" w:type="dxa"/>
            <w:vAlign w:val="center"/>
          </w:tcPr>
          <w:p w14:paraId="4A4F51B2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Угол пер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сеч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ния, град</w:t>
            </w:r>
            <w:r w:rsidRPr="00FC2197">
              <w:rPr>
                <w:sz w:val="18"/>
                <w:szCs w:val="18"/>
              </w:rPr>
              <w:t>у</w:t>
            </w:r>
            <w:r w:rsidRPr="00FC2197">
              <w:rPr>
                <w:sz w:val="18"/>
                <w:szCs w:val="18"/>
              </w:rPr>
              <w:t>сы</w:t>
            </w:r>
          </w:p>
        </w:tc>
        <w:tc>
          <w:tcPr>
            <w:tcW w:w="851" w:type="dxa"/>
            <w:vAlign w:val="center"/>
          </w:tcPr>
          <w:p w14:paraId="5FFE0496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Кат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гория дороги</w:t>
            </w:r>
          </w:p>
        </w:tc>
        <w:tc>
          <w:tcPr>
            <w:tcW w:w="992" w:type="dxa"/>
            <w:vAlign w:val="center"/>
          </w:tcPr>
          <w:p w14:paraId="2F02D00D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Тип п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крытия</w:t>
            </w:r>
          </w:p>
        </w:tc>
        <w:tc>
          <w:tcPr>
            <w:tcW w:w="709" w:type="dxa"/>
            <w:vAlign w:val="center"/>
          </w:tcPr>
          <w:p w14:paraId="19F4493C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Ш</w:t>
            </w:r>
            <w:r w:rsidRPr="00FC2197">
              <w:rPr>
                <w:sz w:val="18"/>
                <w:szCs w:val="18"/>
              </w:rPr>
              <w:t>и</w:t>
            </w:r>
            <w:r w:rsidRPr="00FC2197">
              <w:rPr>
                <w:sz w:val="18"/>
                <w:szCs w:val="18"/>
              </w:rPr>
              <w:t>рина осн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в</w:t>
            </w:r>
            <w:r w:rsidRPr="00FC2197">
              <w:rPr>
                <w:sz w:val="18"/>
                <w:szCs w:val="18"/>
              </w:rPr>
              <w:t>а</w:t>
            </w:r>
            <w:r w:rsidRPr="00FC2197">
              <w:rPr>
                <w:sz w:val="18"/>
                <w:szCs w:val="18"/>
              </w:rPr>
              <w:t xml:space="preserve">ния насыпи, </w:t>
            </w:r>
            <w:proofErr w:type="gramStart"/>
            <w:r w:rsidRPr="00FC2197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708" w:type="dxa"/>
            <w:vAlign w:val="center"/>
          </w:tcPr>
          <w:p w14:paraId="4BAA335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Ш</w:t>
            </w:r>
            <w:r w:rsidRPr="00FC2197">
              <w:rPr>
                <w:sz w:val="18"/>
                <w:szCs w:val="18"/>
              </w:rPr>
              <w:t>и</w:t>
            </w:r>
            <w:r w:rsidRPr="00FC2197">
              <w:rPr>
                <w:sz w:val="18"/>
                <w:szCs w:val="18"/>
              </w:rPr>
              <w:t>рина пр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з</w:t>
            </w:r>
            <w:r w:rsidRPr="00FC2197">
              <w:rPr>
                <w:sz w:val="18"/>
                <w:szCs w:val="18"/>
              </w:rPr>
              <w:t>жей ч</w:t>
            </w:r>
            <w:r w:rsidRPr="00FC2197">
              <w:rPr>
                <w:sz w:val="18"/>
                <w:szCs w:val="18"/>
              </w:rPr>
              <w:t>а</w:t>
            </w:r>
            <w:r w:rsidRPr="00FC2197">
              <w:rPr>
                <w:sz w:val="18"/>
                <w:szCs w:val="18"/>
              </w:rPr>
              <w:t xml:space="preserve">сти, </w:t>
            </w:r>
            <w:proofErr w:type="gramStart"/>
            <w:r w:rsidRPr="00FC2197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993" w:type="dxa"/>
            <w:vAlign w:val="center"/>
          </w:tcPr>
          <w:p w14:paraId="5B80D225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Кил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метраж автод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роги в месте перес</w:t>
            </w:r>
            <w:r w:rsidRPr="00FC2197">
              <w:rPr>
                <w:sz w:val="18"/>
                <w:szCs w:val="18"/>
              </w:rPr>
              <w:t>е</w:t>
            </w:r>
            <w:r w:rsidRPr="00FC2197">
              <w:rPr>
                <w:sz w:val="18"/>
                <w:szCs w:val="18"/>
              </w:rPr>
              <w:t>чения с трассой</w:t>
            </w:r>
          </w:p>
        </w:tc>
        <w:tc>
          <w:tcPr>
            <w:tcW w:w="1809" w:type="dxa"/>
            <w:vAlign w:val="center"/>
          </w:tcPr>
          <w:p w14:paraId="780AB61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Владелец, адрес, телефон, факс</w:t>
            </w:r>
          </w:p>
        </w:tc>
      </w:tr>
      <w:tr w:rsidR="00961F4C" w:rsidRPr="00FC2197" w14:paraId="09F87B20" w14:textId="77777777" w:rsidTr="00D777B5">
        <w:tc>
          <w:tcPr>
            <w:tcW w:w="817" w:type="dxa"/>
            <w:vAlign w:val="center"/>
          </w:tcPr>
          <w:p w14:paraId="5B5FF887" w14:textId="77777777" w:rsidR="00961F4C" w:rsidRPr="00FC2197" w:rsidRDefault="00961F4C" w:rsidP="00D777B5">
            <w:pPr>
              <w:tabs>
                <w:tab w:val="left" w:pos="-10"/>
              </w:tabs>
              <w:spacing w:line="240" w:lineRule="auto"/>
              <w:ind w:right="201"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0BCE4A55" w14:textId="77777777" w:rsidR="00961F4C" w:rsidRPr="00FC2197" w:rsidRDefault="00961F4C" w:rsidP="00D777B5">
            <w:pPr>
              <w:tabs>
                <w:tab w:val="left" w:pos="-1693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11+65.85</w:t>
            </w:r>
          </w:p>
        </w:tc>
        <w:tc>
          <w:tcPr>
            <w:tcW w:w="993" w:type="dxa"/>
            <w:vAlign w:val="center"/>
          </w:tcPr>
          <w:p w14:paraId="040658F4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а/д УПН – куст13 (стр.)</w:t>
            </w:r>
          </w:p>
        </w:tc>
        <w:tc>
          <w:tcPr>
            <w:tcW w:w="850" w:type="dxa"/>
            <w:vAlign w:val="center"/>
          </w:tcPr>
          <w:p w14:paraId="028F335B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12°01'</w:t>
            </w:r>
          </w:p>
        </w:tc>
        <w:tc>
          <w:tcPr>
            <w:tcW w:w="851" w:type="dxa"/>
            <w:vAlign w:val="center"/>
          </w:tcPr>
          <w:p w14:paraId="4AB1CBB3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IV</w:t>
            </w:r>
          </w:p>
        </w:tc>
        <w:tc>
          <w:tcPr>
            <w:tcW w:w="992" w:type="dxa"/>
            <w:vAlign w:val="center"/>
          </w:tcPr>
          <w:p w14:paraId="21E0813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песок</w:t>
            </w:r>
          </w:p>
        </w:tc>
        <w:tc>
          <w:tcPr>
            <w:tcW w:w="709" w:type="dxa"/>
            <w:vAlign w:val="center"/>
          </w:tcPr>
          <w:p w14:paraId="3CCA477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9.05</w:t>
            </w:r>
          </w:p>
        </w:tc>
        <w:tc>
          <w:tcPr>
            <w:tcW w:w="708" w:type="dxa"/>
            <w:vAlign w:val="center"/>
          </w:tcPr>
          <w:p w14:paraId="37247F51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6.27</w:t>
            </w:r>
          </w:p>
        </w:tc>
        <w:tc>
          <w:tcPr>
            <w:tcW w:w="993" w:type="dxa"/>
            <w:vAlign w:val="center"/>
          </w:tcPr>
          <w:p w14:paraId="0E350D2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 xml:space="preserve">На 13км(12км+880м) от </w:t>
            </w:r>
            <w:proofErr w:type="spellStart"/>
            <w:r w:rsidRPr="00FC2197">
              <w:rPr>
                <w:sz w:val="18"/>
                <w:szCs w:val="18"/>
              </w:rPr>
              <w:t>УП</w:t>
            </w:r>
            <w:proofErr w:type="gramStart"/>
            <w:r w:rsidRPr="00FC2197">
              <w:rPr>
                <w:sz w:val="18"/>
                <w:szCs w:val="18"/>
              </w:rPr>
              <w:t>Н»</w:t>
            </w:r>
            <w:proofErr w:type="gramEnd"/>
            <w:r w:rsidRPr="00FC2197">
              <w:rPr>
                <w:sz w:val="18"/>
                <w:szCs w:val="18"/>
              </w:rPr>
              <w:t>Сузун</w:t>
            </w:r>
            <w:proofErr w:type="spellEnd"/>
            <w:r w:rsidRPr="00FC2197">
              <w:rPr>
                <w:sz w:val="18"/>
                <w:szCs w:val="18"/>
              </w:rPr>
              <w:t>»</w:t>
            </w:r>
          </w:p>
        </w:tc>
        <w:tc>
          <w:tcPr>
            <w:tcW w:w="1809" w:type="dxa"/>
            <w:vAlign w:val="center"/>
          </w:tcPr>
          <w:p w14:paraId="2446A35B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ООО «РН-</w:t>
            </w:r>
            <w:proofErr w:type="spellStart"/>
            <w:r w:rsidRPr="00FC2197">
              <w:rPr>
                <w:sz w:val="18"/>
                <w:szCs w:val="18"/>
              </w:rPr>
              <w:t>Ванкор</w:t>
            </w:r>
            <w:proofErr w:type="spellEnd"/>
            <w:r w:rsidRPr="00FC2197">
              <w:rPr>
                <w:sz w:val="18"/>
                <w:szCs w:val="18"/>
              </w:rPr>
              <w:t>»</w:t>
            </w:r>
          </w:p>
          <w:p w14:paraId="44F59C25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Красноярский край, г. Красн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 xml:space="preserve">ярск, </w:t>
            </w:r>
            <w:r w:rsidRPr="00FC2197">
              <w:rPr>
                <w:sz w:val="18"/>
                <w:szCs w:val="18"/>
              </w:rPr>
              <w:br/>
              <w:t>ул. 78-й Добр</w:t>
            </w:r>
            <w:r w:rsidRPr="00FC2197">
              <w:rPr>
                <w:sz w:val="18"/>
                <w:szCs w:val="18"/>
              </w:rPr>
              <w:t>о</w:t>
            </w:r>
            <w:r w:rsidRPr="00FC2197">
              <w:rPr>
                <w:sz w:val="18"/>
                <w:szCs w:val="18"/>
              </w:rPr>
              <w:t>вольческой бриг</w:t>
            </w:r>
            <w:r w:rsidRPr="00FC2197">
              <w:rPr>
                <w:sz w:val="18"/>
                <w:szCs w:val="18"/>
              </w:rPr>
              <w:t>а</w:t>
            </w:r>
            <w:r w:rsidRPr="00FC2197">
              <w:rPr>
                <w:sz w:val="18"/>
                <w:szCs w:val="18"/>
              </w:rPr>
              <w:t>ды, д.15</w:t>
            </w:r>
          </w:p>
          <w:p w14:paraId="1D74193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C2197">
              <w:rPr>
                <w:sz w:val="18"/>
                <w:szCs w:val="18"/>
              </w:rPr>
              <w:t>Тел.(391)2743500</w:t>
            </w:r>
          </w:p>
        </w:tc>
      </w:tr>
    </w:tbl>
    <w:p w14:paraId="1C981ED1" w14:textId="77777777" w:rsidR="00961F4C" w:rsidRPr="00FC2197" w:rsidRDefault="00961F4C" w:rsidP="00961F4C">
      <w:pPr>
        <w:rPr>
          <w:rFonts w:eastAsia="Calibri"/>
          <w:sz w:val="10"/>
          <w:szCs w:val="10"/>
        </w:rPr>
      </w:pPr>
    </w:p>
    <w:p w14:paraId="12E30781" w14:textId="77777777" w:rsidR="00961F4C" w:rsidRPr="00FC2197" w:rsidRDefault="00961F4C" w:rsidP="00961F4C">
      <w:pPr>
        <w:rPr>
          <w:rFonts w:eastAsia="Times New Roman" w:cs="Arial"/>
          <w:lang w:eastAsia="ru-RU"/>
        </w:rPr>
      </w:pPr>
      <w:r w:rsidRPr="00FC2197">
        <w:t>Ведомость пересечений трассы</w:t>
      </w:r>
      <w:r w:rsidRPr="00FC2197">
        <w:rPr>
          <w:rFonts w:eastAsia="Times New Roman" w:cs="Arial"/>
          <w:lang w:eastAsia="ru-RU"/>
        </w:rPr>
        <w:t xml:space="preserve"> </w:t>
      </w:r>
      <w:r w:rsidRPr="00FC2197">
        <w:t>участка автомобильной дороги с мостовым пер</w:t>
      </w:r>
      <w:r w:rsidRPr="00FC2197">
        <w:t>е</w:t>
      </w:r>
      <w:r w:rsidRPr="00FC2197">
        <w:t xml:space="preserve">ходом через </w:t>
      </w:r>
      <w:proofErr w:type="spellStart"/>
      <w:r w:rsidRPr="00FC2197">
        <w:t>р</w:t>
      </w:r>
      <w:proofErr w:type="gramStart"/>
      <w:r w:rsidRPr="00FC2197">
        <w:t>.В</w:t>
      </w:r>
      <w:proofErr w:type="gramEnd"/>
      <w:r w:rsidRPr="00FC2197">
        <w:t>аромыяха</w:t>
      </w:r>
      <w:proofErr w:type="spellEnd"/>
      <w:r w:rsidRPr="00FC2197">
        <w:t xml:space="preserve"> от т.А23 до т.А24</w:t>
      </w:r>
      <w:r w:rsidRPr="00FC2197">
        <w:rPr>
          <w:rFonts w:eastAsia="Times New Roman" w:cs="Arial"/>
          <w:lang w:eastAsia="ru-RU"/>
        </w:rPr>
        <w:t xml:space="preserve"> </w:t>
      </w:r>
      <w:r w:rsidRPr="00FC2197">
        <w:rPr>
          <w:rFonts w:cs="Arial"/>
        </w:rPr>
        <w:t>с водными преградами</w:t>
      </w:r>
      <w:r w:rsidRPr="00FC2197">
        <w:rPr>
          <w:rFonts w:eastAsia="Times New Roman" w:cs="Arial"/>
          <w:lang w:eastAsia="ru-RU"/>
        </w:rPr>
        <w:t xml:space="preserve"> представлена в та</w:t>
      </w:r>
      <w:r w:rsidRPr="00FC2197">
        <w:rPr>
          <w:rFonts w:eastAsia="Times New Roman" w:cs="Arial"/>
          <w:lang w:eastAsia="ru-RU"/>
        </w:rPr>
        <w:t>б</w:t>
      </w:r>
      <w:r w:rsidRPr="00FC2197">
        <w:rPr>
          <w:rFonts w:eastAsia="Times New Roman" w:cs="Arial"/>
          <w:lang w:eastAsia="ru-RU"/>
        </w:rPr>
        <w:t>лице 4.2.</w:t>
      </w:r>
    </w:p>
    <w:p w14:paraId="2AA38F98" w14:textId="77777777" w:rsidR="00961F4C" w:rsidRPr="00FC2197" w:rsidRDefault="00961F4C" w:rsidP="00961F4C">
      <w:pPr>
        <w:rPr>
          <w:rFonts w:eastAsia="Times New Roman" w:cs="Arial"/>
          <w:b/>
          <w:sz w:val="20"/>
          <w:szCs w:val="20"/>
          <w:lang w:eastAsia="ru-RU"/>
        </w:rPr>
      </w:pP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Таблица 4.2 – Ведомость пересечений </w:t>
      </w:r>
      <w:r w:rsidRPr="00FC2197">
        <w:rPr>
          <w:b/>
          <w:sz w:val="20"/>
          <w:szCs w:val="20"/>
        </w:rPr>
        <w:t>трассы</w:t>
      </w: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 участка автомобильной дороги с м</w:t>
      </w:r>
      <w:r w:rsidRPr="00FC2197">
        <w:rPr>
          <w:rFonts w:eastAsia="Times New Roman" w:cs="Arial"/>
          <w:b/>
          <w:sz w:val="20"/>
          <w:szCs w:val="20"/>
          <w:lang w:eastAsia="ru-RU"/>
        </w:rPr>
        <w:t>о</w:t>
      </w:r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стовым переходом через </w:t>
      </w:r>
      <w:proofErr w:type="spellStart"/>
      <w:r w:rsidRPr="00FC2197">
        <w:rPr>
          <w:rFonts w:eastAsia="Times New Roman" w:cs="Arial"/>
          <w:b/>
          <w:sz w:val="20"/>
          <w:szCs w:val="20"/>
          <w:lang w:eastAsia="ru-RU"/>
        </w:rPr>
        <w:t>р</w:t>
      </w:r>
      <w:proofErr w:type="gramStart"/>
      <w:r w:rsidRPr="00FC2197">
        <w:rPr>
          <w:rFonts w:eastAsia="Times New Roman" w:cs="Arial"/>
          <w:b/>
          <w:sz w:val="20"/>
          <w:szCs w:val="20"/>
          <w:lang w:eastAsia="ru-RU"/>
        </w:rPr>
        <w:t>.В</w:t>
      </w:r>
      <w:proofErr w:type="gramEnd"/>
      <w:r w:rsidRPr="00FC2197">
        <w:rPr>
          <w:rFonts w:eastAsia="Times New Roman" w:cs="Arial"/>
          <w:b/>
          <w:sz w:val="20"/>
          <w:szCs w:val="20"/>
          <w:lang w:eastAsia="ru-RU"/>
        </w:rPr>
        <w:t>аромыяха</w:t>
      </w:r>
      <w:proofErr w:type="spellEnd"/>
      <w:r w:rsidRPr="00FC2197">
        <w:rPr>
          <w:rFonts w:eastAsia="Times New Roman" w:cs="Arial"/>
          <w:b/>
          <w:sz w:val="20"/>
          <w:szCs w:val="20"/>
          <w:lang w:eastAsia="ru-RU"/>
        </w:rPr>
        <w:t xml:space="preserve"> от т.А23 до т.А24 с водными преградами</w:t>
      </w:r>
    </w:p>
    <w:tbl>
      <w:tblPr>
        <w:tblW w:w="5184" w:type="pct"/>
        <w:tblInd w:w="-176" w:type="dxa"/>
        <w:tblLook w:val="04A0" w:firstRow="1" w:lastRow="0" w:firstColumn="1" w:lastColumn="0" w:noHBand="0" w:noVBand="1"/>
      </w:tblPr>
      <w:tblGrid>
        <w:gridCol w:w="1017"/>
        <w:gridCol w:w="1207"/>
        <w:gridCol w:w="1681"/>
        <w:gridCol w:w="1197"/>
        <w:gridCol w:w="1028"/>
        <w:gridCol w:w="1046"/>
        <w:gridCol w:w="1149"/>
        <w:gridCol w:w="1597"/>
      </w:tblGrid>
      <w:tr w:rsidR="00961F4C" w:rsidRPr="00FC2197" w14:paraId="5387FE63" w14:textId="77777777" w:rsidTr="00D777B5">
        <w:trPr>
          <w:trHeight w:val="108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88BE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proofErr w:type="gram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КМ</w:t>
            </w:r>
            <w:proofErr w:type="gramEnd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 xml:space="preserve"> по трассе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C8A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ПК по трассе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6A2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Наименование водотока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894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Урез воды, дата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2F3B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Ширина,</w:t>
            </w: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br/>
              <w:t xml:space="preserve"> </w:t>
            </w:r>
            <w:proofErr w:type="gram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м</w:t>
            </w:r>
            <w:proofErr w:type="gramEnd"/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9406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Глубина,</w:t>
            </w: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br/>
              <w:t xml:space="preserve"> </w:t>
            </w:r>
            <w:proofErr w:type="gram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м</w:t>
            </w:r>
            <w:proofErr w:type="gramEnd"/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5663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 xml:space="preserve">Скорость течения, </w:t>
            </w: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br/>
              <w:t>м/</w:t>
            </w:r>
            <w:proofErr w:type="gram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с</w:t>
            </w:r>
            <w:proofErr w:type="gramEnd"/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F43F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Примечания</w:t>
            </w:r>
          </w:p>
        </w:tc>
      </w:tr>
      <w:tr w:rsidR="00961F4C" w:rsidRPr="00FC2197" w14:paraId="2B2C505C" w14:textId="77777777" w:rsidTr="00D777B5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EC3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C211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ПК8+94.76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AF9C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proofErr w:type="spell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р</w:t>
            </w:r>
            <w:proofErr w:type="gramStart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.В</w:t>
            </w:r>
            <w:proofErr w:type="gramEnd"/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аромыяха</w:t>
            </w:r>
            <w:proofErr w:type="spellEnd"/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DEAC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2EA6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58B2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5598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732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 xml:space="preserve">Перепускная труба </w:t>
            </w:r>
          </w:p>
        </w:tc>
      </w:tr>
      <w:tr w:rsidR="00961F4C" w:rsidRPr="00FC2197" w14:paraId="11862AD3" w14:textId="77777777" w:rsidTr="00D777B5">
        <w:trPr>
          <w:trHeight w:val="549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A98E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A3C3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ПК8+98.49</w:t>
            </w:r>
          </w:p>
        </w:tc>
        <w:tc>
          <w:tcPr>
            <w:tcW w:w="8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32AE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F197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E010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6DBF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317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B6D0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Перепускная труба</w:t>
            </w:r>
          </w:p>
        </w:tc>
      </w:tr>
      <w:tr w:rsidR="00961F4C" w:rsidRPr="00FC2197" w14:paraId="7209B017" w14:textId="77777777" w:rsidTr="00D777B5">
        <w:trPr>
          <w:trHeight w:val="518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8B6F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16A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ПК8+99.68</w:t>
            </w:r>
          </w:p>
        </w:tc>
        <w:tc>
          <w:tcPr>
            <w:tcW w:w="8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3C78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90B9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EDD6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026A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3D8D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2808" w14:textId="77777777" w:rsidR="00961F4C" w:rsidRPr="00FC2197" w:rsidRDefault="00961F4C" w:rsidP="00D777B5">
            <w:pPr>
              <w:spacing w:line="240" w:lineRule="auto"/>
              <w:ind w:firstLine="0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FC2197">
              <w:rPr>
                <w:rFonts w:eastAsia="Times New Roman" w:cs="Arial"/>
                <w:sz w:val="18"/>
                <w:szCs w:val="18"/>
                <w:lang w:eastAsia="ru-RU"/>
              </w:rPr>
              <w:t>Перепускная труба</w:t>
            </w:r>
          </w:p>
        </w:tc>
      </w:tr>
    </w:tbl>
    <w:p w14:paraId="78B565DA" w14:textId="77777777" w:rsidR="00961F4C" w:rsidRPr="00FC2197" w:rsidRDefault="00961F4C" w:rsidP="00961F4C">
      <w:pPr>
        <w:rPr>
          <w:rFonts w:eastAsia="Times New Roman" w:cs="Arial"/>
          <w:b/>
          <w:sz w:val="20"/>
          <w:szCs w:val="20"/>
          <w:lang w:eastAsia="ru-RU"/>
        </w:rPr>
      </w:pPr>
    </w:p>
    <w:bookmarkEnd w:id="8"/>
    <w:p w14:paraId="4972608F" w14:textId="09D9B9CD" w:rsidR="00FA1375" w:rsidRPr="00FC2197" w:rsidRDefault="00612614" w:rsidP="00D96486">
      <w:pPr>
        <w:autoSpaceDE w:val="0"/>
        <w:autoSpaceDN w:val="0"/>
        <w:adjustRightInd w:val="0"/>
        <w:rPr>
          <w:rFonts w:cs="Arial"/>
          <w:color w:val="FF0000"/>
          <w:lang w:eastAsia="ru-RU"/>
        </w:rPr>
        <w:sectPr w:rsidR="00FA1375" w:rsidRPr="00FC2197" w:rsidSect="003D660A">
          <w:headerReference w:type="first" r:id="rId28"/>
          <w:footerReference w:type="first" r:id="rId29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B9B1D0" wp14:editId="03608E82">
                <wp:simplePos x="0" y="0"/>
                <wp:positionH relativeFrom="column">
                  <wp:posOffset>-255743</wp:posOffset>
                </wp:positionH>
                <wp:positionV relativeFrom="paragraph">
                  <wp:posOffset>843280</wp:posOffset>
                </wp:positionV>
                <wp:extent cx="2495550" cy="235585"/>
                <wp:effectExtent l="0" t="0" r="0" b="0"/>
                <wp:wrapNone/>
                <wp:docPr id="639" name="Прямоугольник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0538D5D4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09E2F7D3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34A081B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2A25E554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0ADB821D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221B47A9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0B98EFEC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706FD61E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9" o:spid="_x0000_s1034" style="position:absolute;left:0;text-align:left;margin-left:-20.15pt;margin-top:66.4pt;width:196.5pt;height:18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0538D5D4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09E2F7D3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634A081B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2A25E554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0ADB821D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221B47A9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0B98EFEC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706FD61E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63C5683D" w14:textId="54EE8C84" w:rsidR="00F84947" w:rsidRPr="00FC2197" w:rsidRDefault="006E6E75" w:rsidP="001819AD">
      <w:pPr>
        <w:pStyle w:val="1"/>
      </w:pPr>
      <w:bookmarkStart w:id="9" w:name="_Toc378860986"/>
      <w:bookmarkStart w:id="10" w:name="_Toc380675519"/>
      <w:bookmarkStart w:id="11" w:name="_Toc508712340"/>
      <w:bookmarkStart w:id="12" w:name="_Toc35267989"/>
      <w:r w:rsidRPr="00FC2197">
        <w:lastRenderedPageBreak/>
        <w:t>С</w:t>
      </w:r>
      <w:r w:rsidR="001819AD" w:rsidRPr="00FC2197">
        <w:t>сылочные нормативные документы</w:t>
      </w:r>
      <w:bookmarkEnd w:id="9"/>
      <w:bookmarkEnd w:id="10"/>
      <w:bookmarkEnd w:id="11"/>
      <w:bookmarkEnd w:id="12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969"/>
        <w:gridCol w:w="4649"/>
        <w:gridCol w:w="1304"/>
      </w:tblGrid>
      <w:tr w:rsidR="00961F4C" w:rsidRPr="00FC2197" w14:paraId="19630B8B" w14:textId="77777777" w:rsidTr="004D4CE4">
        <w:trPr>
          <w:cantSplit/>
          <w:trHeight w:val="1206"/>
          <w:tblHeader/>
          <w:jc w:val="center"/>
        </w:trPr>
        <w:tc>
          <w:tcPr>
            <w:tcW w:w="861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8BB1D4" w14:textId="77777777" w:rsidR="008E50AF" w:rsidRPr="00FC2197" w:rsidRDefault="008E50AF" w:rsidP="004D4CE4">
            <w:pPr>
              <w:pStyle w:val="ac"/>
              <w:jc w:val="center"/>
            </w:pPr>
            <w:r w:rsidRPr="00FC2197">
              <w:t>Обозначение документа, на который дана ссылка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431E675" w14:textId="77777777" w:rsidR="008E50AF" w:rsidRPr="00FC2197" w:rsidRDefault="008E50AF" w:rsidP="004D4CE4">
            <w:pPr>
              <w:pStyle w:val="ac"/>
              <w:jc w:val="center"/>
            </w:pPr>
            <w:r w:rsidRPr="00FC2197">
              <w:t>Номер раздела, пункта, подпункта тома</w:t>
            </w:r>
          </w:p>
        </w:tc>
      </w:tr>
      <w:tr w:rsidR="00961F4C" w:rsidRPr="00FC2197" w14:paraId="05DF517E" w14:textId="77777777" w:rsidTr="00C2732E">
        <w:trPr>
          <w:cantSplit/>
          <w:trHeight w:val="29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07BEA2B3" w14:textId="77777777" w:rsidR="008E50AF" w:rsidRPr="00FC2197" w:rsidRDefault="008E50AF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№136-ФЗ от 25.10.2001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7746047" w14:textId="77777777" w:rsidR="008E50AF" w:rsidRPr="00FC2197" w:rsidRDefault="008E50AF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Земельный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69E66ED" w14:textId="14351589" w:rsidR="008E50AF" w:rsidRPr="00FC2197" w:rsidRDefault="0003129E" w:rsidP="00C2732E">
            <w:pPr>
              <w:pStyle w:val="ac"/>
              <w:jc w:val="center"/>
            </w:pPr>
            <w:r w:rsidRPr="00FC2197">
              <w:t>1</w:t>
            </w:r>
          </w:p>
        </w:tc>
      </w:tr>
      <w:tr w:rsidR="00961F4C" w:rsidRPr="00FC2197" w14:paraId="22600462" w14:textId="77777777" w:rsidTr="00C2732E">
        <w:trPr>
          <w:cantSplit/>
          <w:trHeight w:val="34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6345F582" w14:textId="77777777" w:rsidR="008E50AF" w:rsidRPr="00FC2197" w:rsidRDefault="008E50AF" w:rsidP="004D4CE4">
            <w:pPr>
              <w:pStyle w:val="ac"/>
              <w:jc w:val="left"/>
            </w:pPr>
            <w:r w:rsidRPr="00FC2197">
              <w:rPr>
                <w:rFonts w:cs="Arial"/>
              </w:rPr>
              <w:t>№ 74-ФЗот 03.06.2006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0DE878E9" w14:textId="77777777" w:rsidR="008E50AF" w:rsidRPr="00FC2197" w:rsidRDefault="008E50AF" w:rsidP="004D4CE4">
            <w:pPr>
              <w:pStyle w:val="ac"/>
              <w:jc w:val="left"/>
            </w:pPr>
            <w:r w:rsidRPr="00FC2197">
              <w:rPr>
                <w:rFonts w:cs="Arial"/>
              </w:rPr>
              <w:t>Водный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A733FB6" w14:textId="1D4FF79D" w:rsidR="008E50AF" w:rsidRPr="00FC2197" w:rsidRDefault="0003129E" w:rsidP="00C2732E">
            <w:pPr>
              <w:pStyle w:val="ac"/>
              <w:jc w:val="center"/>
            </w:pPr>
            <w:r w:rsidRPr="00FC2197">
              <w:t>1</w:t>
            </w:r>
          </w:p>
        </w:tc>
      </w:tr>
      <w:tr w:rsidR="00961F4C" w:rsidRPr="00FC2197" w14:paraId="20F747BB" w14:textId="77777777" w:rsidTr="00C2732E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894E038" w14:textId="77777777" w:rsidR="008E50AF" w:rsidRPr="00FC2197" w:rsidRDefault="008E50AF" w:rsidP="004D4CE4">
            <w:pPr>
              <w:pStyle w:val="ac"/>
              <w:jc w:val="left"/>
            </w:pPr>
            <w:r w:rsidRPr="00FC2197">
              <w:t>№ 200-ФЗ от 04.12.2006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26A9C28" w14:textId="77777777" w:rsidR="008E50AF" w:rsidRPr="00FC2197" w:rsidRDefault="008E50AF" w:rsidP="004D4CE4">
            <w:pPr>
              <w:pStyle w:val="ac"/>
              <w:jc w:val="left"/>
            </w:pPr>
            <w:r w:rsidRPr="00FC2197">
              <w:rPr>
                <w:rFonts w:cs="Arial"/>
              </w:rPr>
              <w:t>Лесной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EF5A63D" w14:textId="30F4D2A3" w:rsidR="008E50AF" w:rsidRPr="00FC2197" w:rsidRDefault="0003129E" w:rsidP="00C2732E">
            <w:pPr>
              <w:pStyle w:val="ac"/>
              <w:jc w:val="center"/>
            </w:pPr>
            <w:r w:rsidRPr="00FC2197">
              <w:t>1</w:t>
            </w:r>
          </w:p>
        </w:tc>
      </w:tr>
      <w:tr w:rsidR="00961F4C" w:rsidRPr="00FC2197" w14:paraId="0FFD66BE" w14:textId="77777777" w:rsidTr="00C2732E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4987950B" w14:textId="77777777" w:rsidR="008E50AF" w:rsidRPr="00FC2197" w:rsidRDefault="008E50AF" w:rsidP="004D4CE4">
            <w:pPr>
              <w:pStyle w:val="ac"/>
              <w:jc w:val="left"/>
            </w:pPr>
            <w:r w:rsidRPr="00FC2197">
              <w:t>№ 190-ФЗ от 29.12.2004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716DA51A" w14:textId="77777777" w:rsidR="008E50AF" w:rsidRPr="00FC2197" w:rsidRDefault="008E50AF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Градостроительный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663DC0C" w14:textId="5DBCD3E0" w:rsidR="008E50AF" w:rsidRPr="00FC2197" w:rsidRDefault="0003129E" w:rsidP="00C2732E">
            <w:pPr>
              <w:pStyle w:val="ac"/>
              <w:jc w:val="center"/>
            </w:pPr>
            <w:r w:rsidRPr="00FC2197">
              <w:t>1</w:t>
            </w:r>
          </w:p>
        </w:tc>
      </w:tr>
      <w:tr w:rsidR="00961F4C" w:rsidRPr="00FC2197" w14:paraId="4E9EE0CE" w14:textId="77777777" w:rsidTr="00C2732E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DD65B81" w14:textId="24294E11" w:rsidR="00F35C00" w:rsidRPr="00FC2197" w:rsidRDefault="00F35C00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Постановление Правительства РФ от 12.05.2017 г. №564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03815289" w14:textId="5FA497BF" w:rsidR="00F35C00" w:rsidRPr="00FC2197" w:rsidRDefault="00F35C00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Об утверждении положения о составе и содержании проектов планировки терр</w:t>
            </w:r>
            <w:r w:rsidRPr="00FC2197">
              <w:rPr>
                <w:rFonts w:cs="Arial"/>
              </w:rPr>
              <w:t>и</w:t>
            </w:r>
            <w:r w:rsidRPr="00FC2197">
              <w:rPr>
                <w:rFonts w:cs="Arial"/>
              </w:rPr>
              <w:t>тории, предусматривающих размещение одного или нескольких линейных объектов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348101D" w14:textId="485E75B8" w:rsidR="00F35C00" w:rsidRPr="00FC2197" w:rsidRDefault="00F35C00" w:rsidP="00C2732E">
            <w:pPr>
              <w:pStyle w:val="ac"/>
              <w:jc w:val="center"/>
              <w:rPr>
                <w:rFonts w:cs="Arial"/>
              </w:rPr>
            </w:pPr>
            <w:r w:rsidRPr="00FC2197">
              <w:rPr>
                <w:rFonts w:cs="Arial"/>
              </w:rPr>
              <w:t>1</w:t>
            </w:r>
          </w:p>
        </w:tc>
      </w:tr>
      <w:tr w:rsidR="00576502" w:rsidRPr="00FC2197" w14:paraId="62971E03" w14:textId="77777777" w:rsidTr="00C2732E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25DE99DD" w14:textId="278D5A5A" w:rsidR="00AA447E" w:rsidRPr="00FC2197" w:rsidRDefault="00AA447E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СН 467-74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7C16CE7" w14:textId="74CFE5C4" w:rsidR="00AA447E" w:rsidRPr="00FC2197" w:rsidRDefault="00AA447E" w:rsidP="004D4CE4">
            <w:pPr>
              <w:pStyle w:val="ac"/>
              <w:jc w:val="left"/>
              <w:rPr>
                <w:rFonts w:cs="Arial"/>
              </w:rPr>
            </w:pPr>
            <w:r w:rsidRPr="00FC2197">
              <w:rPr>
                <w:rFonts w:cs="Arial"/>
              </w:rPr>
              <w:t>Нормы отвода земель для автомобильных дорог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27BCDE9" w14:textId="66AE7D72" w:rsidR="00AA447E" w:rsidRPr="00FC2197" w:rsidRDefault="00AA447E" w:rsidP="00C2732E">
            <w:pPr>
              <w:pStyle w:val="ac"/>
              <w:jc w:val="center"/>
              <w:rPr>
                <w:rFonts w:cs="Arial"/>
              </w:rPr>
            </w:pPr>
            <w:r w:rsidRPr="00FC2197">
              <w:rPr>
                <w:rFonts w:cs="Arial"/>
              </w:rPr>
              <w:t>3</w:t>
            </w:r>
          </w:p>
        </w:tc>
      </w:tr>
    </w:tbl>
    <w:p w14:paraId="298AF442" w14:textId="77777777" w:rsidR="008B18EA" w:rsidRPr="00FC2197" w:rsidRDefault="008B18EA" w:rsidP="00F84947">
      <w:pPr>
        <w:rPr>
          <w:color w:val="FF0000"/>
        </w:rPr>
      </w:pPr>
    </w:p>
    <w:p w14:paraId="47251903" w14:textId="77777777" w:rsidR="002A2996" w:rsidRPr="00FC2197" w:rsidRDefault="002A2996" w:rsidP="00F84947">
      <w:pPr>
        <w:rPr>
          <w:color w:val="FF0000"/>
        </w:rPr>
        <w:sectPr w:rsidR="002A2996" w:rsidRPr="00FC2197" w:rsidSect="003D660A">
          <w:headerReference w:type="default" r:id="rId30"/>
          <w:footerReference w:type="default" r:id="rId31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52C95D8B" w14:textId="5150B1A2" w:rsidR="008B18EA" w:rsidRPr="00FC2197" w:rsidRDefault="00612614" w:rsidP="00F84947">
      <w:pPr>
        <w:rPr>
          <w:color w:val="FF0000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BB8333" wp14:editId="50C21C36">
                <wp:simplePos x="0" y="0"/>
                <wp:positionH relativeFrom="column">
                  <wp:posOffset>-245583</wp:posOffset>
                </wp:positionH>
                <wp:positionV relativeFrom="paragraph">
                  <wp:posOffset>4949825</wp:posOffset>
                </wp:positionV>
                <wp:extent cx="2495550" cy="235585"/>
                <wp:effectExtent l="0" t="0" r="0" b="0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034003B2" w14:textId="77777777" w:rsidTr="0087137E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2A47C78D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EBF3A27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29269A0D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3" w:type="dxa"/>
                                  <w:vAlign w:val="center"/>
                                </w:tcPr>
                                <w:p w14:paraId="48F09AD2" w14:textId="77777777" w:rsidR="00612614" w:rsidRPr="00CC7097" w:rsidRDefault="00612614" w:rsidP="00A7104C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spacing w:val="-2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517049AC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5BC72E17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31.03.20</w:t>
                                  </w:r>
                                </w:p>
                              </w:tc>
                            </w:tr>
                          </w:tbl>
                          <w:p w14:paraId="49DA8740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2" o:spid="_x0000_s1035" style="position:absolute;left:0;text-align:left;margin-left:-19.35pt;margin-top:389.75pt;width:196.5pt;height:18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034003B2" w14:textId="77777777" w:rsidTr="0087137E">
                        <w:tc>
                          <w:tcPr>
                            <w:tcW w:w="534" w:type="dxa"/>
                            <w:hideMark/>
                          </w:tcPr>
                          <w:p w14:paraId="2A47C78D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С01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1EBF3A27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29269A0D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23" w:type="dxa"/>
                            <w:vAlign w:val="center"/>
                          </w:tcPr>
                          <w:p w14:paraId="48F09AD2" w14:textId="77777777" w:rsidR="00612614" w:rsidRPr="00CC7097" w:rsidRDefault="00612614" w:rsidP="00A7104C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spacing w:val="-2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14:paraId="517049AC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5BC72E17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31.03.20</w:t>
                            </w:r>
                          </w:p>
                        </w:tc>
                      </w:tr>
                    </w:tbl>
                    <w:p w14:paraId="49DA8740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63C568A0" w14:textId="77777777" w:rsidR="00B25741" w:rsidRPr="00FC2197" w:rsidRDefault="00AC2570" w:rsidP="00B25741">
      <w:pPr>
        <w:pStyle w:val="14"/>
      </w:pPr>
      <w:bookmarkStart w:id="13" w:name="_Toc404092818"/>
      <w:bookmarkStart w:id="14" w:name="_Toc482285038"/>
      <w:bookmarkStart w:id="15" w:name="_Toc482777768"/>
      <w:bookmarkStart w:id="16" w:name="_Toc484086837"/>
      <w:bookmarkStart w:id="17" w:name="_Toc508712310"/>
      <w:bookmarkStart w:id="18" w:name="_Toc508712341"/>
      <w:bookmarkStart w:id="19" w:name="_Toc508712931"/>
      <w:bookmarkStart w:id="20" w:name="_Toc508713217"/>
      <w:bookmarkStart w:id="21" w:name="_Toc508713926"/>
      <w:bookmarkStart w:id="22" w:name="_Toc527459288"/>
      <w:bookmarkStart w:id="23" w:name="_Toc527459579"/>
      <w:bookmarkStart w:id="24" w:name="_Toc527467556"/>
      <w:bookmarkStart w:id="25" w:name="_Toc14708554"/>
      <w:bookmarkStart w:id="26" w:name="_Toc35267990"/>
      <w:r w:rsidRPr="00FC2197">
        <w:lastRenderedPageBreak/>
        <w:t>Т</w:t>
      </w:r>
      <w:r w:rsidR="00B25741" w:rsidRPr="00FC2197">
        <w:t>аблица регистрации изменений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9923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76502" w:rsidRPr="00FC2197" w14:paraId="63C568A2" w14:textId="77777777" w:rsidTr="00AC2570">
        <w:trPr>
          <w:trHeight w:hRule="exact" w:val="567"/>
          <w:jc w:val="center"/>
        </w:trPr>
        <w:tc>
          <w:tcPr>
            <w:tcW w:w="9923" w:type="dxa"/>
            <w:gridSpan w:val="9"/>
            <w:shd w:val="clear" w:color="auto" w:fill="auto"/>
            <w:vAlign w:val="center"/>
          </w:tcPr>
          <w:p w14:paraId="63C568A1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Таблица регистрации изменений</w:t>
            </w:r>
          </w:p>
        </w:tc>
      </w:tr>
      <w:tr w:rsidR="00576502" w:rsidRPr="00FC2197" w14:paraId="63C568A9" w14:textId="77777777" w:rsidTr="00AC2570">
        <w:trPr>
          <w:cantSplit/>
          <w:trHeight w:hRule="exact" w:val="454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3C568A3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Изм.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63C568A4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Номера листов</w:t>
            </w:r>
            <w:r w:rsidR="001D6916" w:rsidRPr="00FC2197">
              <w:rPr>
                <w:sz w:val="20"/>
                <w:szCs w:val="20"/>
              </w:rPr>
              <w:t xml:space="preserve"> (страниц</w:t>
            </w:r>
            <w:r w:rsidRPr="00FC219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5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Всего листов (страниц) в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6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Номер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7" w14:textId="0A266D58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Подп.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8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Дата</w:t>
            </w:r>
          </w:p>
        </w:tc>
      </w:tr>
      <w:tr w:rsidR="00576502" w:rsidRPr="00FC2197" w14:paraId="63C568B3" w14:textId="77777777" w:rsidTr="00AC2570">
        <w:trPr>
          <w:cantSplit/>
          <w:trHeight w:hRule="exact" w:val="567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3C568AA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B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C2197">
              <w:rPr>
                <w:sz w:val="20"/>
                <w:szCs w:val="20"/>
              </w:rPr>
              <w:t>изме-ненных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C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gramStart"/>
            <w:r w:rsidRPr="00FC2197">
              <w:rPr>
                <w:sz w:val="20"/>
                <w:szCs w:val="20"/>
              </w:rPr>
              <w:t>заме-</w:t>
            </w:r>
            <w:proofErr w:type="spellStart"/>
            <w:r w:rsidRPr="00FC2197">
              <w:rPr>
                <w:sz w:val="20"/>
                <w:szCs w:val="20"/>
              </w:rPr>
              <w:t>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D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FC2197">
              <w:rPr>
                <w:sz w:val="20"/>
                <w:szCs w:val="20"/>
              </w:rPr>
              <w:t>новых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E" w14:textId="77777777" w:rsidR="00B25741" w:rsidRPr="00FC2197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C2197">
              <w:rPr>
                <w:sz w:val="20"/>
                <w:szCs w:val="20"/>
              </w:rPr>
              <w:t>аннули-рованных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F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0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1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2" w14:textId="77777777" w:rsidR="00B25741" w:rsidRPr="00FC2197" w:rsidRDefault="00B25741" w:rsidP="00AC2570">
            <w:pPr>
              <w:pStyle w:val="ac"/>
              <w:jc w:val="center"/>
            </w:pPr>
          </w:p>
        </w:tc>
      </w:tr>
      <w:tr w:rsidR="001957F0" w:rsidRPr="00FC2197" w14:paraId="63C568BD" w14:textId="77777777" w:rsidTr="00AC2570">
        <w:trPr>
          <w:trHeight w:hRule="exact" w:val="454"/>
          <w:jc w:val="center"/>
        </w:trPr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4" w14:textId="6E4D97DF" w:rsidR="001957F0" w:rsidRPr="00FC2197" w:rsidRDefault="001957F0" w:rsidP="00AC2570">
            <w:pPr>
              <w:pStyle w:val="ac"/>
              <w:jc w:val="center"/>
            </w:pPr>
            <w:r w:rsidRPr="00FC2197">
              <w:t>1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5" w14:textId="31C829AB" w:rsidR="001957F0" w:rsidRPr="00FC2197" w:rsidRDefault="001957F0" w:rsidP="00AC2570">
            <w:pPr>
              <w:pStyle w:val="ac"/>
              <w:jc w:val="center"/>
            </w:pPr>
            <w:r w:rsidRPr="00FC2197">
              <w:t>-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6" w14:textId="57078019" w:rsidR="001957F0" w:rsidRPr="00FC2197" w:rsidRDefault="001957F0" w:rsidP="00612614">
            <w:pPr>
              <w:pStyle w:val="ac"/>
              <w:jc w:val="center"/>
            </w:pPr>
            <w:r w:rsidRPr="00FC2197">
              <w:t xml:space="preserve">1, 8, </w:t>
            </w:r>
            <w:r w:rsidR="00612614" w:rsidRPr="00FC2197">
              <w:t>20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7" w14:textId="1F2D7075" w:rsidR="001957F0" w:rsidRPr="00FC2197" w:rsidRDefault="001957F0" w:rsidP="00AC2570">
            <w:pPr>
              <w:pStyle w:val="ac"/>
              <w:jc w:val="center"/>
            </w:pPr>
            <w:r w:rsidRPr="00FC2197">
              <w:t>-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8" w14:textId="2D400934" w:rsidR="001957F0" w:rsidRPr="00FC2197" w:rsidRDefault="001957F0" w:rsidP="00AC2570">
            <w:pPr>
              <w:pStyle w:val="ac"/>
              <w:jc w:val="center"/>
            </w:pPr>
            <w:r w:rsidRPr="00FC2197">
              <w:t>-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9" w14:textId="318425EB" w:rsidR="001957F0" w:rsidRPr="00FC2197" w:rsidRDefault="001957F0" w:rsidP="00AC2570">
            <w:pPr>
              <w:pStyle w:val="ac"/>
              <w:jc w:val="center"/>
            </w:pPr>
            <w:r w:rsidRPr="00FC2197">
              <w:t>20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A" w14:textId="66210DB3" w:rsidR="001957F0" w:rsidRPr="00FC2197" w:rsidRDefault="001957F0" w:rsidP="00AC2570">
            <w:pPr>
              <w:pStyle w:val="ac"/>
              <w:jc w:val="center"/>
            </w:pPr>
            <w:r w:rsidRPr="00FC2197">
              <w:t>9579-20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B" w14:textId="75684592" w:rsidR="001957F0" w:rsidRPr="00FC2197" w:rsidRDefault="001957F0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C" w14:textId="42A8D7E6" w:rsidR="001957F0" w:rsidRPr="00FC2197" w:rsidRDefault="001957F0" w:rsidP="00AC2570">
            <w:pPr>
              <w:pStyle w:val="ac"/>
              <w:jc w:val="center"/>
            </w:pPr>
            <w:r w:rsidRPr="00FC2197">
              <w:t>04.09.20</w:t>
            </w:r>
          </w:p>
        </w:tc>
      </w:tr>
      <w:tr w:rsidR="00576502" w:rsidRPr="00FC2197" w14:paraId="63C568C7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BE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BF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0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1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2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3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4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5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6" w14:textId="77777777" w:rsidR="00B25741" w:rsidRPr="00FC2197" w:rsidRDefault="00B25741" w:rsidP="00AC2570">
            <w:pPr>
              <w:pStyle w:val="ac"/>
              <w:jc w:val="center"/>
            </w:pPr>
          </w:p>
        </w:tc>
      </w:tr>
      <w:tr w:rsidR="00576502" w:rsidRPr="00FC2197" w14:paraId="63C568D1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C8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9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A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B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C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D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E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F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0" w14:textId="77777777" w:rsidR="00B25741" w:rsidRPr="00FC2197" w:rsidRDefault="00B25741" w:rsidP="00AC2570">
            <w:pPr>
              <w:pStyle w:val="ac"/>
              <w:jc w:val="center"/>
            </w:pPr>
          </w:p>
        </w:tc>
      </w:tr>
      <w:tr w:rsidR="00B25741" w:rsidRPr="00FC2197" w14:paraId="63C568DB" w14:textId="77777777" w:rsidTr="00AC2570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D2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3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4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5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6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7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8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9" w14:textId="77777777" w:rsidR="00B25741" w:rsidRPr="00FC2197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A" w14:textId="77777777" w:rsidR="00B25741" w:rsidRPr="00FC2197" w:rsidRDefault="00B25741" w:rsidP="00AC2570">
            <w:pPr>
              <w:pStyle w:val="ac"/>
              <w:jc w:val="center"/>
            </w:pPr>
          </w:p>
        </w:tc>
      </w:tr>
    </w:tbl>
    <w:p w14:paraId="63C568DC" w14:textId="77777777" w:rsidR="00B25741" w:rsidRPr="00FC2197" w:rsidRDefault="00B25741" w:rsidP="00B25741"/>
    <w:p w14:paraId="63C568DD" w14:textId="77777777" w:rsidR="00B25741" w:rsidRPr="00FC2197" w:rsidRDefault="00B25741" w:rsidP="00B25741"/>
    <w:p w14:paraId="63C568DE" w14:textId="39EFADB7" w:rsidR="00B25741" w:rsidRPr="00961F4C" w:rsidRDefault="00612614" w:rsidP="00F84947">
      <w:pPr>
        <w:rPr>
          <w:lang w:val="en-US"/>
        </w:rPr>
      </w:pPr>
      <w:r w:rsidRPr="00FC219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E5BF97" wp14:editId="3AE81B33">
                <wp:simplePos x="0" y="0"/>
                <wp:positionH relativeFrom="column">
                  <wp:posOffset>-244948</wp:posOffset>
                </wp:positionH>
                <wp:positionV relativeFrom="paragraph">
                  <wp:posOffset>6243320</wp:posOffset>
                </wp:positionV>
                <wp:extent cx="2495550" cy="235585"/>
                <wp:effectExtent l="0" t="0" r="0" b="0"/>
                <wp:wrapNone/>
                <wp:docPr id="224" name="Прямоугольник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5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a"/>
                              <w:tblW w:w="36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"/>
                              <w:gridCol w:w="571"/>
                              <w:gridCol w:w="523"/>
                              <w:gridCol w:w="890"/>
                              <w:gridCol w:w="567"/>
                            </w:tblGrid>
                            <w:tr w:rsidR="00612614" w14:paraId="60E20697" w14:textId="77777777" w:rsidTr="00612614">
                              <w:tc>
                                <w:tcPr>
                                  <w:tcW w:w="534" w:type="dxa"/>
                                  <w:hideMark/>
                                </w:tcPr>
                                <w:p w14:paraId="332C0B5F" w14:textId="77777777" w:rsidR="00612614" w:rsidRPr="00CC7097" w:rsidRDefault="00612614" w:rsidP="00C632B3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С02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hideMark/>
                                </w:tcPr>
                                <w:p w14:paraId="3BBCF834" w14:textId="77777777" w:rsidR="00612614" w:rsidRPr="00CC7097" w:rsidRDefault="00612614">
                                  <w:pPr>
                                    <w:ind w:firstLine="0"/>
                                    <w:jc w:val="center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 w:rsidRPr="00CC7097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71" w:type="dxa"/>
                                  <w:hideMark/>
                                </w:tcPr>
                                <w:p w14:paraId="5B8AC1AC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  <w:r w:rsidRPr="00CC7097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Зам.</w:t>
                                  </w:r>
                                </w:p>
                              </w:tc>
                              <w:tc>
                                <w:tcPr>
                                  <w:tcW w:w="523" w:type="dxa"/>
                                  <w:hideMark/>
                                </w:tcPr>
                                <w:p w14:paraId="7534DB11" w14:textId="77777777" w:rsidR="00612614" w:rsidRPr="00612614" w:rsidRDefault="00612614" w:rsidP="00612614">
                                  <w:pPr>
                                    <w:ind w:left="-113" w:right="-113" w:firstLine="0"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612614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>9579-20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14:paraId="07C5177C" w14:textId="77777777" w:rsidR="00612614" w:rsidRPr="00CC7097" w:rsidRDefault="00612614">
                                  <w:pPr>
                                    <w:ind w:firstLine="0"/>
                                    <w:jc w:val="left"/>
                                    <w:rPr>
                                      <w:rFonts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  <w:hideMark/>
                                </w:tcPr>
                                <w:p w14:paraId="2F22B0B6" w14:textId="77777777" w:rsidR="00612614" w:rsidRPr="00CC7097" w:rsidRDefault="00612614" w:rsidP="00CC4495">
                                  <w:pPr>
                                    <w:ind w:left="-250" w:right="-250" w:firstLine="0"/>
                                    <w:jc w:val="center"/>
                                    <w:rPr>
                                      <w:rFonts w:cs="Arial"/>
                                      <w:spacing w:val="-18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pacing w:val="-18"/>
                                      <w:sz w:val="16"/>
                                      <w:szCs w:val="16"/>
                                    </w:rPr>
                                    <w:t>04.09.20</w:t>
                                  </w:r>
                                </w:p>
                              </w:tc>
                            </w:tr>
                          </w:tbl>
                          <w:p w14:paraId="5A23ABD7" w14:textId="77777777" w:rsidR="00612614" w:rsidRDefault="00612614" w:rsidP="00612614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4" o:spid="_x0000_s1036" style="position:absolute;left:0;text-align:left;margin-left:-19.3pt;margin-top:491.6pt;width:196.5pt;height:1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" filled="f" stroked="f">
                <v:textbox>
                  <w:txbxContent>
                    <w:tbl>
                      <w:tblPr>
                        <w:tblStyle w:val="afa"/>
                        <w:tblW w:w="36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"/>
                        <w:gridCol w:w="571"/>
                        <w:gridCol w:w="523"/>
                        <w:gridCol w:w="890"/>
                        <w:gridCol w:w="567"/>
                      </w:tblGrid>
                      <w:tr w:rsidR="00612614" w14:paraId="60E20697" w14:textId="77777777" w:rsidTr="00612614">
                        <w:tc>
                          <w:tcPr>
                            <w:tcW w:w="534" w:type="dxa"/>
                            <w:hideMark/>
                          </w:tcPr>
                          <w:p w14:paraId="332C0B5F" w14:textId="77777777" w:rsidR="00612614" w:rsidRPr="00CC7097" w:rsidRDefault="00612614" w:rsidP="00C632B3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С02</w:t>
                            </w:r>
                          </w:p>
                        </w:tc>
                        <w:tc>
                          <w:tcPr>
                            <w:tcW w:w="567" w:type="dxa"/>
                            <w:hideMark/>
                          </w:tcPr>
                          <w:p w14:paraId="3BBCF834" w14:textId="77777777" w:rsidR="00612614" w:rsidRPr="00CC7097" w:rsidRDefault="00612614">
                            <w:pPr>
                              <w:ind w:firstLine="0"/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CC7097"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71" w:type="dxa"/>
                            <w:hideMark/>
                          </w:tcPr>
                          <w:p w14:paraId="5B8AC1AC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CC7097">
                              <w:rPr>
                                <w:rFonts w:cs="Arial"/>
                                <w:color w:val="000000" w:themeColor="text1"/>
                                <w:sz w:val="16"/>
                                <w:szCs w:val="16"/>
                              </w:rPr>
                              <w:t>Зам.</w:t>
                            </w:r>
                          </w:p>
                        </w:tc>
                        <w:tc>
                          <w:tcPr>
                            <w:tcW w:w="523" w:type="dxa"/>
                            <w:hideMark/>
                          </w:tcPr>
                          <w:p w14:paraId="7534DB11" w14:textId="77777777" w:rsidR="00612614" w:rsidRPr="00612614" w:rsidRDefault="00612614" w:rsidP="00612614">
                            <w:pPr>
                              <w:ind w:left="-113" w:right="-113" w:firstLine="0"/>
                              <w:jc w:val="center"/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612614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>9579-20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14:paraId="07C5177C" w14:textId="77777777" w:rsidR="00612614" w:rsidRPr="00CC7097" w:rsidRDefault="00612614">
                            <w:pPr>
                              <w:ind w:firstLine="0"/>
                              <w:jc w:val="left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  <w:hideMark/>
                          </w:tcPr>
                          <w:p w14:paraId="2F22B0B6" w14:textId="77777777" w:rsidR="00612614" w:rsidRPr="00CC7097" w:rsidRDefault="00612614" w:rsidP="00CC4495">
                            <w:pPr>
                              <w:ind w:left="-250" w:right="-250" w:firstLine="0"/>
                              <w:jc w:val="center"/>
                              <w:rPr>
                                <w:rFonts w:cs="Arial"/>
                                <w:spacing w:val="-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pacing w:val="-18"/>
                                <w:sz w:val="16"/>
                                <w:szCs w:val="16"/>
                              </w:rPr>
                              <w:t>04.09.20</w:t>
                            </w:r>
                          </w:p>
                        </w:tc>
                      </w:tr>
                    </w:tbl>
                    <w:p w14:paraId="5A23ABD7" w14:textId="77777777" w:rsidR="00612614" w:rsidRDefault="00612614" w:rsidP="00612614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sectPr w:rsidR="00B25741" w:rsidRPr="00961F4C" w:rsidSect="003C57D7">
      <w:headerReference w:type="default" r:id="rId32"/>
      <w:footerReference w:type="default" r:id="rId33"/>
      <w:type w:val="continuous"/>
      <w:pgSz w:w="11906" w:h="16838"/>
      <w:pgMar w:top="1134" w:right="851" w:bottom="1985" w:left="1701" w:header="284" w:footer="284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66F02" w14:textId="77777777" w:rsidR="002327DF" w:rsidRDefault="002327DF" w:rsidP="003F4592">
      <w:r>
        <w:separator/>
      </w:r>
    </w:p>
  </w:endnote>
  <w:endnote w:type="continuationSeparator" w:id="0">
    <w:p w14:paraId="7DF6E834" w14:textId="77777777" w:rsidR="002327DF" w:rsidRDefault="002327DF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20005060300000200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8F5" w14:textId="77777777" w:rsidR="00604DB6" w:rsidRPr="004E7E91" w:rsidRDefault="00604DB6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FC2197">
      <w:rPr>
        <w:noProof/>
        <w:szCs w:val="20"/>
      </w:rPr>
      <w:t>1750619_0973D-01-790000-PPT4-RU-revC02.docx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604DB6" w:rsidRPr="003F379C" w14:paraId="2699661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26490D1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B88D9F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C1FB18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6EB449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1AB42570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C0CEA78" w14:textId="77777777" w:rsidR="00604DB6" w:rsidRPr="003A4CA2" w:rsidRDefault="00604DB6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68BBA95" w14:textId="77777777" w:rsidR="00604DB6" w:rsidRPr="00CA3B43" w:rsidRDefault="00604DB6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1981E0CA" w14:textId="77777777" w:rsidR="00604DB6" w:rsidRPr="003F379C" w:rsidRDefault="00604DB6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604DB6" w:rsidRPr="003F379C" w14:paraId="512DB83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5EF8AB3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1A8F442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9AF4BCA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4FB469F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06D10B1F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CA45112" w14:textId="77777777" w:rsidR="00604DB6" w:rsidRPr="003A4CA2" w:rsidRDefault="00604DB6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6C6EAD7" w14:textId="77777777" w:rsidR="00604DB6" w:rsidRPr="003F379C" w:rsidRDefault="00604DB6" w:rsidP="004E7E91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782C28FF" w14:textId="77777777" w:rsidR="00604DB6" w:rsidRPr="003F379C" w:rsidRDefault="00604DB6" w:rsidP="004E7E91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25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FC2197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t>23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604DB6" w:rsidRPr="003F379C" w14:paraId="765C17D1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2021B3B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05DB982E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469C5D8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8D7E4F4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0D775DA7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375090A2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28C95CD6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4FFB4A3E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</w:tr>
  </w:tbl>
  <w:p w14:paraId="460AB153" w14:textId="77777777" w:rsidR="00604DB6" w:rsidRPr="004E7E91" w:rsidRDefault="00604DB6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4352" behindDoc="1" locked="0" layoutInCell="1" allowOverlap="1" wp14:anchorId="2341957F" wp14:editId="2610E289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32" name="Группа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35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6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7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5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6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2" o:spid="_x0000_s1026" style="position:absolute;margin-left:70.9pt;margin-top:770.55pt;width:496.1pt;height:42.5pt;z-index:-251632128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IgJecBtBAAAYS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VAZsMAAADbAAAADwAAAGRycy9kb3ducmV2LnhtbESPwWrDMBBE74X8g9hCb7WcGExxooRi&#10;YggESuv4AzbW1jaVVsZSYvfvq0Khx2Fm3jC7w2KNuNPkB8cK1kkKgrh1euBOQXOpnl9A+ICs0Tgm&#10;Bd/k4bBfPeyw0G7mD7rXoRMRwr5ABX0IYyGlb3uy6BM3Ekfv000WQ5RTJ/WEc4RbIzdpmkuLA8eF&#10;Hkcqe2q/6ptVML/X1fJ2dto2rswHk6+v2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1QGbDAAAA2wAAAA8AAAAAAAAAAAAA&#10;AAAAoQIAAGRycy9kb3ducmV2LnhtbFBLBQYAAAAABAAEAPkAAACRAwAAAAA=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zHW8QAAADbAAAADwAAAGRycy9kb3ducmV2LnhtbESPX2vCQBDE3wv9DscWfKsXW7AaPaUt&#10;FATrg39AH9fcmgRzeyG3mvjte0LBx2FmfsNM552r1JWaUHo2MOgnoIgzb0vODey2P68jUEGQLVae&#10;ycCNAsxnz09TTK1veU3XjeQqQjikaKAQqVOtQ1aQw9D3NXH0Tr5xKFE2ubYNthHuKv2WJEPtsOS4&#10;UGBN3wVl583FGQj2xsf96Hfffu0OZyk/VtItx8b0XrrPCSihTh7h//bCGngfwv1L/A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MdbxAAAANsAAAAPAAAAAAAAAAAA&#10;AAAAAKECAABkcnMvZG93bnJldi54bWxQSwUGAAAAAAQABAD5AAAAkgMAAAAA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iwMQAAADbAAAADwAAAGRycy9kb3ducmV2LnhtbESPX2vCQBDE34V+h2MLfdOLFapGT2kL&#10;QqH2wT+gj2tuTYK5vZDbmvjte0LBx2FmfsPMl52r1JWaUHo2MBwkoIgzb0vODex3q/4EVBBki5Vn&#10;MnCjAMvFU2+OqfUtb+i6lVxFCIcUDRQidap1yApyGAa+Jo7e2TcOJcom17bBNsJdpV+T5E07LDku&#10;FFjTZ0HZZfvrDAR749Nhsj60H/vjRcrxj3TfU2Nenrv3GSihTh7h//aXNTAaw/1L/A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4GLAxAAAANsAAAAPAAAAAAAAAAAA&#10;AAAAAKECAABkcnMvZG93bnJldi54bWxQSwUGAAAAAAQABAD5AAAAkgMAAAAA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/2ssEAAADb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jo1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f/aywQAAANsAAAAPAAAAAAAAAAAAAAAA&#10;AKECAABkcnMvZG93bnJldi54bWxQSwUGAAAAAAQABAD5AAAAjw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NTKcQAAADbAAAADwAAAGRycy9kb3ducmV2LnhtbESPQWvCQBSE70L/w/KE3nRjC1Wjq7SF&#10;glB7qBX0+Mw+k2D2bcg+Tfz3bkHwOMzMN8x82blKXagJpWcDo2ECijjztuTcwPbvazABFQTZYuWZ&#10;DFwpwHLx1Jtjan3Lv3TZSK4ihEOKBgqROtU6ZAU5DENfE0fv6BuHEmWTa9tgG+Gu0i9J8qYdlhwX&#10;Cqzps6DstDk7A8Fe+bCbrHftx3Z/knL8I9331Jjnfvc+AyXUySN8b6+sgdcp/H+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1MpxAAAANsAAAAPAAAAAAAAAAAA&#10;AAAAAKECAABkcnMvZG93bnJldi54bWxQSwUGAAAAAAQABAD5AAAAkgMAAAAA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+JycEAAADbAAAADwAAAGRycy9kb3ducmV2LnhtbERPTWvCQBC9C/0PyxR6001FrMZspBWE&#10;QttDraDHMTtNgtnZkJ2a+O/dQ8Hj431n68E16kJdqD0beJ4koIgLb2suDex/tuMFqCDIFhvPZOBK&#10;Adb5wyjD1Pqev+myk1LFEA4pGqhE2lTrUFTkMEx8Sxy5X985lAi7UtsO+xjuGj1Nkrl2WHNsqLCl&#10;TUXFeffnDAR75dNh8Xno3/bHs9QvXzJ8LI15ehxeV6CEBrmL/93v1sAsro9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4nJwQAAANsAAAAPAAAAAAAAAAAAAAAA&#10;AKECAABkcnMvZG93bnJldi54bWxQSwUGAAAAAAQABAD5AAAAjw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MsUsQAAADbAAAADwAAAGRycy9kb3ducmV2LnhtbESPX2vCQBDE3wt+h2MF3+rFIq1GT7GC&#10;UGj74B/QxzW3JsHcXshtTfz2vULBx2FmfsPMl52r1I2aUHo2MBomoIgzb0vODRz2m+cJqCDIFivP&#10;ZOBOAZaL3tMcU+tb3tJtJ7mKEA4pGihE6lTrkBXkMAx9TRy9i28cSpRNrm2DbYS7Sr8kyat2WHJc&#10;KLCmdUHZdffjDAR75/Nx8nVs3w+nq5Rv39J9To0Z9LvVDJRQJ4/wf/vDGhi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QyxSxAAAANsAAAAPAAAAAAAAAAAA&#10;AAAAAKECAABkcnMvZG93bnJldi54bWxQSwUGAAAAAAQABAD5AAAAkg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yJcQAAADbAAAADwAAAGRycy9kb3ducmV2LnhtbESPQWvCQBSE74X+h+UVequbSmltdBUV&#10;BKH2YBTs8Zl9TYLZtyH7NPHfu4WCx2FmvmEms97V6kJtqDwbeB0koIhzbysuDOx3q5cRqCDIFmvP&#10;ZOBKAWbTx4cJptZ3vKVLJoWKEA4pGihFmlTrkJfkMAx8Qxy9X986lCjbQtsWuwh3tR4mybt2WHFc&#10;KLGhZUn5KTs7A8Fe+XgYbQ7dYv9zkurjW/qvT2Oen/r5GJRQL/fwf3ttDbwN4e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kbIlxAAAANs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MzG8IAAADbAAAADwAAAGRycy9kb3ducmV2LnhtbESP3YrCMBSE74V9h3AW9k5TfyjSNcoi&#10;KywIotUHONsc22JyUppo69sbQfBymJlvmMWqt0bcqPW1YwXjUQKCuHC65lLB6bgZzkH4gKzROCYF&#10;d/KwWn4MFphp1/GBbnkoRYSwz1BBFUKTSemLiiz6kWuIo3d2rcUQZVtK3WIX4dbISZKk0mLNcaHC&#10;htYVFZf8ahV0+3zT77ZO25Nbp7VJx//TX6PU12f/8w0iUB/e4Vf7TyuYTeH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MzG8IAAADb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604DB6" w:rsidRPr="003F379C" w14:paraId="5C816C8C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D61BFC6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A06D3CA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2F7C374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611EF29" w14:textId="56C012B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910F6AD" w14:textId="62930DA4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D4224B" w14:textId="77777777" w:rsidR="00604DB6" w:rsidRPr="003A4CA2" w:rsidRDefault="00604DB6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73449C0" w14:textId="77777777" w:rsidR="00604DB6" w:rsidRPr="00CA3B43" w:rsidRDefault="00604DB6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7BFE0E8F" w14:textId="77777777" w:rsidR="00604DB6" w:rsidRPr="003F379C" w:rsidRDefault="00604DB6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604DB6" w:rsidRPr="003F379C" w14:paraId="1074EA6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C2E2693" w14:textId="1717CD3E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18ACEF0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53198A5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AB9A20B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1E8A715D" w14:textId="0ADCE918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2BCFCE" w14:textId="237693FB" w:rsidR="00604DB6" w:rsidRPr="003A4CA2" w:rsidRDefault="00604DB6" w:rsidP="003476BB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BCFF590" w14:textId="77777777" w:rsidR="00604DB6" w:rsidRPr="003F379C" w:rsidRDefault="00604DB6" w:rsidP="009E3143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240C8C73" w14:textId="24858BD8" w:rsidR="00604DB6" w:rsidRPr="003F379C" w:rsidRDefault="00604DB6" w:rsidP="00920A7E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>
            <w:rPr>
              <w:noProof/>
              <w:sz w:val="22"/>
              <w:szCs w:val="20"/>
            </w:rPr>
            <w:t>20</w:t>
          </w:r>
        </w:p>
      </w:tc>
    </w:tr>
    <w:tr w:rsidR="00604DB6" w:rsidRPr="003F379C" w14:paraId="78EC818A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052187C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1882326D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5D5504B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3763F22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3476BB">
            <w:rPr>
              <w:rFonts w:cs="Arial"/>
              <w:noProof/>
              <w:sz w:val="16"/>
              <w:szCs w:val="16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1A60FF27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16294221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7DA9FFD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9388900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</w:tr>
  </w:tbl>
  <w:p w14:paraId="24328259" w14:textId="77777777" w:rsidR="00604DB6" w:rsidRPr="004E7E91" w:rsidRDefault="00604DB6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0496" behindDoc="1" locked="0" layoutInCell="1" allowOverlap="1" wp14:anchorId="40BF4382" wp14:editId="048DAE6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33" name="Группа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34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7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3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4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5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6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7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6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7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8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9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01" o:spid="_x0000_s1026" style="position:absolute;margin-left:70.9pt;margin-top:770.55pt;width:496.1pt;height:42.5pt;z-index:-25162598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9gfcQAAADcAAAADwAAAGRycy9kb3ducmV2LnhtbESPwWrDMBBE74X8g9hAb7XsFExxrIRg&#10;EggUSuvkAzbWxjaRVsZSYvfvq0Khx2Fm3jDldrZGPGj0vWMFWZKCIG6c7rlVcD4dXt5A+ICs0Tgm&#10;Bd/kYbtZPJVYaDfxFz3q0IoIYV+ggi6EoZDSNx1Z9IkbiKN3daPFEOXYSj3iFOHWyFWa5tJiz3Gh&#10;w4GqjppbfbcKps/6MH+8O23Prsp7k2eX171R6nk579YgAs3hP/zXPmoFebqC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2B9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dzmsYAAADc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E8eYX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nc5rGAAAA3AAAAA8AAAAAAAAA&#10;AAAAAAAAoQIAAGRycy9kb3ducmV2LnhtbFBLBQYAAAAABAAEAPkAAACUAwAAAAA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dksQAAADcAAAADwAAAGRycy9kb3ducmV2LnhtbESPwWrDMBBE74H+g9hCb7GctpjiRAnF&#10;1FAohMTxB2ytjW0qrYylxu7fR4VAjsPMvGE2u9kacaHR944VrJIUBHHjdM+tgvpULt9A+ICs0Tgm&#10;BX/kYbd9WGww127iI12q0IoIYZ+jgi6EIZfSNx1Z9IkbiKN3dqPFEOXYSj3iFOHWyOc0zaTFnuNC&#10;hwMVHTU/1a9VMB2qct5/OW1rV2S9yVbfLx9GqafH+X0NItAc7uFb+1MryNJX+D8Tj4D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l2S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AyLMUAAADcAAAADwAAAGRycy9kb3ducmV2LnhtbESPX2vCQBDE3wv9DscWfKsXC7UaPaUt&#10;FATrg39AH9fcmgRzeyG3mvjte0LBx2FmfsNM552r1JWaUHo2MOgnoIgzb0vODey2P68jUEGQLVae&#10;ycCNAsxnz09TTK1veU3XjeQqQjikaKAQqVOtQ1aQw9D3NXH0Tr5xKFE2ubYNthHuKv2WJEPtsOS4&#10;UGBN3wVl583FGQj2xsf96Hfffu0OZyk/VtItx8b0XrrPCSihTh7h//bCGhgm73A/E4+An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AyLM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KsW8UAAADcAAAADwAAAGRycy9kb3ducmV2LnhtbESPQWvCQBSE74X+h+UJvTUbPUQbXaUV&#10;CoXWg1awx2f2NQlm34bsq4n/3hWEHoeZ+YZZrAbXqDN1ofZsYJykoIgLb2suDey/359noIIgW2w8&#10;k4ELBVgtHx8WmFvf85bOOylVhHDI0UAl0uZah6IihyHxLXH0fn3nUKLsSm077CPcNXqSppl2WHNc&#10;qLCldUXFaffnDAR74eNh9nXo3/Y/J6mnGxk+X4x5Gg2vc1BCg/yH7+0PayBLM7idiUdAL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KsW8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JwMQAAADcAAAADwAAAGRycy9kb3ducmV2LnhtbESPQWvCQBSE74L/YXlCb7ppD2pTV2kL&#10;BaF60Ar2+Mw+k2D2bcg+Tfz3riB4HGbmG2a26FylLtSE0rOB11ECijjztuTcwO7vZzgFFQTZYuWZ&#10;DFwpwGLe780wtb7lDV22kqsI4ZCigUKkTrUOWUEOw8jXxNE7+sahRNnk2jbYRrir9FuSjLXDkuNC&#10;gTV9F5SdtmdnINgrH/bT1b792v2fpJyspft9N+Zl0H1+gBLq5Bl+tJfWwDiZwP1MPAJ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7gnAxAAAANwAAAAPAAAAAAAAAAAA&#10;AAAAAKECAABkcnMvZG93bnJldi54bWxQSwUGAAAAAAQABAD5AAAAkg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fwO8UAAADcAAAADwAAAGRycy9kb3ducmV2LnhtbESPQWvCQBSE70L/w/IKvemmHqKNrlKF&#10;QqH1UCvo8Zl9JsHs25B9NfHfu0LB4zAz3zDzZe9qdaE2VJ4NvI4SUMS5txUXBna/H8MpqCDIFmvP&#10;ZOBKAZaLp8EcM+s7/qHLVgoVIRwyNFCKNJnWIS/JYRj5hjh6J986lCjbQtsWuwh3tR4nSaodVhwX&#10;SmxoXVJ+3v45A8Fe+biffu+71e5wlmqykf7rzZiX5/59Bkqol0f4v/1pDaTjFO5n4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fwO8UAAADcAAAADwAAAAAAAAAA&#10;AAAAAAChAgAAZHJzL2Rvd25yZXYueG1sUEsFBgAAAAAEAAQA+QAAAJM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tVoMQAAADcAAAADwAAAGRycy9kb3ducmV2LnhtbESPQWvCQBSE74L/YXmCN93oQW10lVoo&#10;FLSHqmCPz+xrEsy+DdlXE/+9Wyh4HGbmG2a16VylbtSE0rOByTgBRZx5W3Ju4HR8Hy1ABUG2WHkm&#10;A3cKsFn3eytMrW/5i24HyVWEcEjRQCFSp1qHrCCHYexr4uj9+MahRNnk2jbYRrir9DRJZtphyXGh&#10;wJreCsquh19nINg7X86L/bndnr6vUs4/pdu9GDMcdK9LUEKdPMP/7Q9rYDadw9+ZeAT0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1WgxAAAANwAAAAPAAAAAAAAAAAA&#10;AAAAAKECAABkcnMvZG93bnJldi54bWxQSwUGAAAAAAQABAD5AAAAkg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TB0s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2n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xMHS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hkScUAAADcAAAADwAAAGRycy9kb3ducmV2LnhtbESPQWvCQBSE74L/YXlCb7qpB6tpNlKF&#10;QkF7qBXs8Zl9JsHs25B9NfHfdwuFHoeZ+YbJ1oNr1I26UHs28DhLQBEX3tZcGjh+vk6XoIIgW2w8&#10;k4E7BVjn41GGqfU9f9DtIKWKEA4pGqhE2lTrUFTkMMx8Sxy9i+8cSpRdqW2HfYS7Rs+TZKEd1hwX&#10;KmxpW1FxPXw7A8He+Xxa7k/95vh1lfrpXYbdypiHyfDyDEpokP/wX/vNGljMV/B7Jh4Bn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hkSc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2RLMAAAADcAAAADwAAAGRycy9kb3ducmV2LnhtbERPzYrCMBC+C75DGMGbplUo0jWWRRQW&#10;BNHqA4zNbFs2mZQma7tvvzkIHj++/20xWiOe1PvWsYJ0mYAgrpxuuVZwvx0XGxA+IGs0jknBH3ko&#10;dtPJFnPtBr7Sswy1iCHsc1TQhNDlUvqqIYt+6TriyH273mKIsK+l7nGI4dbIVZJk0mLLsaHBjvYN&#10;VT/lr1UwXMrjeD45be9un7UmSx/rg1FqPhs/P0AEGsNb/HJ/aQXZOs6PZ+IRkL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dkSzAAAAA3AAAAA8AAAAAAAAAAAAAAAAA&#10;oQIAAGRycy9kb3ducmV2LnhtbFBLBQYAAAAABAAEAPkAAACOAwAAAAA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604DB6" w:rsidRPr="00BA219A" w14:paraId="63C568FB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7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8" w14:textId="77777777" w:rsidR="00604DB6" w:rsidRPr="000307BA" w:rsidRDefault="00604DB6" w:rsidP="00A7416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9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A" w14:textId="77777777" w:rsidR="00604DB6" w:rsidRPr="00BA219A" w:rsidRDefault="00604DB6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604DB6" w:rsidRPr="00BA219A" w14:paraId="63C568FD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C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02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E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F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0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1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04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3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09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5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06" w14:textId="77777777" w:rsidR="00604DB6" w:rsidRPr="00BA219A" w:rsidRDefault="00604DB6" w:rsidP="00A74164">
          <w:pPr>
            <w:pStyle w:val="a7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7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8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0B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A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12" w14:textId="77777777" w:rsidTr="001957F0">
      <w:trPr>
        <w:cantSplit/>
        <w:trHeight w:val="283"/>
      </w:trPr>
      <w:tc>
        <w:tcPr>
          <w:tcW w:w="566" w:type="dxa"/>
          <w:vMerge w:val="restart"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0C" w14:textId="77777777" w:rsidR="00604DB6" w:rsidRPr="00BA219A" w:rsidRDefault="00604DB6" w:rsidP="001957F0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0D" w14:textId="0418D576" w:rsidR="00604DB6" w:rsidRPr="00687BAA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Изм.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0E" w14:textId="47C1D3D4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№ док.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0F" w14:textId="71E83C30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Подп.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0" w14:textId="7559E4E9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Дата</w:t>
          </w:r>
        </w:p>
      </w:tc>
      <w:tc>
        <w:tcPr>
          <w:tcW w:w="5957" w:type="dxa"/>
          <w:gridSpan w:val="3"/>
          <w:vMerge w:val="restart"/>
          <w:tcBorders>
            <w:left w:val="single" w:sz="4" w:space="0" w:color="auto"/>
          </w:tcBorders>
          <w:shd w:val="clear" w:color="auto" w:fill="auto"/>
          <w:vAlign w:val="center"/>
        </w:tcPr>
        <w:p w14:paraId="63C56911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19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13" w14:textId="77777777" w:rsidR="00604DB6" w:rsidRPr="00BA219A" w:rsidRDefault="00604DB6" w:rsidP="001957F0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4" w14:textId="14AFB901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1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5" w14:textId="5DBBC0A6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9579-20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6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7" w14:textId="286D936D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04.09.2020</w:t>
          </w: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18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20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1A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B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C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D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1E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1F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27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21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22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23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24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25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26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C25509" w14:paraId="63C56929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8" w14:textId="77777777" w:rsidR="00604DB6" w:rsidRPr="00C25509" w:rsidRDefault="00604DB6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604DB6" w:rsidRPr="00BA219A" w14:paraId="63C5692B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A" w14:textId="77777777" w:rsidR="00604DB6" w:rsidRPr="00BA219A" w:rsidRDefault="00604DB6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FC2197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604DB6" w:rsidRPr="00BA219A" w14:paraId="63C5692D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C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2E" w14:textId="77777777" w:rsidR="00604DB6" w:rsidRPr="003F4592" w:rsidRDefault="00604DB6" w:rsidP="004E7E91">
    <w:pPr>
      <w:pStyle w:val="a7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939" w14:textId="77777777" w:rsidR="00604DB6" w:rsidRPr="004E7E91" w:rsidRDefault="00604DB6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FC2197">
      <w:rPr>
        <w:noProof/>
        <w:szCs w:val="20"/>
      </w:rPr>
      <w:t>1750619_0973D-01-790000-PPT4-RU-revC02.docx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604DB6" w:rsidRPr="00BA219A" w14:paraId="63C56948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4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5" w14:textId="3F70E39A" w:rsidR="00604DB6" w:rsidRPr="000307BA" w:rsidRDefault="00604DB6" w:rsidP="00F7098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6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7" w14:textId="1C493487" w:rsidR="00604DB6" w:rsidRPr="00BA219A" w:rsidRDefault="00604DB6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604DB6" w:rsidRPr="00BA219A" w14:paraId="63C5694A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9" w14:textId="24981329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4F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B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C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D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E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proofErr w:type="spellStart"/>
          <w:r w:rsidR="00FC2197">
            <w:rPr>
              <w:b/>
              <w:sz w:val="22"/>
              <w:szCs w:val="20"/>
            </w:rPr>
            <w:t>А.А.Трикозин</w:t>
          </w:r>
          <w:proofErr w:type="spellEnd"/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604DB6" w:rsidRPr="00BA219A" w14:paraId="63C56951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0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56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2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53" w14:textId="4EBAA847" w:rsidR="00604DB6" w:rsidRPr="00BA219A" w:rsidRDefault="00604DB6" w:rsidP="00C2234B">
          <w:pPr>
            <w:pStyle w:val="a7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 xml:space="preserve">Начальник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4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5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НачОтд_Титул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FC2197">
            <w:rPr>
              <w:b/>
              <w:sz w:val="22"/>
              <w:szCs w:val="20"/>
            </w:rPr>
            <w:t>В.А. Брезгун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604DB6" w:rsidRPr="00BA219A" w14:paraId="63C56958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7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604DB6" w:rsidRPr="00BA219A" w14:paraId="63C5695F" w14:textId="77777777" w:rsidTr="001957F0">
      <w:trPr>
        <w:cantSplit/>
        <w:trHeight w:val="283"/>
      </w:trPr>
      <w:tc>
        <w:tcPr>
          <w:tcW w:w="566" w:type="dxa"/>
          <w:vMerge w:val="restart"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59" w14:textId="77777777" w:rsidR="00604DB6" w:rsidRPr="00BA219A" w:rsidRDefault="00604DB6" w:rsidP="001957F0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5A" w14:textId="7C6F9125" w:rsidR="00604DB6" w:rsidRPr="00687BAA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Изм.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5B" w14:textId="5F20247D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№ док.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5C" w14:textId="6F24A68D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Подп.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5D" w14:textId="6C165293" w:rsidR="00604DB6" w:rsidRPr="00C31DE1" w:rsidRDefault="00604DB6" w:rsidP="001957F0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142B87">
            <w:rPr>
              <w:rFonts w:cs="Arial"/>
              <w:noProof/>
              <w:sz w:val="16"/>
              <w:szCs w:val="16"/>
            </w:rPr>
            <w:t>Дата</w:t>
          </w:r>
        </w:p>
      </w:tc>
      <w:tc>
        <w:tcPr>
          <w:tcW w:w="5957" w:type="dxa"/>
          <w:gridSpan w:val="3"/>
          <w:vMerge w:val="restart"/>
          <w:tcBorders>
            <w:left w:val="single" w:sz="4" w:space="0" w:color="auto"/>
          </w:tcBorders>
          <w:shd w:val="clear" w:color="auto" w:fill="auto"/>
          <w:vAlign w:val="center"/>
        </w:tcPr>
        <w:p w14:paraId="63C5695E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66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60" w14:textId="77777777" w:rsidR="00604DB6" w:rsidRPr="00BA219A" w:rsidRDefault="00604DB6" w:rsidP="001957F0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1" w14:textId="2F6ACC36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1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2" w14:textId="2F29025E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9579-20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3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4" w14:textId="534CA651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04.09.2020</w:t>
          </w: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65" w14:textId="77777777" w:rsidR="00604DB6" w:rsidRPr="00C31DE1" w:rsidRDefault="00604DB6" w:rsidP="001957F0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6D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67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8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9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A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B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6C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BA219A" w14:paraId="63C56974" w14:textId="77777777" w:rsidTr="001957F0">
      <w:trPr>
        <w:cantSplit/>
        <w:trHeight w:val="283"/>
      </w:trPr>
      <w:tc>
        <w:tcPr>
          <w:tcW w:w="566" w:type="dxa"/>
          <w:vMerge/>
          <w:tcBorders>
            <w:right w:val="single" w:sz="4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14:paraId="63C5696E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6F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70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71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C56972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63C56973" w14:textId="77777777" w:rsidR="00604DB6" w:rsidRPr="00C31DE1" w:rsidRDefault="00604DB6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604DB6" w:rsidRPr="00C25509" w14:paraId="63C56976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5" w14:textId="77777777" w:rsidR="00604DB6" w:rsidRPr="00C25509" w:rsidRDefault="00604DB6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604DB6" w:rsidRPr="00BA219A" w14:paraId="63C56978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7" w14:textId="77777777" w:rsidR="00604DB6" w:rsidRPr="00BA219A" w:rsidRDefault="00604DB6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FC2197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604DB6" w:rsidRPr="00BA219A" w14:paraId="63C5697A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9" w14:textId="77777777" w:rsidR="00604DB6" w:rsidRPr="00BA219A" w:rsidRDefault="00604DB6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7B" w14:textId="77777777" w:rsidR="00604DB6" w:rsidRPr="003F4592" w:rsidRDefault="00604DB6" w:rsidP="004E7E91">
    <w:pPr>
      <w:pStyle w:val="a7"/>
      <w:spacing w:after="20"/>
      <w:ind w:left="-284" w:right="-567"/>
      <w:rPr>
        <w:sz w:val="16"/>
        <w:szCs w:val="16"/>
      </w:rPr>
    </w:pPr>
    <w:r w:rsidRPr="009024C2">
      <w:rPr>
        <w:szCs w:val="20"/>
      </w:rPr>
      <w:fldChar w:fldCharType="begin"/>
    </w:r>
    <w:r w:rsidRPr="009024C2">
      <w:rPr>
        <w:szCs w:val="20"/>
      </w:rPr>
      <w:instrText xml:space="preserve"> FILENAME   \* MERGEFORMAT </w:instrText>
    </w:r>
    <w:r w:rsidRPr="009024C2">
      <w:rPr>
        <w:szCs w:val="20"/>
      </w:rPr>
      <w:fldChar w:fldCharType="separate"/>
    </w:r>
    <w:r w:rsidR="00FC2197">
      <w:rPr>
        <w:noProof/>
        <w:szCs w:val="20"/>
      </w:rPr>
      <w:t>1750619_0973D-01-790000-PPT4-RU-revC02.docx</w:t>
    </w:r>
    <w:r w:rsidRPr="009024C2">
      <w:rPr>
        <w:szCs w:val="20"/>
      </w:rPr>
      <w:fldChar w:fldCharType="end"/>
    </w:r>
    <w:r w:rsidRPr="0057776D">
      <w:rPr>
        <w:szCs w:val="16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604DB6" w:rsidRPr="003F379C" w14:paraId="63C5698E" w14:textId="77777777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6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7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8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9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8A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B" w14:textId="77777777" w:rsidR="00604DB6" w:rsidRPr="003A4CA2" w:rsidRDefault="00604DB6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3C5698C" w14:textId="77777777" w:rsidR="00604DB6" w:rsidRPr="00CA3B43" w:rsidRDefault="00604DB6" w:rsidP="00BE1B8E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1750619/0973Д-01-790000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-С</w:t>
          </w:r>
        </w:p>
      </w:tc>
      <w:tc>
        <w:tcPr>
          <w:tcW w:w="567" w:type="dxa"/>
          <w:noWrap/>
          <w:vAlign w:val="bottom"/>
        </w:tcPr>
        <w:p w14:paraId="63C5698D" w14:textId="77777777" w:rsidR="00604DB6" w:rsidRPr="003F379C" w:rsidRDefault="00604DB6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604DB6" w:rsidRPr="003F379C" w14:paraId="63C56997" w14:textId="77777777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F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0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1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2" w14:textId="77777777" w:rsidR="00604DB6" w:rsidRPr="00CA5F68" w:rsidRDefault="00604DB6" w:rsidP="00BE1B8E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93" w14:textId="77777777" w:rsidR="00604DB6" w:rsidRPr="00775963" w:rsidRDefault="00604DB6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4" w14:textId="77777777" w:rsidR="00604DB6" w:rsidRPr="003A4CA2" w:rsidRDefault="00604DB6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3C56995" w14:textId="77777777" w:rsidR="00604DB6" w:rsidRPr="003F379C" w:rsidRDefault="00604DB6" w:rsidP="00BE1B8E">
          <w:pPr>
            <w:pStyle w:val="a7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63C56996" w14:textId="77777777" w:rsidR="00604DB6" w:rsidRPr="003F379C" w:rsidRDefault="00604DB6" w:rsidP="00BE1B8E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19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FC2197">
            <w:rPr>
              <w:noProof/>
              <w:sz w:val="22"/>
              <w:szCs w:val="20"/>
              <w:lang w:val="en-US"/>
            </w:rPr>
            <w:instrText>2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t>18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604DB6" w:rsidRPr="003F379C" w14:paraId="63C569A0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98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3C56999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63C5699A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63C5699B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63C5699C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3C5699D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63C5699E" w14:textId="77777777" w:rsidR="00604DB6" w:rsidRPr="003F379C" w:rsidRDefault="00604DB6" w:rsidP="00D73CFB">
          <w:pPr>
            <w:pStyle w:val="a7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63C5699F" w14:textId="77777777" w:rsidR="00604DB6" w:rsidRPr="003F379C" w:rsidRDefault="00604DB6" w:rsidP="00D73CFB">
          <w:pPr>
            <w:pStyle w:val="a7"/>
            <w:rPr>
              <w:noProof/>
            </w:rPr>
          </w:pPr>
        </w:p>
      </w:tc>
    </w:tr>
  </w:tbl>
  <w:p w14:paraId="63C569A1" w14:textId="77777777" w:rsidR="00604DB6" w:rsidRPr="004E7E91" w:rsidRDefault="00604DB6" w:rsidP="00330939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63C56AD5" wp14:editId="63C56AD6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FC2197">
      <w:rPr>
        <w:noProof/>
      </w:rPr>
      <w:t>1750619_0973D-01-790000-PPT4-RU-revC02.docx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604DB6" w:rsidRPr="003F379C" w14:paraId="63C569B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AC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D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E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F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3C569B0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1" w14:textId="77777777" w:rsidR="00604DB6" w:rsidRPr="003A4CA2" w:rsidRDefault="00604DB6" w:rsidP="003A4CA2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63C569B2" w14:textId="77777777" w:rsidR="00604DB6" w:rsidRPr="003F379C" w:rsidRDefault="00604DB6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604DB6" w:rsidRPr="003F379C" w14:paraId="63C569BB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4" w14:textId="2E78252F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С02</w:t>
          </w:r>
        </w:p>
      </w:tc>
      <w:tc>
        <w:tcPr>
          <w:tcW w:w="567" w:type="dxa"/>
          <w:vAlign w:val="center"/>
        </w:tcPr>
        <w:p w14:paraId="63C569B5" w14:textId="4270010C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-</w:t>
          </w:r>
        </w:p>
      </w:tc>
      <w:tc>
        <w:tcPr>
          <w:tcW w:w="567" w:type="dxa"/>
          <w:vAlign w:val="center"/>
        </w:tcPr>
        <w:p w14:paraId="63C569B6" w14:textId="5DE4F7F5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Зам</w:t>
          </w:r>
        </w:p>
      </w:tc>
      <w:tc>
        <w:tcPr>
          <w:tcW w:w="567" w:type="dxa"/>
          <w:vAlign w:val="center"/>
        </w:tcPr>
        <w:p w14:paraId="63C569B7" w14:textId="52373EFC" w:rsidR="00604DB6" w:rsidRPr="001957F0" w:rsidRDefault="00604DB6" w:rsidP="003A4CA2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  <w:r w:rsidRPr="001957F0">
            <w:rPr>
              <w:rFonts w:cs="Arial"/>
              <w:noProof/>
              <w:sz w:val="14"/>
              <w:szCs w:val="14"/>
            </w:rPr>
            <w:t>9579-20</w:t>
          </w:r>
        </w:p>
      </w:tc>
      <w:tc>
        <w:tcPr>
          <w:tcW w:w="851" w:type="dxa"/>
          <w:vAlign w:val="center"/>
        </w:tcPr>
        <w:p w14:paraId="63C569B8" w14:textId="77777777" w:rsidR="00604DB6" w:rsidRPr="006F00A0" w:rsidRDefault="00604DB6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9" w14:textId="469264BC" w:rsidR="00604DB6" w:rsidRPr="003A4CA2" w:rsidRDefault="00604DB6" w:rsidP="003A4CA2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63C569BA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</w:tr>
    <w:tr w:rsidR="00604DB6" w:rsidRPr="003F379C" w14:paraId="63C569C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C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63C569BD" w14:textId="77777777" w:rsidR="00604DB6" w:rsidRPr="00D73CFB" w:rsidRDefault="00604DB6" w:rsidP="008F66FD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63C569BE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63C569BF" w14:textId="77777777" w:rsidR="00604DB6" w:rsidRPr="00D73CFB" w:rsidRDefault="00604DB6" w:rsidP="008F66FD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vAlign w:val="center"/>
        </w:tcPr>
        <w:p w14:paraId="63C569C0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63C569C1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63C569C2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</w:tr>
    <w:tr w:rsidR="00604DB6" w:rsidRPr="003F379C" w14:paraId="63C569C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4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3C569C5" w14:textId="7777777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FC2197"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C6" w14:textId="77777777" w:rsidR="00604DB6" w:rsidRPr="006F00A0" w:rsidRDefault="00604DB6" w:rsidP="003A4CA2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C7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3C569C8" w14:textId="52362A1F" w:rsidR="00604DB6" w:rsidRPr="00642D64" w:rsidRDefault="00604DB6" w:rsidP="009D07DE">
          <w:pPr>
            <w:pStyle w:val="a7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тома 4</w:t>
          </w:r>
        </w:p>
      </w:tc>
      <w:tc>
        <w:tcPr>
          <w:tcW w:w="851" w:type="dxa"/>
          <w:vAlign w:val="center"/>
        </w:tcPr>
        <w:p w14:paraId="63C569C9" w14:textId="77777777" w:rsidR="00604DB6" w:rsidRPr="003F379C" w:rsidRDefault="00604DB6" w:rsidP="008F66FD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63C569CA" w14:textId="77777777" w:rsidR="00604DB6" w:rsidRPr="003F379C" w:rsidRDefault="00604DB6" w:rsidP="008F66FD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3C569CB" w14:textId="77777777" w:rsidR="00604DB6" w:rsidRPr="003F379C" w:rsidRDefault="00604DB6" w:rsidP="008F66FD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604DB6" w:rsidRPr="003F379C" w14:paraId="63C569D5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D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CE" w14:textId="7777777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  <w:lang w:val="en-US"/>
            </w:rPr>
          </w:pPr>
        </w:p>
      </w:tc>
      <w:tc>
        <w:tcPr>
          <w:tcW w:w="851" w:type="dxa"/>
          <w:noWrap/>
          <w:vAlign w:val="center"/>
        </w:tcPr>
        <w:p w14:paraId="63C569CF" w14:textId="77777777" w:rsidR="00604DB6" w:rsidRPr="006F00A0" w:rsidRDefault="00604DB6" w:rsidP="003A4CA2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0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1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  <w:tc>
        <w:tcPr>
          <w:tcW w:w="851" w:type="dxa"/>
          <w:vAlign w:val="center"/>
        </w:tcPr>
        <w:p w14:paraId="63C569D2" w14:textId="51C7575F" w:rsidR="00604DB6" w:rsidRPr="003F379C" w:rsidRDefault="00604DB6" w:rsidP="008F66FD">
          <w:pPr>
            <w:pStyle w:val="a7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63C569D3" w14:textId="77777777" w:rsidR="00604DB6" w:rsidRPr="003F379C" w:rsidRDefault="00604DB6" w:rsidP="008F66FD">
          <w:pPr>
            <w:pStyle w:val="a7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FC2197">
            <w:rPr>
              <w:noProof/>
              <w:lang w:val="en-US"/>
            </w:rPr>
            <w:instrText>1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63C569D4" w14:textId="77777777" w:rsidR="00604DB6" w:rsidRPr="003F379C" w:rsidRDefault="00604DB6" w:rsidP="008F66FD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fldChar w:fldCharType="begin"/>
          </w:r>
          <w:r w:rsidRPr="003F379C">
            <w:rPr>
              <w:noProof/>
            </w:rPr>
            <w:instrText xml:space="preserve"> SECTIONPAGES  </w:instrText>
          </w:r>
          <w:r w:rsidRPr="003F379C">
            <w:rPr>
              <w:noProof/>
            </w:rPr>
            <w:fldChar w:fldCharType="separate"/>
          </w:r>
          <w:r w:rsidR="00FC2197">
            <w:rPr>
              <w:noProof/>
            </w:rPr>
            <w:t>1</w:t>
          </w:r>
          <w:r w:rsidRPr="003F379C">
            <w:rPr>
              <w:noProof/>
            </w:rPr>
            <w:fldChar w:fldCharType="end"/>
          </w:r>
        </w:p>
      </w:tc>
    </w:tr>
    <w:tr w:rsidR="00604DB6" w:rsidRPr="003F379C" w14:paraId="63C569D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6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7" w14:textId="7777777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8" w14:textId="77777777" w:rsidR="00604DB6" w:rsidRPr="006F00A0" w:rsidRDefault="00604DB6" w:rsidP="003A4CA2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9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A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63C569DB" w14:textId="77777777" w:rsidR="00604DB6" w:rsidRPr="003F379C" w:rsidRDefault="00604DB6" w:rsidP="008F66FD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604DB6" w:rsidRPr="003F379C" w14:paraId="63C569E3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D" w14:textId="489E7FC9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E" w14:textId="0277CA74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F" w14:textId="77777777" w:rsidR="00604DB6" w:rsidRPr="006F00A0" w:rsidRDefault="00604DB6" w:rsidP="003A4CA2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0" w14:textId="49E21CCD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E1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2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</w:tr>
    <w:tr w:rsidR="00604DB6" w:rsidRPr="003F379C" w14:paraId="63C569E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E4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63C569E5" w14:textId="77777777" w:rsidR="00604DB6" w:rsidRPr="006E6C53" w:rsidRDefault="00604DB6" w:rsidP="008F66FD">
          <w:pPr>
            <w:pStyle w:val="a7"/>
            <w:ind w:left="57"/>
            <w:rPr>
              <w:noProof/>
              <w:spacing w:val="-10"/>
              <w:sz w:val="16"/>
              <w:szCs w:val="16"/>
            </w:rPr>
          </w:pPr>
          <w:r w:rsidRPr="00D777B5">
            <w:rPr>
              <w:noProof/>
              <w:sz w:val="18"/>
              <w:szCs w:val="18"/>
            </w:rPr>
            <w:fldChar w:fldCharType="begin"/>
          </w:r>
          <w:r w:rsidRPr="00D777B5">
            <w:rPr>
              <w:noProof/>
              <w:sz w:val="18"/>
              <w:szCs w:val="18"/>
            </w:rPr>
            <w:instrText xml:space="preserve"> DOCPROPERTY  ГИП  \* MERGEFORMAT </w:instrText>
          </w:r>
          <w:r w:rsidRPr="00D777B5">
            <w:rPr>
              <w:noProof/>
              <w:sz w:val="18"/>
              <w:szCs w:val="18"/>
            </w:rPr>
            <w:fldChar w:fldCharType="separate"/>
          </w:r>
          <w:r w:rsidR="00FC2197">
            <w:rPr>
              <w:noProof/>
              <w:sz w:val="18"/>
              <w:szCs w:val="18"/>
            </w:rPr>
            <w:t>Трикозин</w:t>
          </w:r>
          <w:r w:rsidRPr="00D777B5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E6" w14:textId="77777777" w:rsidR="00604DB6" w:rsidRPr="006F00A0" w:rsidRDefault="00604DB6" w:rsidP="003A4CA2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7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3C569E8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9" w14:textId="77777777" w:rsidR="00604DB6" w:rsidRPr="003F379C" w:rsidRDefault="00604DB6" w:rsidP="008F66FD">
          <w:pPr>
            <w:pStyle w:val="a7"/>
            <w:rPr>
              <w:noProof/>
            </w:rPr>
          </w:pPr>
        </w:p>
      </w:tc>
    </w:tr>
  </w:tbl>
  <w:p w14:paraId="63C569EB" w14:textId="77777777" w:rsidR="00604DB6" w:rsidRPr="004E7E91" w:rsidRDefault="00604DB6" w:rsidP="00A30897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63C56AD9" wp14:editId="63C56ADA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FC2197">
      <w:rPr>
        <w:noProof/>
      </w:rPr>
      <w:t>1750619_0973D-01-790000-PPT4-RU-revC02.docx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604DB6" w:rsidRPr="003F379C" w14:paraId="1A941141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6F9974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02E360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7DC325F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58508FB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7BB65C50" w14:textId="3B127142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E006389" w14:textId="77777777" w:rsidR="00604DB6" w:rsidRPr="003A4CA2" w:rsidRDefault="00604DB6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FF74162" w14:textId="77777777" w:rsidR="00604DB6" w:rsidRPr="00CA3B43" w:rsidRDefault="00604DB6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1B941270" w14:textId="77777777" w:rsidR="00604DB6" w:rsidRPr="003F379C" w:rsidRDefault="00604DB6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604DB6" w:rsidRPr="003F379C" w14:paraId="73249E2F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3D66B7CA" w14:textId="7F6078E6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8A59DAC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49E886D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0E4BF9A" w14:textId="77777777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297301D" w14:textId="30E7642A" w:rsidR="00604DB6" w:rsidRPr="00775963" w:rsidRDefault="00604DB6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D1DB914" w14:textId="695BBCA2" w:rsidR="00604DB6" w:rsidRPr="003A4CA2" w:rsidRDefault="00604DB6" w:rsidP="003476BB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585212D3" w14:textId="77777777" w:rsidR="00604DB6" w:rsidRPr="003F379C" w:rsidRDefault="00604DB6" w:rsidP="004E7E91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5FA90B55" w14:textId="77777777" w:rsidR="00604DB6" w:rsidRPr="003F379C" w:rsidRDefault="00604DB6" w:rsidP="004E7E91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instrText>4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FC2197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t>2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604DB6" w:rsidRPr="003F379C" w14:paraId="6FDD9E29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5ED556E6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3973B010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26362EFB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07B50C82" w14:textId="77777777" w:rsidR="00604DB6" w:rsidRPr="00D73CFB" w:rsidRDefault="00604DB6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47AD88FB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76CD009" w14:textId="77777777" w:rsidR="00604DB6" w:rsidRPr="00D73CFB" w:rsidRDefault="00604DB6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5475D4B7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476E5C74" w14:textId="77777777" w:rsidR="00604DB6" w:rsidRPr="003F379C" w:rsidRDefault="00604DB6" w:rsidP="00D73CFB">
          <w:pPr>
            <w:pStyle w:val="a7"/>
            <w:jc w:val="center"/>
            <w:rPr>
              <w:noProof/>
            </w:rPr>
          </w:pPr>
        </w:p>
      </w:tc>
    </w:tr>
  </w:tbl>
  <w:p w14:paraId="24098ACD" w14:textId="77777777" w:rsidR="00604DB6" w:rsidRPr="004E7E91" w:rsidRDefault="00604DB6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2304" behindDoc="1" locked="0" layoutInCell="1" allowOverlap="1" wp14:anchorId="62DCC2ED" wp14:editId="4A2EFA41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1" name="Группа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1" o:spid="_x0000_s1026" style="position:absolute;margin-left:70.9pt;margin-top:770.55pt;width:496.1pt;height:42.5pt;z-index:-251634176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b2oM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iiyH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vag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7lR8QAAADcAAAADwAAAGRycy9kb3ducmV2LnhtbESPT4vCMBTE74LfITxhb5rqikg1in8Q&#10;FjwsVS/eHs2z7W7zUpKsVj/9RhA8DjPzG2a+bE0truR8ZVnBcJCAIM6trrhQcDru+lMQPiBrrC2T&#10;gjt5WC66nTmm2t44o+shFCJC2KeooAyhSaX0eUkG/cA2xNG7WGcwROkKqR3eItzUcpQkE2mw4rhQ&#10;YkObkvLfw59RMD02fnvfnHf22/08sv04ozGulfrotasZiEBteIdf7S+tYDL8hOe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vuVH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PLT8QAAADcAAAADwAAAGRycy9kb3ducmV2LnhtbESP0WrCQBRE3wX/YbmCb7qJl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8tP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k8cUAAADcAAAADwAAAGRycy9kb3ducmV2LnhtbESPQWvCQBSE7wX/w/IEb3WjoLXRVVpB&#10;KLQeagU9PrPPJJh9G7JPE/99Vyj0OMzMN8xi1blK3agJpWcDo2ECijjztuTcwP5n8zwDFQTZYuWZ&#10;DNwpwGrZe1pgan3L33TbSa4ihEOKBgqROtU6ZAU5DENfE0fv7BuHEmWTa9tgG+Gu0uMkmWqHJceF&#10;AmtaF5RddldnINg7nw6zr0P7vj9epHzZSvf5asyg373NQQl18h/+a39YA9PR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mk8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6hsUAAADcAAAADwAAAGRycy9kb3ducmV2LnhtbESPT2vCQBTE70K/w/IKvenGHqKmrtIW&#10;CgX14B+wx9fsaxLMvg3ZVxO/vSsIHoeZ+Q0zX/auVmdqQ+XZwHiUgCLOva24MHDYfw2noIIgW6w9&#10;k4ELBVgungZzzKzveEvnnRQqQjhkaKAUaTKtQ16SwzDyDXH0/nzrUKJsC21b7CLc1fo1SVLtsOK4&#10;UGJDnyXlp92/MxDshX+P0/Wx+zj8nKSabKRfzYx5ee7f30AJ9fII39vf1kA6TuF2Jh4B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6hs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efHcUAAADcAAAADwAAAGRycy9kb3ducmV2LnhtbESPzWvCQBTE70L/h+UVetONHvyIrlIF&#10;odD24Afo8Zl9TYLZtyH7auJ/3y0IHoeZ+Q2zWHWuUjdqQunZwHCQgCLOvC05N3A8bPtTUEGQLVae&#10;ycCdAqyWL70Fpta3vKPbXnIVIRxSNFCI1KnWISvIYRj4mjh6P75xKFE2ubYNthHuKj1KkrF2WHJc&#10;KLCmTUHZdf/rDAR758tp+nVq18fzVcrJt3SfM2PeXrv3OSihTp7hR/vDGhgPJ/B/Jh4B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efHc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o8HcQAAADc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8iyD3zPxCM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2jwd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604DB6" w:rsidRPr="003F379C" w14:paraId="34EFC1ED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7C02C293" w14:textId="77777777" w:rsidR="00604DB6" w:rsidRPr="00775963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10EF716C" w14:textId="77777777" w:rsidR="00604DB6" w:rsidRPr="00775963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4CDF04FD" w14:textId="77777777" w:rsidR="00604DB6" w:rsidRPr="00775963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22CF4610" w14:textId="77777777" w:rsidR="00604DB6" w:rsidRPr="00775963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04BF99B9" w14:textId="77777777" w:rsidR="00604DB6" w:rsidRPr="00775963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457913BE" w14:textId="77777777" w:rsidR="00604DB6" w:rsidRPr="003A4CA2" w:rsidRDefault="00604DB6" w:rsidP="008F66FD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50F72914" w14:textId="77777777" w:rsidR="00604DB6" w:rsidRPr="003F379C" w:rsidRDefault="00604DB6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3F379C">
            <w:rPr>
              <w:noProof/>
              <w:sz w:val="22"/>
            </w:rPr>
            <w:fldChar w:fldCharType="end"/>
          </w:r>
        </w:p>
      </w:tc>
    </w:tr>
    <w:tr w:rsidR="00604DB6" w:rsidRPr="003F379C" w14:paraId="26662CEF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CEF7CE2" w14:textId="7507EEF6" w:rsidR="00604DB6" w:rsidRPr="00775963" w:rsidRDefault="00604DB6" w:rsidP="001957F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С02</w:t>
          </w:r>
        </w:p>
      </w:tc>
      <w:tc>
        <w:tcPr>
          <w:tcW w:w="567" w:type="dxa"/>
          <w:vAlign w:val="center"/>
        </w:tcPr>
        <w:p w14:paraId="3A96D77F" w14:textId="4C675644" w:rsidR="00604DB6" w:rsidRPr="00775963" w:rsidRDefault="00604DB6" w:rsidP="001957F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-</w:t>
          </w:r>
        </w:p>
      </w:tc>
      <w:tc>
        <w:tcPr>
          <w:tcW w:w="567" w:type="dxa"/>
          <w:vAlign w:val="center"/>
        </w:tcPr>
        <w:p w14:paraId="47D60478" w14:textId="33655522" w:rsidR="00604DB6" w:rsidRPr="00775963" w:rsidRDefault="00604DB6" w:rsidP="001957F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Зам</w:t>
          </w:r>
        </w:p>
      </w:tc>
      <w:tc>
        <w:tcPr>
          <w:tcW w:w="567" w:type="dxa"/>
          <w:vAlign w:val="center"/>
        </w:tcPr>
        <w:p w14:paraId="7876478E" w14:textId="517FB871" w:rsidR="00604DB6" w:rsidRPr="00775963" w:rsidRDefault="00604DB6" w:rsidP="001957F0">
          <w:pPr>
            <w:pStyle w:val="a7"/>
            <w:jc w:val="center"/>
            <w:rPr>
              <w:noProof/>
              <w:sz w:val="16"/>
              <w:szCs w:val="16"/>
            </w:rPr>
          </w:pPr>
          <w:r w:rsidRPr="001957F0">
            <w:rPr>
              <w:rFonts w:cs="Arial"/>
              <w:noProof/>
              <w:sz w:val="14"/>
              <w:szCs w:val="14"/>
            </w:rPr>
            <w:t>9579-20</w:t>
          </w:r>
        </w:p>
      </w:tc>
      <w:tc>
        <w:tcPr>
          <w:tcW w:w="851" w:type="dxa"/>
          <w:vAlign w:val="center"/>
        </w:tcPr>
        <w:p w14:paraId="6CA41C3A" w14:textId="77777777" w:rsidR="00604DB6" w:rsidRPr="00775963" w:rsidRDefault="00604DB6" w:rsidP="001957F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EDBD0D5" w14:textId="7079E061" w:rsidR="00604DB6" w:rsidRPr="003A4CA2" w:rsidRDefault="00604DB6" w:rsidP="001957F0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01E76DA6" w14:textId="77777777" w:rsidR="00604DB6" w:rsidRPr="003F379C" w:rsidRDefault="00604DB6" w:rsidP="001957F0">
          <w:pPr>
            <w:pStyle w:val="a7"/>
            <w:jc w:val="center"/>
            <w:rPr>
              <w:noProof/>
              <w:szCs w:val="24"/>
            </w:rPr>
          </w:pPr>
        </w:p>
      </w:tc>
    </w:tr>
    <w:tr w:rsidR="00604DB6" w:rsidRPr="003F379C" w14:paraId="5E39E94B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38D68613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18E248B1" w14:textId="77777777" w:rsidR="00604DB6" w:rsidRPr="00D73CFB" w:rsidRDefault="00604DB6" w:rsidP="008F66FD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3C0B7436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1E760127" w14:textId="77777777" w:rsidR="00604DB6" w:rsidRPr="00D73CFB" w:rsidRDefault="00604DB6" w:rsidP="008F66FD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vAlign w:val="center"/>
        </w:tcPr>
        <w:p w14:paraId="3016FE39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7D23AE5D" w14:textId="77777777" w:rsidR="00604DB6" w:rsidRPr="00D73CFB" w:rsidRDefault="00604DB6" w:rsidP="008F66FD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5CE527EF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</w:p>
      </w:tc>
    </w:tr>
    <w:tr w:rsidR="00604DB6" w:rsidRPr="003F379C" w14:paraId="7D0E9D64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EB7CA8B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1BE230B5" w14:textId="7777777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FC2197"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4F734D1F" w14:textId="77777777" w:rsidR="00604DB6" w:rsidRPr="00775963" w:rsidRDefault="00604DB6" w:rsidP="008F66FD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5626F0A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7C4A7EC3" w14:textId="77777777" w:rsidR="00604DB6" w:rsidRPr="007707D1" w:rsidRDefault="00604DB6" w:rsidP="004C378A">
          <w:pPr>
            <w:pStyle w:val="a7"/>
            <w:jc w:val="center"/>
            <w:rPr>
              <w:noProof/>
            </w:rPr>
          </w:pPr>
          <w:r>
            <w:rPr>
              <w:noProof/>
              <w:sz w:val="22"/>
              <w:lang w:val="en-US"/>
            </w:rPr>
            <w:fldChar w:fldCharType="begin"/>
          </w:r>
          <w:r w:rsidRPr="00476FD3">
            <w:rPr>
              <w:noProof/>
              <w:sz w:val="22"/>
            </w:rPr>
            <w:instrText xml:space="preserve"> </w:instrText>
          </w:r>
          <w:r>
            <w:rPr>
              <w:noProof/>
              <w:sz w:val="22"/>
              <w:lang w:val="en-US"/>
            </w:rPr>
            <w:instrText>DOCPROPERTY</w:instrText>
          </w:r>
          <w:r w:rsidRPr="00476FD3">
            <w:rPr>
              <w:noProof/>
              <w:sz w:val="22"/>
            </w:rPr>
            <w:instrText xml:space="preserve">  Наим_Части  \* </w:instrText>
          </w:r>
          <w:r>
            <w:rPr>
              <w:noProof/>
              <w:sz w:val="22"/>
              <w:lang w:val="en-US"/>
            </w:rPr>
            <w:instrText>MERGEFORMAT</w:instrText>
          </w:r>
          <w:r w:rsidRPr="00476FD3">
            <w:rPr>
              <w:noProof/>
              <w:sz w:val="22"/>
            </w:rPr>
            <w:instrText xml:space="preserve"> </w:instrText>
          </w:r>
          <w:r>
            <w:rPr>
              <w:noProof/>
              <w:sz w:val="22"/>
              <w:lang w:val="en-US"/>
            </w:rPr>
            <w:fldChar w:fldCharType="separate"/>
          </w:r>
          <w:r w:rsidR="00FC2197" w:rsidRPr="00FC2197">
            <w:rPr>
              <w:noProof/>
              <w:sz w:val="22"/>
            </w:rPr>
            <w:t>Материалы по обоснованию проекта планировки территории. Пояснительная записка</w:t>
          </w:r>
          <w:r>
            <w:rPr>
              <w:noProof/>
              <w:sz w:val="22"/>
              <w:lang w:val="en-US"/>
            </w:rPr>
            <w:fldChar w:fldCharType="end"/>
          </w:r>
          <w:r w:rsidRPr="00F20CF6">
            <w:rPr>
              <w:noProof/>
              <w:sz w:val="22"/>
            </w:rPr>
            <w:br/>
          </w:r>
          <w:r>
            <w:rPr>
              <w:noProof/>
              <w:sz w:val="22"/>
              <w:lang w:val="en-US"/>
            </w:rPr>
            <w:fldChar w:fldCharType="begin"/>
          </w:r>
          <w:r w:rsidRPr="00476FD3">
            <w:rPr>
              <w:noProof/>
              <w:sz w:val="22"/>
            </w:rPr>
            <w:instrText xml:space="preserve"> </w:instrText>
          </w:r>
          <w:r>
            <w:rPr>
              <w:noProof/>
              <w:sz w:val="22"/>
              <w:lang w:val="en-US"/>
            </w:rPr>
            <w:instrText>DOCPROPERTY</w:instrText>
          </w:r>
          <w:r w:rsidRPr="00476FD3">
            <w:rPr>
              <w:noProof/>
              <w:sz w:val="22"/>
            </w:rPr>
            <w:instrText xml:space="preserve">  Наим_Книги  \* </w:instrText>
          </w:r>
          <w:r>
            <w:rPr>
              <w:noProof/>
              <w:sz w:val="22"/>
              <w:lang w:val="en-US"/>
            </w:rPr>
            <w:instrText>MERGEFORMAT</w:instrText>
          </w:r>
          <w:r w:rsidRPr="00476FD3">
            <w:rPr>
              <w:noProof/>
              <w:sz w:val="22"/>
            </w:rPr>
            <w:instrText xml:space="preserve"> </w:instrText>
          </w:r>
          <w:r>
            <w:rPr>
              <w:noProof/>
              <w:sz w:val="22"/>
              <w:lang w:val="en-US"/>
            </w:rPr>
            <w:fldChar w:fldCharType="separate"/>
          </w:r>
          <w:r w:rsidR="00FC2197" w:rsidRPr="00FC2197">
            <w:rPr>
              <w:noProof/>
              <w:sz w:val="22"/>
            </w:rPr>
            <w:t xml:space="preserve"> </w:t>
          </w:r>
          <w:r>
            <w:rPr>
              <w:noProof/>
              <w:sz w:val="22"/>
              <w:lang w:val="en-US"/>
            </w:rPr>
            <w:fldChar w:fldCharType="end"/>
          </w:r>
        </w:p>
      </w:tc>
      <w:tc>
        <w:tcPr>
          <w:tcW w:w="851" w:type="dxa"/>
          <w:vAlign w:val="center"/>
        </w:tcPr>
        <w:p w14:paraId="50EDFE84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  <w:r w:rsidRPr="003F379C">
            <w:rPr>
              <w:noProof/>
              <w:szCs w:val="24"/>
            </w:rPr>
            <w:t>Стадия</w:t>
          </w:r>
        </w:p>
      </w:tc>
      <w:tc>
        <w:tcPr>
          <w:tcW w:w="851" w:type="dxa"/>
          <w:vAlign w:val="center"/>
        </w:tcPr>
        <w:p w14:paraId="5549FB92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  <w:r w:rsidRPr="003F379C">
            <w:rPr>
              <w:noProof/>
              <w:szCs w:val="24"/>
            </w:rPr>
            <w:t>Лист</w:t>
          </w:r>
        </w:p>
      </w:tc>
      <w:tc>
        <w:tcPr>
          <w:tcW w:w="1134" w:type="dxa"/>
          <w:vAlign w:val="center"/>
        </w:tcPr>
        <w:p w14:paraId="12450647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  <w:r w:rsidRPr="003F379C">
            <w:rPr>
              <w:noProof/>
              <w:szCs w:val="24"/>
            </w:rPr>
            <w:t>Листов</w:t>
          </w:r>
        </w:p>
      </w:tc>
    </w:tr>
    <w:tr w:rsidR="00604DB6" w:rsidRPr="003F379C" w14:paraId="70CAFA56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34B91019" w14:textId="7F8C787D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Зав. гр.</w:t>
          </w:r>
        </w:p>
      </w:tc>
      <w:tc>
        <w:tcPr>
          <w:tcW w:w="1134" w:type="dxa"/>
          <w:gridSpan w:val="2"/>
          <w:noWrap/>
          <w:vAlign w:val="center"/>
        </w:tcPr>
        <w:p w14:paraId="3AAB51D8" w14:textId="77777777" w:rsidR="00604DB6" w:rsidRPr="00C101E1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Проверил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FC2197">
            <w:rPr>
              <w:noProof/>
              <w:sz w:val="18"/>
              <w:szCs w:val="18"/>
            </w:rPr>
            <w:t>Берх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596F9F3D" w14:textId="77777777" w:rsidR="00604DB6" w:rsidRPr="00775963" w:rsidRDefault="00604DB6" w:rsidP="008F66FD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A3CC3D9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783229C1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</w:p>
      </w:tc>
      <w:tc>
        <w:tcPr>
          <w:tcW w:w="851" w:type="dxa"/>
          <w:vAlign w:val="center"/>
        </w:tcPr>
        <w:p w14:paraId="3778CDB8" w14:textId="42838069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Р</w:t>
          </w:r>
        </w:p>
      </w:tc>
      <w:tc>
        <w:tcPr>
          <w:tcW w:w="851" w:type="dxa"/>
          <w:vAlign w:val="center"/>
        </w:tcPr>
        <w:p w14:paraId="3078E862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  <w:r w:rsidRPr="003F379C">
            <w:rPr>
              <w:noProof/>
              <w:szCs w:val="24"/>
              <w:lang w:val="en-US"/>
            </w:rPr>
            <w:fldChar w:fldCharType="begin"/>
          </w:r>
          <w:r w:rsidRPr="003F379C">
            <w:rPr>
              <w:noProof/>
              <w:szCs w:val="24"/>
              <w:lang w:val="en-US"/>
            </w:rPr>
            <w:instrText xml:space="preserve"> IF </w:instrText>
          </w:r>
          <w:r w:rsidRPr="003F379C">
            <w:rPr>
              <w:noProof/>
              <w:szCs w:val="24"/>
              <w:lang w:val="en-US"/>
            </w:rPr>
            <w:fldChar w:fldCharType="begin"/>
          </w:r>
          <w:r w:rsidRPr="003F379C">
            <w:rPr>
              <w:noProof/>
              <w:szCs w:val="24"/>
              <w:lang w:val="en-US"/>
            </w:rPr>
            <w:instrText xml:space="preserve"> SECTIONPAGES </w:instrText>
          </w:r>
          <w:r w:rsidRPr="003F379C">
            <w:rPr>
              <w:noProof/>
              <w:szCs w:val="24"/>
              <w:lang w:val="en-US"/>
            </w:rPr>
            <w:fldChar w:fldCharType="separate"/>
          </w:r>
          <w:r w:rsidR="00FC2197">
            <w:rPr>
              <w:noProof/>
              <w:szCs w:val="24"/>
              <w:lang w:val="en-US"/>
            </w:rPr>
            <w:instrText>8</w:instrText>
          </w:r>
          <w:r w:rsidRPr="003F379C">
            <w:rPr>
              <w:noProof/>
              <w:szCs w:val="24"/>
            </w:rPr>
            <w:fldChar w:fldCharType="end"/>
          </w:r>
          <w:r w:rsidRPr="003F379C">
            <w:rPr>
              <w:noProof/>
              <w:szCs w:val="24"/>
              <w:lang w:val="en-US"/>
            </w:rPr>
            <w:instrText xml:space="preserve"> &lt;&gt; "1" 1  \* MERGEFORMAT </w:instrText>
          </w:r>
          <w:r w:rsidR="00FC2197">
            <w:rPr>
              <w:noProof/>
              <w:szCs w:val="24"/>
              <w:lang w:val="en-US"/>
            </w:rPr>
            <w:fldChar w:fldCharType="separate"/>
          </w:r>
          <w:r w:rsidR="00FC2197" w:rsidRPr="003F379C">
            <w:rPr>
              <w:noProof/>
              <w:szCs w:val="24"/>
              <w:lang w:val="en-US"/>
            </w:rPr>
            <w:t>1</w:t>
          </w:r>
          <w:r w:rsidRPr="003F379C">
            <w:rPr>
              <w:noProof/>
              <w:szCs w:val="24"/>
            </w:rPr>
            <w:fldChar w:fldCharType="end"/>
          </w:r>
        </w:p>
      </w:tc>
      <w:tc>
        <w:tcPr>
          <w:tcW w:w="1134" w:type="dxa"/>
          <w:vAlign w:val="center"/>
        </w:tcPr>
        <w:p w14:paraId="2977B798" w14:textId="6D22F608" w:rsidR="00604DB6" w:rsidRPr="003F379C" w:rsidRDefault="00604DB6" w:rsidP="00920A7E">
          <w:pPr>
            <w:pStyle w:val="a7"/>
            <w:jc w:val="center"/>
            <w:rPr>
              <w:noProof/>
              <w:szCs w:val="24"/>
            </w:rPr>
          </w:pPr>
          <w:r>
            <w:rPr>
              <w:noProof/>
            </w:rPr>
            <w:t>20</w:t>
          </w:r>
        </w:p>
      </w:tc>
    </w:tr>
    <w:tr w:rsidR="00604DB6" w:rsidRPr="003F379C" w14:paraId="4534243D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35F2B752" w14:textId="77777777" w:rsidR="00604DB6" w:rsidRPr="00CA5F68" w:rsidRDefault="00604DB6" w:rsidP="008F66FD">
          <w:pPr>
            <w:pStyle w:val="a7"/>
            <w:rPr>
              <w:noProof/>
              <w:sz w:val="18"/>
              <w:szCs w:val="18"/>
            </w:rPr>
          </w:pPr>
          <w:r w:rsidRPr="00CA5F68">
            <w:rPr>
              <w:noProof/>
              <w:sz w:val="18"/>
              <w:szCs w:val="18"/>
            </w:rPr>
            <w:t>Нач.отдела</w:t>
          </w:r>
        </w:p>
      </w:tc>
      <w:tc>
        <w:tcPr>
          <w:tcW w:w="1134" w:type="dxa"/>
          <w:gridSpan w:val="2"/>
          <w:noWrap/>
          <w:vAlign w:val="center"/>
        </w:tcPr>
        <w:p w14:paraId="3B6F84DA" w14:textId="7777777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НачОтд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FC2197">
            <w:rPr>
              <w:noProof/>
              <w:sz w:val="18"/>
              <w:szCs w:val="18"/>
            </w:rPr>
            <w:t>Брезгун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404884A6" w14:textId="77777777" w:rsidR="00604DB6" w:rsidRPr="00775963" w:rsidRDefault="00604DB6" w:rsidP="008F66FD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3915ABE6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0F7056FF" w14:textId="77777777" w:rsidR="00604DB6" w:rsidRPr="003F379C" w:rsidRDefault="00604DB6" w:rsidP="008F66FD">
          <w:pPr>
            <w:pStyle w:val="a7"/>
            <w:jc w:val="center"/>
            <w:rPr>
              <w:noProof/>
              <w:szCs w:val="24"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63C63034" w14:textId="77777777" w:rsidR="00604DB6" w:rsidRPr="003F379C" w:rsidRDefault="00604DB6" w:rsidP="008F66FD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604DB6" w:rsidRPr="003F379C" w14:paraId="1BCB48B4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7C5F20D5" w14:textId="6F7A21D6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87B8210" w14:textId="7454ACE7" w:rsidR="00604DB6" w:rsidRPr="00D73CFB" w:rsidRDefault="00604DB6" w:rsidP="008F66FD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5399539" w14:textId="77777777" w:rsidR="00604DB6" w:rsidRPr="00775963" w:rsidRDefault="00604DB6" w:rsidP="008F66FD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D1E9DBF" w14:textId="169F322D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4A9693C2" w14:textId="77777777" w:rsidR="00604DB6" w:rsidRPr="00055A16" w:rsidRDefault="00604DB6" w:rsidP="008F66FD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noProof/>
              <w:sz w:val="20"/>
              <w:szCs w:val="24"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0DAF5E8F" w14:textId="77777777" w:rsidR="00604DB6" w:rsidRPr="00055A16" w:rsidRDefault="00604DB6" w:rsidP="008F66FD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noProof/>
              <w:sz w:val="20"/>
              <w:szCs w:val="24"/>
            </w:rPr>
          </w:pPr>
        </w:p>
      </w:tc>
    </w:tr>
    <w:tr w:rsidR="00604DB6" w:rsidRPr="003F379C" w14:paraId="077E783F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0B0D012" w14:textId="77777777" w:rsidR="00604DB6" w:rsidRPr="00D73CFB" w:rsidRDefault="00604DB6" w:rsidP="008F66FD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7A2B2298" w14:textId="0E5F91C1" w:rsidR="00604DB6" w:rsidRPr="006E6C53" w:rsidRDefault="00604DB6" w:rsidP="008F66FD">
          <w:pPr>
            <w:pStyle w:val="a7"/>
            <w:ind w:left="57"/>
            <w:rPr>
              <w:noProof/>
              <w:sz w:val="16"/>
              <w:szCs w:val="16"/>
            </w:rPr>
          </w:pPr>
          <w:r w:rsidRPr="006E6C53">
            <w:rPr>
              <w:noProof/>
              <w:sz w:val="16"/>
              <w:szCs w:val="16"/>
            </w:rPr>
            <w:fldChar w:fldCharType="begin"/>
          </w:r>
          <w:r w:rsidRPr="006E6C53">
            <w:rPr>
              <w:noProof/>
              <w:sz w:val="16"/>
              <w:szCs w:val="16"/>
            </w:rPr>
            <w:instrText xml:space="preserve"> DOCPROPERTY  ГИП  \* MERGEFORMAT </w:instrText>
          </w:r>
          <w:r w:rsidRPr="006E6C53">
            <w:rPr>
              <w:noProof/>
              <w:sz w:val="16"/>
              <w:szCs w:val="16"/>
            </w:rPr>
            <w:fldChar w:fldCharType="separate"/>
          </w:r>
          <w:r w:rsidR="00FC2197">
            <w:rPr>
              <w:noProof/>
              <w:sz w:val="16"/>
              <w:szCs w:val="16"/>
            </w:rPr>
            <w:t>Трикозин</w:t>
          </w:r>
          <w:r w:rsidRPr="006E6C53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DB1C2D" w14:textId="77777777" w:rsidR="00604DB6" w:rsidRPr="00775963" w:rsidRDefault="00604DB6" w:rsidP="008F66FD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7D4C708" w14:textId="77777777" w:rsidR="00604DB6" w:rsidRPr="00D73CFB" w:rsidRDefault="00604DB6" w:rsidP="008F66FD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FC2197">
            <w:rPr>
              <w:noProof/>
              <w:sz w:val="14"/>
              <w:szCs w:val="14"/>
            </w:rPr>
            <w:t>04.09.20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8E47231" w14:textId="77777777" w:rsidR="00604DB6" w:rsidRPr="00055A16" w:rsidRDefault="00604DB6" w:rsidP="008F66FD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noProof/>
              <w:sz w:val="20"/>
              <w:szCs w:val="24"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1EFDBE69" w14:textId="77777777" w:rsidR="00604DB6" w:rsidRPr="00055A16" w:rsidRDefault="00604DB6" w:rsidP="008F66FD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noProof/>
              <w:sz w:val="20"/>
              <w:szCs w:val="24"/>
            </w:rPr>
          </w:pPr>
        </w:p>
      </w:tc>
    </w:tr>
  </w:tbl>
  <w:p w14:paraId="19D7C1E9" w14:textId="77777777" w:rsidR="00604DB6" w:rsidRPr="00055A16" w:rsidRDefault="00604DB6" w:rsidP="004E7E91">
    <w:pPr>
      <w:pStyle w:val="a7"/>
      <w:spacing w:after="20"/>
      <w:ind w:left="-284" w:right="-567"/>
      <w:rPr>
        <w:noProof/>
      </w:rPr>
    </w:pP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FC2197">
      <w:rPr>
        <w:noProof/>
      </w:rPr>
      <w:t>1750619_0973D-01-790000-PPT4-RU-revC02.docx</w:t>
    </w:r>
    <w:r w:rsidRPr="004E7E91">
      <w:rPr>
        <w:noProof/>
      </w:rPr>
      <w:fldChar w:fldCharType="end"/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0256" behindDoc="1" locked="0" layoutInCell="1" allowOverlap="1" wp14:anchorId="2D61D159" wp14:editId="1CA8FC6E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547" name="Группа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548" name="Line 732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9" name="Line 733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0" name="Line 734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1" name="Line 735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2" name="Line 736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3" name="Line 737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4" name="Line 738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5" name="Line 739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6" name="Line 740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7" name="Line 741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8" name="Line 742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9" name="Line 743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0" name="Line 744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1" name="Line 745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2" name="Line 746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3" name="Line 747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4" name="Line 748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5" name="Line 749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6" name="Line 750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47" o:spid="_x0000_s1026" style="position:absolute;margin-left:70.9pt;margin-top:699.95pt;width:496.1pt;height:113.4pt;z-index:-251636224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">
              <v:line id="Line 732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PK8IAAADcAAAADwAAAGRycy9kb3ducmV2LnhtbERP3WrCMBS+H/gO4Qi7W9O6rUg1FpEJ&#10;g8GYtQ9wbI5tMTkpTWa7t18uBrv8+P635WyNuNPoe8cKsiQFQdw43XOroD4fn9YgfEDWaByTgh/y&#10;UO4WD1sstJv4RPcqtCKGsC9QQRfCUEjpm44s+sQNxJG7utFiiHBspR5xiuHWyFWa5tJiz7Ghw4EO&#10;HTW36tsqmL6q4/z54bSt3SHvTZ5dnt+MUo/Leb8BEWgO/+I/97tW8PoS18Yz8QjI3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iPK8IAAADcAAAADwAAAAAAAAAAAAAA&#10;AAChAgAAZHJzL2Rvd25yZXYueG1sUEsFBgAAAAAEAAQA+QAAAJADAAAAAA==&#10;" strokeweight="1.25pt"/>
              <v:line id="Line 733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CczMYAAADcAAAADwAAAGRycy9kb3ducmV2LnhtbESPQWvCQBSE70L/w/IK3nTTkopN3Uir&#10;CAUPEu2lt0f2NUmbfRt2tzH6611B8DjMzDfMYjmYVvTkfGNZwdM0AUFcWt1wpeDrsJnMQfiArLG1&#10;TApO5GGZP4wWmGl75IL6fahEhLDPUEEdQpdJ6cuaDPqp7Yij92OdwRClq6R2eIxw08rnJJlJgw3H&#10;hRo7WtVU/u3/jYL5ofPr0+p7Y3fu91xs04JS/FBq/Di8v4EINIR7+Nb+1Ape0le4nolHQOY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AnMzGAAAA3AAAAA8AAAAAAAAA&#10;AAAAAAAAoQIAAGRycy9kb3ducmV2LnhtbFBLBQYAAAAABAAEAPkAAACUAwAAAAA=&#10;" strokeweight=".5pt"/>
              <v:line id="Line 734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cV8MAAAADcAAAADwAAAGRycy9kb3ducmV2LnhtbERPzYrCMBC+C75DGGFvNnUXy1KNIrKC&#10;sCBafYDZZmyLyaQ00Xbf3hwEjx/f/3I9WCMe1PnGsYJZkoIgLp1uuFJwOe+m3yB8QNZoHJOCf/Kw&#10;Xo1HS8y16/lEjyJUIoawz1FBHUKbS+nLmiz6xLXEkbu6zmKIsKuk7rCP4dbIzzTNpMWGY0ONLW1r&#10;Km/F3Sroj8VuOPw6bS9umzUmm/19/RilPibDZgEi0BDe4pd7rxXM53F+PBOPgFw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nFfDAAAAA3AAAAA8AAAAAAAAAAAAAAAAA&#10;oQIAAGRycy9kb3ducmV2LnhtbFBLBQYAAAAABAAEAPkAAACOAwAAAAA=&#10;" strokeweight="1.25pt"/>
              <v:line id="Line 735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wa8MAAADcAAAADwAAAGRycy9kb3ducmV2LnhtbESP0WrCQBRE3wv9h+UWfGs2sRgkukqR&#10;CoWC2OgHXLPXJLh7N2RXE/++Kwh9HGbmDLNcj9aIG/W+dawgS1IQxJXTLdcKjoft+xyED8gajWNS&#10;cCcP69XryxIL7Qb+pVsZahEh7AtU0ITQFVL6qiGLPnEdcfTOrrcYouxrqXscItwaOU3TXFpsOS40&#10;2NGmoepSXq2CYV9ux92P0/boNnlr8uz08WWUmryNnwsQgcbwH362v7WC2SyDx5l4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rsGvDAAAA3AAAAA8AAAAAAAAAAAAA&#10;AAAAoQIAAGRycy9kb3ducmV2LnhtbFBLBQYAAAAABAAEAPkAAACRAwAAAAA=&#10;" strokeweight="1.25pt"/>
              <v:line id="Line 736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2YYMQAAADcAAAADwAAAGRycy9kb3ducmV2LnhtbESPQYvCMBSE74L/ITzBm6YrKtI1yqoI&#10;goelupe9PZq3bbV5KUnU6q83C4LHYWa+YebL1tTiSs5XlhV8DBMQxLnVFRcKfo7bwQyED8gaa8uk&#10;4E4elotuZ46ptjfO6HoIhYgQ9ikqKENoUil9XpJBP7QNcfT+rDMYonSF1A5vEW5qOUqSqTRYcVwo&#10;saF1Sfn5cDEKZsfGb+7r3639dqdHth9nNMaVUv1e+/UJIlAb3uFXe6cVTCYj+D8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vZhgxAAAANwAAAAPAAAAAAAAAAAA&#10;AAAAAKECAABkcnMvZG93bnJldi54bWxQSwUGAAAAAAQABAD5AAAAkgMAAAAA&#10;" strokeweight=".5pt"/>
              <v:line id="Line 737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E9+8UAAADcAAAADwAAAGRycy9kb3ducmV2LnhtbESPQWvCQBSE74L/YXlCb7qp1SLRVdQi&#10;FHqQxF68PbLPJDb7NuyuGvvruwXB4zAz3zCLVWcacSXna8sKXkcJCOLC6ppLBd+H3XAGwgdkjY1l&#10;UnAnD6tlv7fAVNsbZ3TNQykihH2KCqoQ2lRKX1Rk0I9sSxy9k3UGQ5SulNrhLcJNI8dJ8i4N1hwX&#10;KmxpW1Hxk1+Mgtmh9R/37XFn9+78m31NMprgRqmXQbeegwjUhWf40f7UCqbTN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/E9+8UAAADcAAAADwAAAAAAAAAA&#10;AAAAAAChAgAAZHJzL2Rvd25yZXYueG1sUEsFBgAAAAAEAAQA+QAAAJMDAAAAAA==&#10;" strokeweight=".5pt"/>
              <v:line id="Line 738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ilj8UAAADcAAAADwAAAGRycy9kb3ducmV2LnhtbESPQWvCQBSE7wX/w/IK3uqmJZYQXaVa&#10;BMGDRHvx9sg+k9js27C7avTXu0Khx2FmvmGm89604kLON5YVvI8SEMSl1Q1XCn72q7cMhA/IGlvL&#10;pOBGHuazwcsUc22vXNBlFyoRIexzVFCH0OVS+rImg35kO+LoHa0zGKJ0ldQOrxFuWvmRJJ/SYMNx&#10;ocaOljWVv7uzUZDtO/99Wx5WdutO92KTFpTiQqnha/81ARGoD//hv/ZaKxiPU3ieiUd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ilj8UAAADcAAAADwAAAAAAAAAA&#10;AAAAAAChAgAAZHJzL2Rvd25yZXYueG1sUEsFBgAAAAAEAAQA+QAAAJMDAAAAAA==&#10;" strokeweight=".5pt"/>
              <v:line id="Line 739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QAFMYAAADcAAAADwAAAGRycy9kb3ducmV2LnhtbESPQWvCQBSE70L/w/IKvemmYiSkrqGN&#10;CAUPJeqlt0f2NUmbfRt2txr7692C4HGYmW+YVTGaXpzI+c6ygudZAoK4trrjRsHxsJ1mIHxA1thb&#10;JgUX8lCsHyYrzLU9c0WnfWhEhLDPUUEbwpBL6euWDPqZHYij92WdwRCla6R2eI5w08t5kiylwY7j&#10;QosDlS3VP/tfoyA7DH5zKT+39sN9/1W7RUULfFPq6XF8fQERaAz38K39rhWkaQr/Z+IRkO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UABTGAAAA3AAAAA8AAAAAAAAA&#10;AAAAAAAAoQIAAGRycy9kb3ducmV2LnhtbFBLBQYAAAAABAAEAPkAAACUAwAAAAA=&#10;" strokeweight=".5pt"/>
              <v:line id="Line 740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IoH8IAAADc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RQr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IoH8IAAADcAAAADwAAAAAAAAAAAAAA&#10;AAChAgAAZHJzL2Rvd25yZXYueG1sUEsFBgAAAAAEAAQA+QAAAJADAAAAAA==&#10;" strokeweight="1.25pt"/>
              <v:line id="Line 741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6NhMQAAADcAAAADwAAAGRycy9kb3ducmV2LnhtbESP0WrCQBRE34X+w3ILfTObWEwlupEi&#10;CoVC0dQPuGavSeju3ZDdmvTvu4WCj8PMnGE228kacaPBd44VZEkKgrh2uuNGwfnzMF+B8AFZo3FM&#10;Cn7Iw7Z8mG2w0G7kE92q0IgIYV+ggjaEvpDS1y1Z9InriaN3dYPFEOXQSD3gGOHWyEWa5tJix3Gh&#10;xZ52LdVf1bdVMB6rw/Tx7rQ9u13emTy7PO+NUk+P0+saRKAp3MP/7TetYLl8gb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jo2ExAAAANwAAAAPAAAAAAAAAAAA&#10;AAAAAKECAABkcnMvZG93bnJldi54bWxQSwUGAAAAAAQABAD5AAAAkgMAAAAA&#10;" strokeweight="1.25pt"/>
              <v:line id="Line 742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EZ9sAAAADcAAAADwAAAGRycy9kb3ducmV2LnhtbERPzYrCMBC+C75DGGFvNnUXy1KNIrKC&#10;sCBafYDZZmyLyaQ00Xbf3hwEjx/f/3I9WCMe1PnGsYJZkoIgLp1uuFJwOe+m3yB8QNZoHJOCf/Kw&#10;Xo1HS8y16/lEjyJUIoawz1FBHUKbS+nLmiz6xLXEkbu6zmKIsKuk7rCP4dbIzzTNpMWGY0ONLW1r&#10;Km/F3Sroj8VuOPw6bS9umzUmm/19/RilPibDZgEi0BDe4pd7rxXM53FtPBOPgFw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RGfbAAAAA3AAAAA8AAAAAAAAAAAAAAAAA&#10;oQIAAGRycy9kb3ducmV2LnhtbFBLBQYAAAAABAAEAPkAAACOAwAAAAA=&#10;" strokeweight="1.25pt"/>
              <v:line id="Line 743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28bcQAAADcAAAADwAAAGRycy9kb3ducmV2LnhtbESP0WrCQBRE34X+w3ILfTObWAw1upEi&#10;CoVC0dQPuGavSeju3ZDdmvTvu4WCj8PMnGE228kacaPBd44VZEkKgrh2uuNGwfnzMH8B4QOyRuOY&#10;FPyQh235MNtgod3IJ7pVoRERwr5ABW0IfSGlr1uy6BPXE0fv6gaLIcqhkXrAMcKtkYs0zaXFjuNC&#10;iz3tWqq/qm+rYDxWh+nj3Wl7dru8M3l2ed4bpZ4ep9c1iEBTuIf/229awXK5gr8z8Qj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XbxtxAAAANwAAAAPAAAAAAAAAAAA&#10;AAAAAKECAABkcnMvZG93bnJldi54bWxQSwUGAAAAAAQABAD5AAAAkgMAAAAA&#10;" strokeweight="1.25pt"/>
              <v:line id="Line 744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vfTcAAAADcAAAADwAAAGRycy9kb3ducmV2LnhtbERPzYrCMBC+C75DGGFvNlXZItUoIgrC&#10;wrJbfYCxGdtiMilNtN233xwEjx/f/3o7WCOe1PnGsYJZkoIgLp1uuFJwOR+nSxA+IGs0jknBH3nY&#10;bsajNeba9fxLzyJUIoawz1FBHUKbS+nLmiz6xLXEkbu5zmKIsKuk7rCP4dbIeZpm0mLDsaHGlvY1&#10;lffiYRX0P8Vx+P5y2l7cPmtMNrsuDkapj8mwW4EINIS3+OU+aQWfWZwfz8QjID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L303AAAAA3AAAAA8AAAAAAAAAAAAAAAAA&#10;oQIAAGRycy9kb3ducmV2LnhtbFBLBQYAAAAABAAEAPkAAACOAwAAAAA=&#10;" strokeweight="1.25pt"/>
              <v:line id="Line 745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d61sQAAADcAAAADwAAAGRycy9kb3ducmV2LnhtbESP0WrCQBRE3wX/YbmCb7qJ0iCpm1BE&#10;oVAoNfoB1+xtErp7N2S3Jv37bqHg4zAzZ5h9OVkj7jT4zrGCdJ2AIK6d7rhRcL2cVjsQPiBrNI5J&#10;wQ95KIv5bI+5diOf6V6FRkQI+xwVtCH0uZS+bsmiX7ueOHqfbrAYohwaqQccI9wauUmSTFrsOC60&#10;2NOhpfqr+rYKxo/qNL2/OW2v7pB1Jktv26NRarmYXp5BBJrCI/zfftUKnrIU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R3rWxAAAANwAAAAPAAAAAAAAAAAA&#10;AAAAAKECAABkcnMvZG93bnJldi54bWxQSwUGAAAAAAQABAD5AAAAkgMAAAAA&#10;" strokeweight="1.25pt"/>
              <v:line id="Line 746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kocQAAADcAAAADwAAAGRycy9kb3ducmV2LnhtbESPwWrDMBBE74X8g9hAb40cl5rgRAnB&#10;xFAolNbJB2ysjW0irYyl2u7fV4VCj8PMvGF2h9kaMdLgO8cK1qsEBHHtdMeNgsu5fNqA8AFZo3FM&#10;Cr7Jw2G/eNhhrt3EnzRWoRERwj5HBW0IfS6lr1uy6FeuJ47ezQ0WQ5RDI/WAU4RbI9MkyaTFjuNC&#10;iz0VLdX36ssqmD6qcn5/c9peXJF1Jltfn09GqcflfNyCCDSH//Bf+1UreMlS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leShxAAAANwAAAAPAAAAAAAAAAAA&#10;AAAAAKECAABkcnMvZG93bnJldi54bWxQSwUGAAAAAAQABAD5AAAAkgMAAAAA&#10;" strokeweight="1.25pt"/>
              <v:line id="Line 747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lBOsQAAADcAAAADwAAAGRycy9kb3ducmV2LnhtbESPwWrDMBBE74X8g9hAbo2cmpriRAnB&#10;xBAolNbNB2ysjW0irYyl2u7fV4VCj8PMvGF2h9kaMdLgO8cKNusEBHHtdMeNgstn+fgCwgdkjcYx&#10;KfgmD4f94mGHuXYTf9BYhUZECPscFbQh9LmUvm7Jol+7njh6NzdYDFEOjdQDThFujXxKkkxa7Dgu&#10;tNhT0VJ9r76sgum9Kue3V6ftxRVZZ7LNNT0ZpVbL+bgFEWgO/+G/9lkreM5S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UE6xAAAANwAAAAPAAAAAAAAAAAA&#10;AAAAAKECAABkcnMvZG93bnJldi54bWxQSwUGAAAAAAQABAD5AAAAkgMAAAAA&#10;" strokeweight="1.25pt"/>
              <v:line id="Line 748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DZTsQAAADc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M9mcDsTj4A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NlOxAAAANwAAAAPAAAAAAAAAAAA&#10;AAAAAKECAABkcnMvZG93bnJldi54bWxQSwUGAAAAAAQABAD5AAAAkgMAAAAA&#10;" strokeweight="1.25pt"/>
              <v:line id="Line 749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x81cIAAADc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dA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x81cIAAADcAAAADwAAAAAAAAAAAAAA&#10;AAChAgAAZHJzL2Rvd25yZXYueG1sUEsFBgAAAAAEAAQA+QAAAJADAAAAAA==&#10;" strokeweight="1.25pt"/>
              <v:line id="Line 750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7iosMAAADcAAAADwAAAGRycy9kb3ducmV2LnhtbESPUWvCMBSF3wf+h3AF32aqsiDVKCIK&#10;A2Fs1R9wba5tMbkpTWbrv18Ggz0ezjnf4ay3g7PiQV1oPGuYTTMQxKU3DVcaLufj6xJEiMgGrWfS&#10;8KQA283oZY258T1/0aOIlUgQDjlqqGNscylDWZPDMPUtcfJuvnMYk+wqaTrsE9xZOc8yJR02nBZq&#10;bGlfU3kvvp2G/rM4Dh8nb9zF71Vj1ey6OFitJ+NhtwIRaYj/4b/2u9HwphT8nklH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u4qLDAAAA3AAAAA8AAAAAAAAAAAAA&#10;AAAAoQIAAGRycy9kb3ducmV2LnhtbFBLBQYAAAAABAAEAPkAAACRAwAAAAA=&#10;" strokeweight="1.25pt"/>
              <w10:wrap anchorx="page" anchory="page"/>
            </v:group>
          </w:pict>
        </mc:Fallback>
      </mc:AlternateContent>
    </w:r>
    <w:r w:rsidRPr="00055A16">
      <w:rPr>
        <w:noProof/>
        <w:szCs w:val="24"/>
      </w:rPr>
      <w:tab/>
    </w:r>
    <w:r w:rsidRPr="00055A16">
      <w:rPr>
        <w:noProof/>
      </w:rPr>
      <w:t>Формат А4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604DB6" w:rsidRPr="003F379C" w14:paraId="344A4919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621EF7B" w14:textId="77777777" w:rsidR="00604DB6" w:rsidRPr="00775963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EED26D7" w14:textId="77777777" w:rsidR="00604DB6" w:rsidRPr="00775963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3AF7C1F9" w14:textId="77777777" w:rsidR="00604DB6" w:rsidRPr="00775963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DD94C51" w14:textId="77777777" w:rsidR="00604DB6" w:rsidRPr="00775963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451979E" w14:textId="2BF95D5F" w:rsidR="00604DB6" w:rsidRPr="00775963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9325A38" w14:textId="77777777" w:rsidR="00604DB6" w:rsidRPr="003A4CA2" w:rsidRDefault="00604DB6" w:rsidP="0094203C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4BBBFDAB" w14:textId="77777777" w:rsidR="00604DB6" w:rsidRPr="00CA3B43" w:rsidRDefault="00604DB6" w:rsidP="0094203C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 w:rsidRPr="00FC2197">
            <w:rPr>
              <w:noProof/>
              <w:sz w:val="22"/>
              <w:lang w:val="en-US"/>
            </w:rPr>
            <w:t>1750619</w:t>
          </w:r>
          <w:r w:rsidR="00FC2197">
            <w:rPr>
              <w:noProof/>
              <w:sz w:val="22"/>
            </w:rPr>
            <w:t>/0973Д-01-790000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FC2197">
            <w:rPr>
              <w:noProof/>
              <w:sz w:val="22"/>
            </w:rPr>
            <w:t>ППТ4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05FF7579" w14:textId="77777777" w:rsidR="00604DB6" w:rsidRPr="003F379C" w:rsidRDefault="00604DB6" w:rsidP="0094203C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604DB6" w:rsidRPr="003F379C" w14:paraId="1A368E04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20E30905" w14:textId="4CACFD19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DDBC7D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594DFAE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B55C8A4" w14:textId="77777777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74FEF86B" w14:textId="633F41BB" w:rsidR="00604DB6" w:rsidRPr="00775963" w:rsidRDefault="00604DB6" w:rsidP="009E3143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48D0D97" w14:textId="330B1EE5" w:rsidR="00604DB6" w:rsidRPr="003A4CA2" w:rsidRDefault="00604DB6" w:rsidP="003476BB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24F4946" w14:textId="77777777" w:rsidR="00604DB6" w:rsidRPr="003F379C" w:rsidRDefault="00604DB6" w:rsidP="009E3143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16BAE02B" w14:textId="77777777" w:rsidR="00604DB6" w:rsidRPr="003F379C" w:rsidRDefault="00604DB6" w:rsidP="009E3143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instrText>11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FC2197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FC2197">
            <w:rPr>
              <w:noProof/>
              <w:sz w:val="22"/>
              <w:szCs w:val="20"/>
            </w:rPr>
            <w:t>9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604DB6" w:rsidRPr="003F379C" w14:paraId="20C33675" w14:textId="77777777" w:rsidTr="0094203C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39F2F25D" w14:textId="77777777" w:rsidR="00604DB6" w:rsidRPr="00D73CFB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3848BB7E" w14:textId="77777777" w:rsidR="00604DB6" w:rsidRPr="00D73CFB" w:rsidRDefault="00604DB6" w:rsidP="0094203C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94DA537" w14:textId="77777777" w:rsidR="00604DB6" w:rsidRPr="00D73CFB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12C82406" w14:textId="77777777" w:rsidR="00604DB6" w:rsidRPr="00D73CFB" w:rsidRDefault="00604DB6" w:rsidP="0094203C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231AA305" w14:textId="77777777" w:rsidR="00604DB6" w:rsidRPr="00D73CFB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4FECAA11" w14:textId="77777777" w:rsidR="00604DB6" w:rsidRPr="00D73CFB" w:rsidRDefault="00604DB6" w:rsidP="0094203C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545314E" w14:textId="77777777" w:rsidR="00604DB6" w:rsidRPr="003F379C" w:rsidRDefault="00604DB6" w:rsidP="0094203C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0A816318" w14:textId="77777777" w:rsidR="00604DB6" w:rsidRPr="003F379C" w:rsidRDefault="00604DB6" w:rsidP="0094203C">
          <w:pPr>
            <w:pStyle w:val="a7"/>
            <w:jc w:val="center"/>
            <w:rPr>
              <w:noProof/>
            </w:rPr>
          </w:pPr>
        </w:p>
      </w:tc>
    </w:tr>
  </w:tbl>
  <w:p w14:paraId="383B23A9" w14:textId="77777777" w:rsidR="00604DB6" w:rsidRPr="004E7E91" w:rsidRDefault="00604DB6" w:rsidP="00952B40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6160" behindDoc="1" locked="0" layoutInCell="1" allowOverlap="1" wp14:anchorId="4FD3DE17" wp14:editId="0DFBEE1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533" name="Группа 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534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5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6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7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8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9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0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1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2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3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76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33" o:spid="_x0000_s1026" style="position:absolute;margin-left:70.9pt;margin-top:770.55pt;width:496.1pt;height:42.5pt;z-index:-251640320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M6sbtNtBAAAbi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P2U8QAAADcAAAADwAAAGRycy9kb3ducmV2LnhtbESP0WrCQBRE34X+w3ILfTMbaxtKdJUi&#10;CoWC1NQPuGavSXD3bsiuJv69Kwg+DjNzhpkvB2vEhTrfOFYwSVIQxKXTDVcK9v+b8RcIH5A1Gsek&#10;4EoelouX0Rxz7Xre0aUIlYgQ9jkqqENocyl9WZNFn7iWOHpH11kMUXaV1B32EW6NfE/TTFpsOC7U&#10;2NKqpvJUnK2C/q/YDNtfp+3erbLGZJPDdG2UensdvmcgAg3hGX60f7SCz+kH3M/EI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g/ZT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ltMUAAADcAAAADwAAAGRycy9kb3ducmV2LnhtbESPQWvCQBSE74L/YXlCb7qp1SLRVdQi&#10;FHqQxF68PbLPJDb7NuyuGvvruwXB4zAz3zCLVWcacSXna8sKXkcJCOLC6ppLBd+H3XAGwgdkjY1l&#10;UnAnD6tlv7fAVNsbZ3TNQykihH2KCqoQ2lRKX1Rk0I9sSxy9k3UGQ5SulNrhLcJNI8dJ8i4N1hwX&#10;KmxpW1Hxk1+Mgtmh9R/37XFn9+78m31NMprgRqmXQbeegwjUhWf40f7UCqZvU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vltMUAAADcAAAADwAAAAAAAAAA&#10;AAAAAAChAgAAZHJzL2Rvd25yZXYueG1sUEsFBgAAAAAEAAQA+QAAAJMDAAAAAA=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3Nv8QAAADcAAAADwAAAGRycy9kb3ducmV2LnhtbESPwWrDMBBE74X8g9hAbo2cmpriRAnB&#10;xBAolNbNB2ysjW0irYyl2u7fV4VCj8PMvGF2h9kaMdLgO8cKNusEBHHtdMeNgstn+fgCwgdkjcYx&#10;KfgmD4f94mGHuXYTf9BYhUZECPscFbQh9LmUvm7Jol+7njh6NzdYDFEOjdQDThFujXxKkkxa7Dgu&#10;tNhT0VJ9r76sgum9Kue3V6ftxRVZZ7LNNT0ZpVbL+bgFEWgO/+G/9lkreE4z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Hc2/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eiAcUAAADcAAAADwAAAGRycy9kb3ducmV2LnhtbESPQWvCQBSE74L/YXlCb7qppdVGV7GF&#10;QkE91Ar2+My+JsHs25B9NfHfu0LB4zAz3zDzZecqdaYmlJ4NPI4SUMSZtyXnBvbfH8MpqCDIFivP&#10;ZOBCAZaLfm+OqfUtf9F5J7mKEA4pGihE6lTrkBXkMIx8TRy9X984lCibXNsG2wh3lR4nyYt2WHJc&#10;KLCm94Ky0+7PGQj2wsfDdHNo3/Y/JyknW+nWr8Y8DLrVDJRQJ/fwf/vTGnh+msDtTDwC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eiA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2c8IAAADcAAAADwAAAGRycy9kb3ducmV2LnhtbERPTWvCQBC9F/wPywjedKNStamrqFAo&#10;1B6qgj1Os2MSzM6G7NTEf989CD0+3vdy3blK3agJpWcD41ECijjztuTcwOn4NlyACoJssfJMBu4U&#10;YL3qPS0xtb7lL7odJFcxhEOKBgqROtU6ZAU5DCNfE0fu4huHEmGTa9tgG8NdpSdJMtMOS44NBda0&#10;Kyi7Hn6dgWDv/HNe7M/t9vR9lXL+Kd3HizGDfrd5BSXUyb/44X63Bp6ncW08E4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g2c8IAAADcAAAADwAAAAAAAAAAAAAA&#10;AAChAgAAZHJzL2Rvd25yZXYueG1sUEsFBgAAAAAEAAQA+QAAAJA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T6MUAAADcAAAADwAAAGRycy9kb3ducmV2LnhtbESPQWvCQBSE74X+h+UVvNVNLVaNrlIL&#10;hYL2UBX0+Mw+k2D2bcg+Tfz3bqHQ4zAz3zCzRecqdaUmlJ4NvPQTUMSZtyXnBnbbz+cxqCDIFivP&#10;ZOBGARbzx4cZpta3/EPXjeQqQjikaKAQqVOtQ1aQw9D3NXH0Tr5xKFE2ubYNthHuKj1IkjftsOS4&#10;UGBNHwVl583FGQj2xsf9eL1vl7vDWcrRt3SriTG9p+59Ckqok//wX/vLGhi+TuD3TDwCe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ST6M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hJCMIAAADcAAAADwAAAGRycy9kb3ducmV2LnhtbERPTWvCQBC9F/wPywjedKNYtamrqFAo&#10;1B6qgj1Os2MSzM6G7NTEf989CD0+3vdy3blK3agJpWcD41ECijjztuTcwOn4NlyACoJssfJMBu4U&#10;YL3qPS0xtb7lL7odJFcxhEOKBgqROtU6ZAU5DCNfE0fu4huHEmGTa9tgG8NdpSdJMtMOS44NBda0&#10;Kyi7Hn6dgWDv/HNe7M/t9vR9lXL+Kd3HizGDfrd5BSXUyb/44X63Bp6ncX48E4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hJCM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Tsk8UAAADcAAAADwAAAGRycy9kb3ducmV2LnhtbESPQWvCQBSE7wX/w/KE3urGYqtGV7GC&#10;ILQ9VAU9PrPPJJh9G7KvJv77bqHQ4zAz3zDzZecqdaMmlJ4NDAcJKOLM25JzA4f95mkCKgiyxcoz&#10;GbhTgOWi9zDH1PqWv+i2k1xFCIcUDRQidap1yApyGAa+Jo7exTcOJcom17bBNsJdpZ+T5FU7LDku&#10;FFjTuqDsuvt2BoK98/k4+Ti2b4fTVcrxp3TvU2Me+91qBkqok//wX3trDbyMhvB7Jh4B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Tsk8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Zy5MUAAADcAAAADwAAAGRycy9kb3ducmV2LnhtbESPQWvCQBSE7wX/w/KE3upGsVWjq6hQ&#10;KLQ9VAU9PrPPJJh9G7KvJv77bqHQ4zAz3zCLVecqdaMmlJ4NDAcJKOLM25JzA4f969MUVBBki5Vn&#10;MnCnAKtl72GBqfUtf9FtJ7mKEA4pGihE6lTrkBXkMAx8TRy9i28cSpRNrm2DbYS7So+S5EU7LDku&#10;FFjTtqDsuvt2BoK98/k4/Ti2m8PpKuXkU7r3mTGP/W49ByXUyX/4r/1mDTyPR/B7Jh4Bv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Zy5MUAAADcAAAADwAAAAAAAAAA&#10;AAAAAAChAgAAZHJzL2Rvd25yZXYueG1sUEsFBgAAAAAEAAQA+QAAAJMDAAAAAA==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rXf8YAAADcAAAADwAAAGRycy9kb3ducmV2LnhtbESPX0vDQBDE3wW/w7GCb+bS+q+NvZYq&#10;CILtgzWQPq65bRKa2wu5tUm/vScIPg4z8xtmsRpdq07Uh8azgUmSgiIuvW24MpB/vt7MQAVBtth6&#10;JgNnCrBaXl4sMLN+4A867aRSEcIhQwO1SJdpHcqaHIbEd8TRO/jeoUTZV9r2OES4a/U0TR+0w4bj&#10;Qo0dvdRUHnffzkCwZ/4qZptieM73R2ketzK+z425vhrXT6CERvkP/7XfrIH7u1v4PROPgF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a13/GAAAA3AAAAA8AAAAAAAAA&#10;AAAAAAAAoQIAAGRycy9kb3ducmV2LnhtbFBLBQYAAAAABAAEAPkAAACUAwAAAAA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d0f8QAAADcAAAADwAAAGRycy9kb3ducmV2LnhtbESP0WrCQBRE3wv+w3KFvjUbLU0luoqI&#10;giCUNvoB1+w1Ce7eDdnVxL93C4U+DjNzhlmsBmvEnTrfOFYwSVIQxKXTDVcKTsfd2wyED8gajWNS&#10;8CAPq+XoZYG5dj3/0L0IlYgQ9jkqqENocyl9WZNFn7iWOHoX11kMUXaV1B32EW6NnKZpJi02HBdq&#10;bGlTU3ktblZB/13shq+D0/bkNlljssn5fWuUeh0P6zmIQEP4D/+191rBx2cGv2fi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d3R/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C3FB5" w14:textId="77777777" w:rsidR="002327DF" w:rsidRDefault="002327DF" w:rsidP="003F4592">
      <w:r>
        <w:separator/>
      </w:r>
    </w:p>
  </w:footnote>
  <w:footnote w:type="continuationSeparator" w:id="0">
    <w:p w14:paraId="517BAC43" w14:textId="77777777" w:rsidR="002327DF" w:rsidRDefault="002327DF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3C568EC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EA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8EB" w14:textId="77777777" w:rsidR="00604DB6" w:rsidRPr="003F4592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8EF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8ED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8EE" w14:textId="77777777" w:rsidR="00604DB6" w:rsidRPr="003F4592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8F2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F0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8F1" w14:textId="77777777" w:rsidR="00604DB6" w:rsidRPr="00586374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FC2197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8F3" w14:textId="77777777" w:rsidR="00604DB6" w:rsidRPr="00BE1B8E" w:rsidRDefault="00604DB6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63C56ACD" wp14:editId="63C56ACE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879B3B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F5866F1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0D71F968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148F564D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1FEF6DE3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F57561C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702866E9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59EE918D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3052B64D" w14:textId="77777777" w:rsidR="00604DB6" w:rsidRPr="00A43182" w:rsidRDefault="00604DB6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900E8A9" w14:textId="77777777" w:rsidR="00604DB6" w:rsidRPr="00055A16" w:rsidRDefault="00604DB6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8448" behindDoc="1" locked="0" layoutInCell="1" allowOverlap="1" wp14:anchorId="12EA8A84" wp14:editId="4AD0ABBD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85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88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EB54" w14:textId="77777777" w:rsidR="00604DB6" w:rsidRPr="004E7E91" w:rsidRDefault="00604DB6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89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90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91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3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94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98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99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1FAB9" w14:textId="0F738FD1" w:rsidR="00604DB6" w:rsidRPr="003D2645" w:rsidRDefault="00604DB6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00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01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2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67" style="position:absolute;margin-left:14.2pt;margin-top:14.2pt;width:566.95pt;height:813.55pt;z-index:-2516280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BhpdRo3QYAABA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68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xX8MA&#10;AADcAAAADwAAAGRycy9kb3ducmV2LnhtbESPwWrDMBBE74X+g9hCb43cGpvgRDHFYNqTIW4+YLE2&#10;lom1ci01dv6+KgR6HGbmDbMvVzuKK81+cKzgdZOAIO6cHrhXcPqqX7YgfEDWODomBTfyUB4eH/ZY&#10;aLfwka5t6EWEsC9QgQlhKqT0nSGLfuMm4uid3WwxRDn3Us+4RLgd5VuS5NLiwHHB4ESVoe7S/lgF&#10;zU2aJbXZqauqvMnT7xovH6NSz0/r+w5EoDX8h+/tT60g2+bwdyYeAX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KxX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ABAEB54" w14:textId="77777777" w:rsidR="00604DB6" w:rsidRPr="004E7E91" w:rsidRDefault="00604DB6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69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group id="Group 624" o:spid="_x0000_s1170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rect id="Rectangle 625" o:spid="_x0000_s1171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ZOsQA&#10;AADcAAAADwAAAGRycy9kb3ducmV2LnhtbESPwWrDMBBE74H+g9hCL6GRG9M2caOEUAj0VLCbD1is&#10;jWUqrYylxOrfR4VAjsPMvGE2u+SsuNAYes8KXhYFCOLW6547Bcefw/MKRIjIGq1nUvBHAXbbh9kG&#10;K+0nrunSxE5kCIcKFZgYh0rK0BpyGBZ+IM7eyY8OY5ZjJ/WIU4Y7K5dF8SYd9pwXDA70aaj9bc5O&#10;wTzY5Ezdlcv6PR3358mW5bdV6ukx7T9ARErxHr61v7SC19Ua/s/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2TrEAAAA3AAAAA8AAAAAAAAAAAAAAAAAmAIAAGRycy9k&#10;b3ducmV2LnhtbFBLBQYAAAAABAAEAPUAAACJAwAAAAA=&#10;" filled="f" strokeweight=".5pt"/>
                  <v:rect id="Rectangle 626" o:spid="_x0000_s1172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+pb4A&#10;AADcAAAADwAAAGRycy9kb3ducmV2LnhtbERPSwrCMBDdC94hjOBGNFVRtBpFBEEQwd8BhmZsS5tJ&#10;aVKttzcLweXj/dfb1pTiRbXLLSsYjyIQxInVOacKHvfDcAHCeWSNpWVS8CEH2023s8ZY2zdf6XXz&#10;qQgh7GJUkHlfxVK6JCODbmQr4sA9bW3QB1inUtf4DuGmlJMomkuDOYeGDCvaZ5QUt8Yo2C8jf6Dz&#10;9HI6TRs+26KpjsVAqX6v3a1AeGr9X/xzH7WC2TL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M/qW+AAAA3AAAAA8AAAAAAAAAAAAAAAAAmAIAAGRycy9kb3ducmV2&#10;LnhtbFBLBQYAAAAABAAEAPUAAACDAwAAAAA=&#10;" filled="f" strokeweight="1.25pt"/>
                </v:group>
                <v:group id="Group 627" o:spid="_x0000_s1173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Rectangle 628" o:spid="_x0000_s1174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LFScIA&#10;AADcAAAADwAAAGRycy9kb3ducmV2LnhtbESP3arCMBCE7wXfIazgjWiqckSrUUQQBBGOPw+wNGtb&#10;2mxKk2p9eyMIXg4z8w2z2rSmFA+qXW5ZwXgUgSBOrM45VXC77odzEM4jaywtk4IXOdisu50Vxto+&#10;+UyPi09FgLCLUUHmfRVL6ZKMDLqRrYiDd7e1QR9knUpd4zPATSknUTSTBnMOCxlWtMsoKS6NUbBb&#10;RH5Pp+n/8Tht+GSLpjoUA6X6vXa7BOGp9b/wt33QCv4WE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EsVJ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75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808IAAADcAAAADwAAAGRycy9kb3ducmV2LnhtbESPT4vCMBTE78J+h/AWvGnq+me1GkWE&#10;Ba9V2fOjebbF5qXbpDZ++40geBxm5jfMZhdMLe7Uusqygsk4AUGcW11xoeBy/hktQTiPrLG2TAoe&#10;5GC3/RhsMNW254zuJ1+ICGGXooLS+yaV0uUlGXRj2xBH72pbgz7KtpC6xT7CTS2/kmQhDVYcF0ps&#10;6FBSfjt1RkGW/RW/nQv9fnkN37OLnpmkOyo1/Az7NQhPwb/Dr/ZRK5ivpvA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G808IAAADcAAAADwAAAAAAAAAAAAAA&#10;AAChAgAAZHJzL2Rvd25yZXYueG1sUEsFBgAAAAAEAAQA+QAAAJADAAAAAA==&#10;" strokeweight="1.25pt"/>
                  <v:shape id="AutoShape 630" o:spid="_x0000_s1176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gkp8IAAADcAAAADwAAAGRycy9kb3ducmV2LnhtbESPT4vCMBTE7wt+h/AEb2uqdP1TjSKC&#10;4LUqnh/Nsy02L7VJbfbbbxYW9jjMzG+Y7T6YRrypc7VlBbNpAoK4sLrmUsHtevpcgXAeWWNjmRR8&#10;k4P9bvSxxUzbgXN6X3wpIoRdhgoq79tMSldUZNBNbUscvYftDPoou1LqDocIN42cJ8lCGqw5LlTY&#10;0rGi4nnpjYI8f5X33oXhsHqEZXrTqUn6s1KTcThsQHgK/j/81z5rBV/rFH7PxCM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gkp8IAAADcAAAADwAAAAAAAAAAAAAA&#10;AAChAgAAZHJzL2Rvd25yZXYueG1sUEsFBgAAAAAEAAQA+QAAAJADAAAAAA==&#10;" strokeweight="1.25pt"/>
                  <v:shape id="AutoShape 631" o:spid="_x0000_s1177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SBPMMAAADcAAAADwAAAGRycy9kb3ducmV2LnhtbESPzWrDMBCE74G+g9hCb4nckqSpa9mE&#10;QCBXJ6bnxVr/UGvlWnKsvn1VKPQ4zMw3TFYEM4g7Ta63rOB5k4Agrq3uuVVQ3c7rAwjnkTUOlknB&#10;Nzko8odVhqm2C5d0v/pWRAi7FBV03o+plK7uyKDb2JE4eo2dDPoop1bqCZcIN4N8SZK9NNhzXOhw&#10;pFNH9ed1NgrK8qv9mF1YjocmvG4rvTXJfFHq6TEc30F4Cv4//Ne+aAW7tx38nolH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kgTzDAAAA3AAAAA8AAAAAAAAAAAAA&#10;AAAAoQIAAGRycy9kb3ducmV2LnhtbFBLBQYAAAAABAAEAPkAAACRAwAAAAA=&#10;" strokeweight="1.25pt"/>
                </v:group>
              </v:group>
              <v:group id="Group 436" o:spid="_x0000_s1178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<v:shape id="Text Box 604" o:spid="_x0000_s1179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lcMUA&#10;AADcAAAADwAAAGRycy9kb3ducmV2LnhtbESPQWvCQBSE70L/w/IKvenGQrWN2UgtWASx0LTeH9nX&#10;JDT7NuxuNPrrXUHwOMzMN0y2HEwrDuR8Y1nBdJKAIC6tbrhS8PuzHr+C8AFZY2uZFJzIwzJ/GGWY&#10;anvkbzoUoRIRwj5FBXUIXSqlL2sy6Ce2I47en3UGQ5SuktrhMcJNK5+TZCYNNhwXauzoo6byv+iN&#10;gn7fu/W0WW13n6ct+rOmVXL+UurpcXhfgAg0hHv41t5oBS9vc7ieiUdA5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eVw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5F21FAB9" w14:textId="0F738FD1" w:rsidR="00604DB6" w:rsidRPr="003D2645" w:rsidRDefault="00604DB6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22</w:t>
                        </w:r>
                      </w:p>
                    </w:txbxContent>
                  </v:textbox>
                </v:shape>
                <v:group id="Group 787" o:spid="_x0000_s1180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line id="Line 605" o:spid="_x0000_s1181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NUMEAAADcAAAADwAAAGRycy9kb3ducmV2LnhtbESPX2vCMBTF3wd+h3CFvc3UwUSrUUSQ&#10;7U2qgq/X5tpUm5uSZLZ++2Ug+Hg4f36cxaq3jbiTD7VjBeNRBoK4dLrmSsHxsP2YgggRWWPjmBQ8&#10;KMBqOXhbYK5dxwXd97ESaYRDjgpMjG0uZSgNWQwj1xIn7+K8xZikr6T22KVx28jPLJtIizUngsGW&#10;NobK2/7XJm5B31fvJ13PoTzvrrQuzKlT6n3Yr+cgIvXxFX62f7SCr9kM/s+kI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PA1QwQAAANwAAAAPAAAAAAAAAAAAAAAA&#10;AKECAABkcnMvZG93bnJldi54bWxQSwUGAAAAAAQABAD5AAAAjwMAAAAA&#10;" strokeweight="1pt">
                    <v:stroke dashstyle="dash"/>
                  </v:line>
                  <v:line id="Line 606" o:spid="_x0000_s1182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lQNr8AAADcAAAADwAAAGRycy9kb3ducmV2LnhtbERPTWvCQBC9F/oflin0pht7CCW6igjS&#10;3kqs4HXMjtlodjbsbk367zsHocfH+15tJt+rO8XUBTawmBegiJtgO24NHL/3s3dQKSNb7AOTgV9K&#10;sFk/P62wsmHkmu6H3CoJ4VShAZfzUGmdGkce0zwMxMJdQvSYBcZW24ijhPtevxVFqT12LA0OB9o5&#10;am6HHy+9NX1cYyzHiVNz/rrStnan0ZjXl2m7BJVpyv/ih/vTGigLmS9n5Ajo9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lQNr8AAADcAAAADwAAAAAAAAAAAAAAAACh&#10;AgAAZHJzL2Rvd25yZXYueG1sUEsFBgAAAAAEAAQA+QAAAI0DAAAAAA=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3C56931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2F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0" w14:textId="77777777" w:rsidR="00604DB6" w:rsidRPr="003F4592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934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2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3" w14:textId="77777777" w:rsidR="00604DB6" w:rsidRPr="003F4592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937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5" w14:textId="77777777" w:rsidR="00604DB6" w:rsidRPr="003F379C" w:rsidRDefault="00604DB6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36" w14:textId="77777777" w:rsidR="00604DB6" w:rsidRPr="00586374" w:rsidRDefault="00604DB6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FC2197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38" w14:textId="77777777" w:rsidR="00604DB6" w:rsidRPr="00BE1B8E" w:rsidRDefault="00604DB6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63C56ACF" wp14:editId="63C56AD0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3C5693C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A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B" w14:textId="77777777" w:rsidR="00604DB6" w:rsidRPr="003F4592" w:rsidRDefault="00604DB6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93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D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E" w14:textId="77777777" w:rsidR="00604DB6" w:rsidRPr="003F4592" w:rsidRDefault="00604DB6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604DB6" w:rsidRPr="003F379C" w14:paraId="63C5694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40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41" w14:textId="77777777" w:rsidR="00604DB6" w:rsidRPr="005622CF" w:rsidRDefault="00604DB6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622CF">
            <w:rPr>
              <w:rFonts w:eastAsia="Calibri"/>
              <w:noProof/>
              <w:szCs w:val="24"/>
            </w:rPr>
            <w:fldChar w:fldCharType="begin"/>
          </w:r>
          <w:r w:rsidRPr="005622CF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622CF">
            <w:rPr>
              <w:rFonts w:eastAsia="Calibri"/>
              <w:noProof/>
              <w:szCs w:val="24"/>
            </w:rPr>
            <w:fldChar w:fldCharType="separate"/>
          </w:r>
          <w:r w:rsidR="00FC2197">
            <w:rPr>
              <w:rFonts w:eastAsia="Calibri"/>
              <w:noProof/>
              <w:szCs w:val="24"/>
            </w:rPr>
            <w:t xml:space="preserve"> </w:t>
          </w:r>
          <w:r w:rsidRPr="005622CF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43" w14:textId="77777777" w:rsidR="00604DB6" w:rsidRDefault="00604DB6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63C56AD1" wp14:editId="63C56AD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3C5697E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7C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7D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63C56981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7F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80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63C5698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82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83" w14:textId="77777777" w:rsidR="00604DB6" w:rsidRPr="00A43182" w:rsidRDefault="00604DB6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85" w14:textId="77777777" w:rsidR="00604DB6" w:rsidRPr="003F4592" w:rsidRDefault="00604DB6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63C56AD3" wp14:editId="63C56AD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D" w14:textId="77777777" w:rsidR="00604DB6" w:rsidRPr="000C7B3C" w:rsidRDefault="00604DB6" w:rsidP="004B5684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EE" w14:textId="77777777" w:rsidR="00604DB6" w:rsidRPr="00BE1B8E" w:rsidRDefault="00604DB6" w:rsidP="00BE1B8E">
                              <w:pPr>
                                <w:pStyle w:val="a6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6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37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38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3C56AED" w14:textId="77777777" w:rsidR="00604DB6" w:rsidRPr="000C7B3C" w:rsidRDefault="00604DB6" w:rsidP="004B5684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39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40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41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42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43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44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45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46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47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48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49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63C56AEE" w14:textId="77777777" w:rsidR="00604DB6" w:rsidRPr="00BE1B8E" w:rsidRDefault="00604DB6" w:rsidP="00BE1B8E">
                        <w:pPr>
                          <w:pStyle w:val="a6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>
                          <w:rPr>
                            <w:noProof/>
                          </w:rPr>
                          <w:t>6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50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51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52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63C569A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2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A3" w14:textId="77777777" w:rsidR="00604DB6" w:rsidRPr="003F379C" w:rsidRDefault="00604DB6" w:rsidP="00710E72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63C569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A5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A6" w14:textId="77777777" w:rsidR="00604DB6" w:rsidRPr="003F379C" w:rsidRDefault="00604DB6" w:rsidP="00710E72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63C569AA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8" w14:textId="77777777" w:rsidR="00604DB6" w:rsidRPr="003F379C" w:rsidRDefault="00604DB6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A9" w14:textId="77777777" w:rsidR="00604DB6" w:rsidRPr="00A43182" w:rsidRDefault="00604DB6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AB" w14:textId="77777777" w:rsidR="00604DB6" w:rsidRPr="003F4592" w:rsidRDefault="00604DB6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63C56AD7" wp14:editId="63C56AD8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F" w14:textId="77777777" w:rsidR="00604DB6" w:rsidRPr="000C7B3C" w:rsidRDefault="00604DB6" w:rsidP="004B0A7A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F0" w14:textId="77777777" w:rsidR="00604DB6" w:rsidRPr="003D2645" w:rsidRDefault="00604DB6" w:rsidP="003F4592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FC2197">
                                <w:rPr>
                                  <w:noProof/>
                                  <w:szCs w:val="20"/>
                                </w:rPr>
                                <w:t>2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53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4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63C56AEF" w14:textId="77777777" w:rsidR="00604DB6" w:rsidRPr="000C7B3C" w:rsidRDefault="00604DB6" w:rsidP="004B0A7A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55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56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57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58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59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60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1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62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63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64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65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63C56AF0" w14:textId="77777777" w:rsidR="00604DB6" w:rsidRPr="003D2645" w:rsidRDefault="00604DB6" w:rsidP="003F4592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FC2197">
                          <w:rPr>
                            <w:noProof/>
                            <w:szCs w:val="20"/>
                          </w:rPr>
                          <w:t>2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66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67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68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00E14C1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558C644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29BADDF2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19CE88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5E3079D3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04BE7657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6358992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35D261E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478C1042" w14:textId="77777777" w:rsidR="00604DB6" w:rsidRPr="00A43182" w:rsidRDefault="00604DB6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8F76911" w14:textId="77777777" w:rsidR="00604DB6" w:rsidRPr="00055A16" w:rsidRDefault="00604DB6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1280" behindDoc="1" locked="0" layoutInCell="1" allowOverlap="1" wp14:anchorId="2105B6CE" wp14:editId="7342C06B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46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67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B836B" w14:textId="77777777" w:rsidR="00604DB6" w:rsidRPr="004E7E91" w:rsidRDefault="00604DB6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68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69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70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73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09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1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D6B68" w14:textId="77777777" w:rsidR="00604DB6" w:rsidRPr="003D2645" w:rsidRDefault="00604DB6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FC2197">
                                <w:rPr>
                                  <w:noProof/>
                                  <w:szCs w:val="20"/>
                                </w:rPr>
                                <w:t>4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2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2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69" style="position:absolute;margin-left:14.2pt;margin-top:14.2pt;width:566.95pt;height:813.55pt;z-index:-25163520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70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yPsQA&#10;AADcAAAADwAAAGRycy9kb3ducmV2LnhtbESPwWrDMBBE74X8g9hAbo3cBLvFjWKCwaSnQNN8wGJt&#10;LRNr5VhKbP99VSj0OMzMG2ZXTLYTDxp861jByzoBQVw73XKj4PJVPb+B8AFZY+eYFMzkodgvnnaY&#10;azfyJz3OoRERwj5HBSaEPpfS14Ys+rXriaP37QaLIcqhkXrAMcJtJzdJkkmLLccFgz2Vhurr+W4V&#10;nGZpxq1NL3VZZqdse6vweuyUWi2nwzuIQFP4D/+1P7SCNHuF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S8j7EAAAA3A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14:paraId="2EAB836B" w14:textId="77777777" w:rsidR="00604DB6" w:rsidRPr="004E7E91" w:rsidRDefault="00604DB6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71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group id="Group 624" o:spid="_x0000_s1072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rect id="Rectangle 625" o:spid="_x0000_s1073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AgMAA&#10;AADcAAAADwAAAGRycy9kb3ducmV2LnhtbERP3WrCMBS+H/gO4QjeDE21bEo1igwErwZ1PsChOTbF&#10;5KQ00WZvby4Gu/z4/neH5Kx40hA6zwqWiwIEceN1x62C689pvgERIrJG65kU/FKAw37ytsNK+5Fr&#10;el5iK3IIhwoVmBj7SsrQGHIYFr4nztzNDw5jhkMr9YBjDndWroriUzrsODcY7OnLUHO/PJyC92CT&#10;M3Vbrup1uh4foy3Lb6vUbJqOWxCRUvwX/7nPWsHHOs/PZ/IRkP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kAgMAAAADcAAAADwAAAAAAAAAAAAAAAACYAgAAZHJzL2Rvd25y&#10;ZXYueG1sUEsFBgAAAAAEAAQA9QAAAIUDAAAAAA==&#10;" filled="f" strokeweight=".5pt"/>
                  <v:rect id="Rectangle 626" o:spid="_x0000_s1074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9xMUA&#10;AADcAAAADwAAAGRycy9kb3ducmV2LnhtbESPzWrDMBCE74W+g9hALyWRXdMkdayEEggYQqBN8gCL&#10;tbWNrZWx5J++fVUo9DjMzDdMdphNK0bqXW1ZQbyKQBAXVtdcKrjfTsstCOeRNbaWScE3OTjsHx8y&#10;TLWd+JPGqy9FgLBLUUHlfZdK6YqKDLqV7YiD92V7gz7IvpS6xynATStfomgtDdYcFirs6FhR0VwH&#10;o+D4FvkTXZKP8zkZ+GKbocubZ6WeFvP7DoSn2f+H/9q5VvC6ie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L3ExQAAANwAAAAPAAAAAAAAAAAAAAAAAJgCAABkcnMv&#10;ZG93bnJldi54bWxQSwUGAAAAAAQABAD1AAAAigMAAAAA&#10;" filled="f" strokeweight="1.25pt"/>
                </v:group>
                <v:group id="Group 627" o:spid="_x0000_s1075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rect id="Rectangle 628" o:spid="_x0000_s1076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GKMQA&#10;AADcAAAADwAAAGRycy9kb3ducmV2LnhtbESP0YrCMBRE34X9h3AXfBFN16KrXaMsgiCIoF0/4NLc&#10;bUubm9KkWv/eCIKPw8ycYVab3tTiSq0rLSv4mkQgiDOrS84VXP524wUI55E11pZJwZ0cbNYfgxUm&#10;2t74TNfU5yJA2CWooPC+SaR0WUEG3cQ2xMH7t61BH2SbS93iLcBNLadRNJcGSw4LBTa0LSir0s4o&#10;2C4jv6NjfDoc4o6PtuqafTVSavjZ//6A8NT7d/jV3msFs+8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hij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77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CXcEAAADcAAAADwAAAGRycy9kb3ducmV2LnhtbESPQYvCMBSE7wv+h/AEb2uqdFepRhFB&#10;8FpXPD+aZ1tsXmqT2vjvjSDscZiZb5j1NphGPKhztWUFs2kCgriwuuZSwfnv8L0E4TyyxsYyKXiS&#10;g+1m9LXGTNuBc3qcfCkihF2GCirv20xKV1Rk0E1tSxy9q+0M+ii7UuoOhwg3jZwnya80WHNcqLCl&#10;fUXF7dQbBXl+Ly+9C8NueQ2L9KxTk/RHpSbjsFuB8BT8f/jTPmoFP4s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MJdwQAAANwAAAAPAAAAAAAAAAAAAAAA&#10;AKECAABkcnMvZG93bnJldi54bWxQSwUGAAAAAAQABAD5AAAAjwMAAAAA&#10;" strokeweight="1.25pt"/>
                  <v:shape id="AutoShape 630" o:spid="_x0000_s1078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nxsEAAADcAAAADwAAAGRycy9kb3ducmV2LnhtbESPQYvCMBSE78L+h/CEvWmq6Cq1qciC&#10;4LWueH40z7bYvNQmtdl/v1kQPA4z8w2T7YNpxZN611hWsJgnIIhLqxuuFFx+jrMtCOeRNbaWScEv&#10;OdjnH5MMU21HLuh59pWIEHYpKqi971IpXVmTQTe3HXH0brY36KPsK6l7HCPctHKZJF/SYMNxocaO&#10;vmsq7+fBKCiKR3UdXBgP21vYrC56ZZLhpNTnNBx2IDwF/w6/2ietYL1Zw/+ZeAR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aGfGwQAAANwAAAAPAAAAAAAAAAAAAAAA&#10;AKECAABkcnMvZG93bnJldi54bWxQSwUGAAAAAAQABAD5AAAAjwMAAAAA&#10;" strokeweight="1.25pt"/>
                  <v:shape id="AutoShape 631" o:spid="_x0000_s1079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raWb0AAADcAAAADwAAAGRycy9kb3ducmV2LnhtbERPTYvCMBC9C/6HMII3TRRxpRpFBMFr&#10;Xdnz0IxtsZnUJrXx35uDsMfH+94dom3EizpfO9awmCsQxIUzNZcabr/n2QaED8gGG8ek4U0eDvvx&#10;aIeZcQPn9LqGUqQQ9hlqqEJoMyl9UZFFP3ctceLurrMYEuxKaTocUrht5FKptbRYc2qosKVTRcXj&#10;2lsNef4s/3ofh+PmHn9WN7Oyqr9oPZ3E4xZEoBj+xV/3xWhYq7Q2nUlHQO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K2lm9AAAA3AAAAA8AAAAAAAAAAAAAAAAAoQIA&#10;AGRycy9kb3ducmV2LnhtbFBLBQYAAAAABAAEAPkAAACLAwAAAAA=&#10;" strokeweight="1.25pt"/>
                </v:group>
              </v:group>
              <v:group id="Group 436" o:spid="_x0000_s1080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<v:shape id="Text Box 604" o:spid="_x0000_s1081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fIr8A&#10;AADcAAAADwAAAGRycy9kb3ducmV2LnhtbERPy4rCMBTdC/5DuII7TTsLGapRVFAGRMHX/tJc22Jz&#10;U5JUq19vFgMuD+c9W3SmFg9yvrKsIB0nIIhzqysuFFzOm9EvCB+QNdaWScGLPCzm/d4MM22ffKTH&#10;KRQihrDPUEEZQpNJ6fOSDPqxbYgjd7POYIjQFVI7fMZwU8ufJJlIgxXHhhIbWpeU30+tUdBeW7dJ&#10;q9Vuv33t0L81rZL3QanhoFtOQQTqwlf87/7TCiZpnB/Px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h8i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04DD6B68" w14:textId="77777777" w:rsidR="00604DB6" w:rsidRPr="003D2645" w:rsidRDefault="00604DB6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FC2197">
                          <w:rPr>
                            <w:noProof/>
                            <w:szCs w:val="20"/>
                          </w:rPr>
                          <w:t>4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82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<v:line id="Line 605" o:spid="_x0000_s1083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cKVcEAAADcAAAADwAAAGRycy9kb3ducmV2LnhtbESPX2vCMBTF3wW/Q7jC3jRVRp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pwpVwQAAANwAAAAPAAAAAAAAAAAAAAAA&#10;AKECAABkcnMvZG93bnJldi54bWxQSwUGAAAAAAQABAD5AAAAjwMAAAAA&#10;" strokeweight="1pt">
                    <v:stroke dashstyle="dash"/>
                  </v:line>
                  <v:line id="Line 606" o:spid="_x0000_s1084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uvzsEAAADcAAAADwAAAGRycy9kb3ducmV2LnhtbESPX2vCMBTF3wW/Q7jC3jRVWJ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66/O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137EDFD6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89470D0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31B8A42B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1CFB59EC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055DE2E5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7DD62FF9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1EC2E56F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1B56CF3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821ABA6" w14:textId="77777777" w:rsidR="00604DB6" w:rsidRPr="00A43182" w:rsidRDefault="00604DB6" w:rsidP="000F56A5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35E89CE8" w14:textId="77777777" w:rsidR="00604DB6" w:rsidRPr="00055A16" w:rsidRDefault="00604DB6" w:rsidP="000F56A5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9232" behindDoc="1" locked="0" layoutInCell="1" allowOverlap="1" wp14:anchorId="074368A2" wp14:editId="4011BA3C">
              <wp:simplePos x="0" y="0"/>
              <wp:positionH relativeFrom="page">
                <wp:posOffset>361950</wp:posOffset>
              </wp:positionH>
              <wp:positionV relativeFrom="page">
                <wp:posOffset>4933950</wp:posOffset>
              </wp:positionV>
              <wp:extent cx="540385" cy="2339975"/>
              <wp:effectExtent l="0" t="0" r="12065" b="22225"/>
              <wp:wrapNone/>
              <wp:docPr id="17" name="Группа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385" cy="2339975"/>
                        <a:chOff x="567" y="7768"/>
                        <a:chExt cx="851" cy="3685"/>
                      </a:xfrm>
                    </wpg:grpSpPr>
                    <wpg:grpSp>
                      <wpg:cNvPr id="18" name="Group 373"/>
                      <wpg:cNvGrpSpPr>
                        <a:grpSpLocks/>
                      </wpg:cNvGrpSpPr>
                      <wpg:grpSpPr bwMode="auto">
                        <a:xfrm>
                          <a:off x="567" y="7768"/>
                          <a:ext cx="851" cy="3685"/>
                          <a:chOff x="567" y="7768"/>
                          <a:chExt cx="851" cy="3685"/>
                        </a:xfrm>
                      </wpg:grpSpPr>
                      <wps:wsp>
                        <wps:cNvPr id="19" name="Line 562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63"/>
                        <wps:cNvCnPr>
                          <a:cxnSpLocks noChangeShapeType="1"/>
                        </wps:cNvCnPr>
                        <wps:spPr bwMode="auto">
                          <a:xfrm>
                            <a:off x="851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64"/>
                        <wps:cNvCnPr>
                          <a:cxnSpLocks noChangeShapeType="1"/>
                        </wps:cNvCnPr>
                        <wps:spPr bwMode="auto">
                          <a:xfrm>
                            <a:off x="1134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5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814"/>
                        <wps:cNvCnPr>
                          <a:cxnSpLocks noChangeShapeType="1"/>
                        </wps:cNvCnPr>
                        <wps:spPr bwMode="auto">
                          <a:xfrm>
                            <a:off x="851" y="833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16"/>
                        <wps:cNvCnPr>
                          <a:cxnSpLocks noChangeShapeType="1"/>
                        </wps:cNvCnPr>
                        <wps:spPr bwMode="auto">
                          <a:xfrm>
                            <a:off x="851" y="918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17"/>
                        <wps:cNvCnPr>
                          <a:cxnSpLocks noChangeShapeType="1"/>
                        </wps:cNvCnPr>
                        <wps:spPr bwMode="auto">
                          <a:xfrm>
                            <a:off x="851" y="1031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" name="Line 818"/>
                        <wps:cNvCnPr>
                          <a:cxnSpLocks noChangeShapeType="1"/>
                        </wps:cNvCnPr>
                        <wps:spPr bwMode="auto">
                          <a:xfrm>
                            <a:off x="567" y="11453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7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E1C7E" w14:textId="77777777" w:rsidR="00604DB6" w:rsidRPr="003A4CA2" w:rsidRDefault="00604DB6" w:rsidP="00055A16">
                            <w:pPr>
                              <w:pStyle w:val="a6"/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7F1F4" w14:textId="77777777" w:rsidR="00604DB6" w:rsidRPr="003A4CA2" w:rsidRDefault="00604DB6" w:rsidP="00055A16">
                            <w:pPr>
                              <w:pStyle w:val="a6"/>
                              <w:jc w:val="center"/>
                              <w:rPr>
                                <w:rFonts w:cs="Arial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595" y="10093"/>
                          <a:ext cx="227" cy="1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19F1DD" w14:textId="77777777" w:rsidR="00604DB6" w:rsidRPr="000F56A5" w:rsidRDefault="00604DB6" w:rsidP="000F56A5">
                            <w:pPr>
                              <w:pStyle w:val="a6"/>
                            </w:pPr>
                            <w:r w:rsidRPr="000F56A5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0650E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1A5A6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44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A9CB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45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ABE71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30" o:spid="_x0000_s1085" style="position:absolute;margin-left:28.5pt;margin-top:388.5pt;width:42.55pt;height:184.25pt;z-index:-251637248;mso-position-horizontal-relative:page;mso-position-vertical-relative:page" coordorigin="567,7768" coordsize="851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">
              <v:group id="Group 373" o:spid="_x0000_s1086" style="position:absolute;left:567;top:7768;width:851;height:3685" coordorigin="567,7768" coordsize="851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line id="Line 562" o:spid="_x0000_s1087" style="position:absolute;visibility:visible;mso-wrap-style:square" from="567,7768" to="56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<v:line id="Line 563" o:spid="_x0000_s1088" style="position:absolute;visibility:visible;mso-wrap-style:square" from="851,7768" to="851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5IzL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lcH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vkjMvgAAANsAAAAPAAAAAAAAAAAAAAAAAKEC&#10;AABkcnMvZG93bnJldi54bWxQSwUGAAAAAAQABAD5AAAAjAMAAAAA&#10;" strokeweight="1.25pt"/>
                <v:line id="Line 564" o:spid="_x0000_s1089" style="position:absolute;visibility:visible;mso-wrap-style:square" from="1134,7768" to="1134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v:line id="Line 565" o:spid="_x0000_s1090" style="position:absolute;visibility:visible;mso-wrap-style:square" from="567,7768" to="1417,7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<v:line id="Line 814" o:spid="_x0000_s1091" style="position:absolute;visibility:visible;mso-wrap-style:square" from="851,8335" to="1418,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<v:line id="Line 816" o:spid="_x0000_s1092" style="position:absolute;visibility:visible;mso-wrap-style:square" from="851,9185" to="1418,9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 strokeweight="1.25pt"/>
                <v:line id="Line 817" o:spid="_x0000_s1093" style="position:absolute;visibility:visible;mso-wrap-style:square" from="851,10319" to="1418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rVM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nrVMIAAADbAAAADwAAAAAAAAAAAAAA&#10;AAChAgAAZHJzL2Rvd25yZXYueG1sUEsFBgAAAAAEAAQA+QAAAJADAAAAAA==&#10;" strokeweight="1.25pt"/>
                <v:line id="Line 818" o:spid="_x0000_s1094" style="position:absolute;visibility:visible;mso-wrap-style:square" from="567,11453" to="141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t1I8EAAADbAAAADwAAAGRycy9kb3ducmV2LnhtbESP0YrCMBRE34X9h3AF3zRVoUjXKCIr&#10;LAiitR9wt7nblk1uSpO19e+NIPg4zMwZZr0drBE36nzjWMF8loAgLp1uuFJQXA/TFQgfkDUax6Tg&#10;Th62m4/RGjPter7QLQ+ViBD2GSqoQ2gzKX1Zk0U/cy1x9H5dZzFE2VVSd9hHuDVykSSptNhwXKix&#10;pX1N5V/+bxX05/wwnI5O28Lt08ak85/ll1FqMh52nyACDeEdfrW/tYJFCs8v8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G3UjwQAAANsAAAAPAAAAAAAAAAAAAAAA&#10;AKECAABkcnMvZG93bnJldi54bWxQSwUGAAAAAAQABAD5AAAAjwMAAAAA&#10;" strokeweight="1.2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8" o:spid="_x0000_s1095" type="#_x0000_t202" style="position:absolute;left:879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VacccA&#10;AADbAAAADwAAAGRycy9kb3ducmV2LnhtbESPT2vCQBTE70K/w/IKvUjdKJLa6CpVCIiH4p9Wye2R&#10;fSah2bchu9X47V2h0OMwM79hZovO1OJCrassKxgOIhDEudUVFwq+DunrBITzyBpry6TgRg4W86fe&#10;DBNtr7yjy94XIkDYJaig9L5JpHR5SQbdwDbEwTvb1qAPsi2kbvEa4KaWoyiKpcGKw0KJDa1Kyn/2&#10;v0bB+DuPsvj4adL+cJNt03iZvZ92Sr08dx9TEJ46/x/+a6+1gtEbPL6EH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lWnHHAAAA2wAAAA8AAAAAAAAAAAAAAAAAmAIAAGRy&#10;cy9kb3ducmV2LnhtbFBLBQYAAAAABAAEAPUAAACMAwAAAAA=&#10;" filled="f" stroked="f">
                <v:textbox style="layout-flow:vertical;mso-layout-flow-alt:bottom-to-top" inset="0,0,0,0">
                  <w:txbxContent>
                    <w:p w14:paraId="3D6E1C7E" w14:textId="77777777" w:rsidR="00604DB6" w:rsidRPr="003A4CA2" w:rsidRDefault="00604DB6" w:rsidP="00055A16">
                      <w:pPr>
                        <w:pStyle w:val="a6"/>
                        <w:jc w:val="center"/>
                        <w:rPr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096" type="#_x0000_t202" style="position:absolute;left:1162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rOA8QA&#10;AADbAAAADwAAAGRycy9kb3ducmV2LnhtbERPTWvCQBC9C/6HZYReRDdKCTa6CbYQKD2UGmtLbkN2&#10;TILZ2ZDdavrvu4eCx8f73mWj6cSVBtdaVrBaRiCIK6tbrhV8HvPFBoTzyBo7y6Tglxxk6XSyw0Tb&#10;Gx/oWvhahBB2CSpovO8TKV3VkEG3tD1x4M52MOgDHGqpB7yFcNPJdRTF0mDLoaHBnl4aqi7Fj1Hw&#10;eKqiMv56N/l89VZ+5PFz+fR9UOphNu63IDyN/i7+d79qBeswNnwJP0C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6zgPEAAAA2w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14:paraId="4447F1F4" w14:textId="77777777" w:rsidR="00604DB6" w:rsidRPr="003A4CA2" w:rsidRDefault="00604DB6" w:rsidP="00055A16">
                      <w:pPr>
                        <w:pStyle w:val="a6"/>
                        <w:jc w:val="center"/>
                        <w:rPr>
                          <w:rFonts w:cs="Arial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097" type="#_x0000_t202" style="position:absolute;left:595;top:10093;width:227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VicMA&#10;AADbAAAADwAAAGRycy9kb3ducmV2LnhtbESPwWrDMBBE74X8g9hAbo1cm5rWjWKCIbSnQNJ8wGJt&#10;LRNr5VhqbP99VCjkOMzMG2ZTTrYTNxp861jByzoBQVw73XKj4Py9f34D4QOyxs4xKZjJQ7ldPG2w&#10;0G7kI91OoRERwr5ABSaEvpDS14Ys+rXriaP34waLIcqhkXrAMcJtJ9MkyaXFluOCwZ4qQ/Xl9GsV&#10;HGZpxsy+nuuqyg95dt3j5bNTarWcdh8gAk3hEf5vf2kF6Tv8fY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VicMAAADb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1719F1DD" w14:textId="77777777" w:rsidR="00604DB6" w:rsidRPr="000F56A5" w:rsidRDefault="00604DB6" w:rsidP="000F56A5">
                      <w:pPr>
                        <w:pStyle w:val="a6"/>
                      </w:pPr>
                      <w:r w:rsidRPr="000F56A5">
                        <w:t>Согласовано</w:t>
                      </w:r>
                    </w:p>
                  </w:txbxContent>
                </v:textbox>
              </v:shape>
              <v:shape id="Text Box 568" o:spid="_x0000_s1098" type="#_x0000_t202" style="position:absolute;left:879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yb8A&#10;AADbAAAADwAAAGRycy9kb3ducmV2LnhtbERPy4rCMBTdC/MP4Q7MTtOxWKSaFimIsxJ8fMCluTbF&#10;5qY2GVv/frIYcHk472052U48afCtYwXfiwQEce10y42C62U/X4PwAVlj55gUvMhDWXzMtphrN/KJ&#10;nufQiBjCPkcFJoQ+l9LXhiz6heuJI3dzg8UQ4dBIPeAYw20nl0mSSYstxwaDPVWG6vv51yo4vqQZ&#10;U7u61lWVHbP0scf7oVPq63PabUAEmsJb/O/+0QrSuD5+iT9AF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2rJ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14:paraId="5960650E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099" type="#_x0000_t202" style="position:absolute;left:1162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PUsEA&#10;AADbAAAADwAAAGRycy9kb3ducmV2LnhtbESP0YrCMBRE34X9h3AX9k1TLRapRpGC7D4Jaj/g0lyb&#10;YnNTm2jr328WFnwcZuYMs9mNthVP6n3jWMF8loAgrpxuuFZQXg7TFQgfkDW2jknBizzsth+TDeba&#10;DXyi5znUIkLY56jAhNDlUvrKkEU/cx1x9K6utxii7Gupexwi3LZykSSZtNhwXDDYUWGoup0fVsHx&#10;Jc2Q2mVZFUV2zNL7AW/frVJfn+N+DSLQGN7h//aPVpDO4e9L/A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rz1LBAAAA2w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6211A5A6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0" type="#_x0000_t202" style="position:absolute;left:879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wKcIA&#10;AADcAAAADwAAAGRycy9kb3ducmV2LnhtbESP3YrCMBSE7xd8h3AE79bUvyLVKFIQ90rw5wEOzbEp&#10;Nie1iba+/WZhwcthZr5h1tve1uJFra8cK5iMExDEhdMVlwqul/33EoQPyBprx6TgTR62m8HXGjPt&#10;Oj7R6xxKESHsM1RgQmgyKX1hyKIfu4Y4ejfXWgxRtqXULXYRbms5TZJUWqw4LhhsKDdU3M9Pq+D4&#10;lqab2cW1yPP0mM4ee7wfaqVGw363AhGoD5/wf/tHK1jM5/B3Jh4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9TAp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5A0CA9CB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01" type="#_x0000_t202" style="position:absolute;left:1162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VssMA&#10;AADcAAAADwAAAGRycy9kb3ducmV2LnhtbESP3YrCMBSE7xd8h3AE79bUn5alGkUKsl4J6/oAh+bY&#10;FJuT2mRtfXsjCHs5zMw3zHo72EbcqfO1YwWzaQKCuHS65krB+Xf/+QXCB2SNjWNS8CAP283oY425&#10;dj3/0P0UKhEh7HNUYEJocyl9aciin7qWOHoX11kMUXaV1B32EW4bOU+STFqsOS4YbKkwVF5Pf1bB&#10;8SFNv7DpuSyK7Jgtbnu8fjdKTcbDbgUi0BD+w+/2QStIlym8zsQj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mVss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32DABE71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8208" behindDoc="1" locked="0" layoutInCell="1" allowOverlap="1" wp14:anchorId="03227029" wp14:editId="5B3578A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2" name="Группа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8CBE5" w14:textId="77777777" w:rsidR="00604DB6" w:rsidRPr="000F56A5" w:rsidRDefault="00604DB6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13" name="Group 367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1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2D7AD" w14:textId="77777777" w:rsidR="00604DB6" w:rsidRPr="000F56A5" w:rsidRDefault="00604DB6" w:rsidP="000F56A5">
                              <w:pPr>
                                <w:pStyle w:val="a6"/>
                                <w:jc w:val="center"/>
                              </w:pPr>
                              <w:r w:rsidRPr="000F56A5">
                                <w:fldChar w:fldCharType="begin"/>
                              </w:r>
                              <w:r w:rsidRPr="000F56A5">
                                <w:instrText xml:space="preserve"> PAGE   \* MERGEFORMAT </w:instrText>
                              </w:r>
                              <w:r w:rsidRPr="000F56A5">
                                <w:fldChar w:fldCharType="separate"/>
                              </w:r>
                              <w:r w:rsidR="00FC2197">
                                <w:rPr>
                                  <w:noProof/>
                                </w:rPr>
                                <w:t>3</w:t>
                              </w:r>
                              <w:r w:rsidRPr="000F56A5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1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14" o:spid="_x0000_s1102" style="position:absolute;margin-left:14.2pt;margin-top:14.2pt;width:566.95pt;height:813.55pt;z-index:-25163827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0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rVcEA&#10;AADaAAAADwAAAGRycy9kb3ducmV2LnhtbESPwWrDMBBE74H+g9hCb7HcmpjiWgnFEJKTIU4+YLG2&#10;lom1ci01dv6+KhRyHGbmDVPuFjuIG02+d6zgNUlBELdO99wpuJz363cQPiBrHByTgjt52G2fViUW&#10;2s18olsTOhEh7AtUYEIYCyl9a8iiT9xIHL0vN1kMUU6d1BPOEW4H+ZamubTYc1wwOFJlqL02P1ZB&#10;fZdmzuzm0lZVXufZ9x6vh0Gpl+fl8wNEoCU8wv/to1aQwd+Ve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7a1XBAAAA2g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0CC8CBE5" w14:textId="77777777" w:rsidR="00604DB6" w:rsidRPr="000F56A5" w:rsidRDefault="00604DB6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0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624" o:spid="_x0000_s110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625" o:spid="_x0000_s110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WZjMEA&#10;AADaAAAADwAAAGRycy9kb3ducmV2LnhtbESPUWvCMBSF3wf7D+EOfBkz1YJKZxQRhD0Jdf0Bl+au&#10;KUtuShNt/PeLIOzxcM75Dme7T86KG42h96xgMS9AELde99wpaL5PHxsQISJrtJ5JwZ0C7HevL1us&#10;tJ+4ptsldiJDOFSowMQ4VFKG1pDDMPcDcfZ+/OgwZjl2Uo84ZbizclkUK+mw57xgcKCjofb3cnUK&#10;3oNNztRduazXqTlcJ1uWZ6vU7C0dPkFESvE//Gx/aQUreFzJN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VmYzBAAAA2gAAAA8AAAAAAAAAAAAAAAAAmAIAAGRycy9kb3du&#10;cmV2LnhtbFBLBQYAAAAABAAEAPUAAACGAwAAAAA=&#10;" filled="f" strokeweight=".5pt"/>
                  <v:rect id="Rectangle 626" o:spid="_x0000_s110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IJsMA&#10;AADaAAAADwAAAGRycy9kb3ducmV2LnhtbESPwWrDMBBE74X8g9hCLyWW20CaupZNCAQCIZC6/YDF&#10;2lrG1spYcuL+fRQo9DjMzBsmL2fbiwuNvnWs4CVJQRDXTrfcKPj+2i83IHxA1tg7JgW/5KEsFg85&#10;Ztpd+ZMuVWhEhLDPUIEJYcik9LUhiz5xA3H0ftxoMUQ5NlKPeI1w28vXNF1Liy3HBYMD7QzVXTVZ&#10;Bbv3NOzptDofj6uJT66bhkP3rNTT47z9ABFoDv/hv/ZBK3iD+5V4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fIJsMAAADaAAAADwAAAAAAAAAAAAAAAACYAgAAZHJzL2Rv&#10;d25yZXYueG1sUEsFBgAAAAAEAAQA9QAAAIgDAAAAAA==&#10;" filled="f" strokeweight="1.25pt"/>
                </v:group>
                <v:group id="Group 627" o:spid="_x0000_s110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ect id="Rectangle 628" o:spid="_x0000_s110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5z74A&#10;AADaAAAADwAAAGRycy9kb3ducmV2LnhtbESPzQrCMBCE74LvEFbwIpqqIFqNIoIgiODfAyzN2pY2&#10;m9KkWt/eCILHYWa+YVab1pTiSbXLLSsYjyIQxInVOacK7rf9cA7CeWSNpWVS8CYHm3W3s8JY2xdf&#10;6Hn1qQgQdjEqyLyvYildkpFBN7IVcfAetjbog6xTqWt8Bbgp5SSKZtJgzmEhw4p2GSXFtTEKdovI&#10;7+k0PR+P04ZPtmiqQzFQqt9rt0sQnlr/D//aB61gAd8r4Qb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E+c++AAAA2gAAAA8AAAAAAAAAAAAAAAAAmAIAAGRycy9kb3ducmV2&#10;LnhtbFBLBQYAAAAABAAEAPUAAACD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1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KrncAAAADbAAAADwAAAGRycy9kb3ducmV2LnhtbESPQYvCMBCF74L/IYzgTVMXWaVrFBEE&#10;r3Vlz0MztmWbSW1Sm/33zmHB2wzvzXvf7A7JtepJfWg8G1gtM1DEpbcNVwZu3+fFFlSIyBZbz2Tg&#10;jwIc9tPJDnPrRy7oeY2VkhAOORqoY+xyrUNZk8Ow9B2xaHffO4yy9pW2PY4S7lr9kWWf2mHD0lBj&#10;R6eayt/r4AwUxaP6GUIaj9t72qxvdu2y4WLMfJaOX6Aipfg2/19frOALvfwiA+j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yq53AAAAA2wAAAA8AAAAAAAAAAAAAAAAA&#10;oQIAAGRycy9kb3ducmV2LnhtbFBLBQYAAAAABAAEAPkAAACOAwAAAAA=&#10;" strokeweight="1.25pt"/>
                  <v:shape id="AutoShape 630" o:spid="_x0000_s111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4OBr4AAADbAAAADwAAAGRycy9kb3ducmV2LnhtbERPTYvCMBC9L/gfwgje1tSluNI1iggL&#10;vVZlz0MzpmWbSW1SG/+9ERb2No/3Odt9tJ240+BbxwpWywwEce10y0bB5fz9vgHhA7LGzjEpeJCH&#10;/W72tsVCu4krup+CESmEfYEKmhD6QkpfN2TRL11PnLirGyyGBAcj9YBTCred/MiytbTYcmposKdj&#10;Q/XvabQKqupmfkYfp8PmGj/zi85tNpZKLebx8AUiUAz/4j93qdP8Fbx+SQfI3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Yfg4GvgAAANsAAAAPAAAAAAAAAAAAAAAAAKEC&#10;AABkcnMvZG93bnJldi54bWxQSwUGAAAAAAQABAD5AAAAjAMAAAAA&#10;" strokeweight="1.25pt"/>
                  <v:shape id="AutoShape 631" o:spid="_x0000_s111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yQcb4AAADbAAAADwAAAGRycy9kb3ducmV2LnhtbERPTYvCMBC9C/sfwizsTVNFtNSmIgsL&#10;XqvieWjGtthMapPa7L/fLAje5vE+J98H04knDa61rGC5SEAQV1a3XCu4nH/mKQjnkTV2lknBLznY&#10;Fx+zHDNtJy7pefK1iCHsMlTQeN9nUrqqIYNuYXviyN3sYNBHONRSDzjFcNPJVZJspMGWY0ODPX03&#10;VN1Po1FQlo/6OrowHdJb2K4vem2S8ajU12c47EB4Cv4tfrmPOs5fwf8v8QBZ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rJBxvgAAANsAAAAPAAAAAAAAAAAAAAAAAKEC&#10;AABkcnMvZG93bnJldi54bWxQSwUGAAAAAAQABAD5AAAAjAMAAAAA&#10;" strokeweight="1.25pt"/>
                </v:group>
              </v:group>
              <v:group id="Group 367" o:spid="_x0000_s111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Text Box 604" o:spid="_x0000_s111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+Ay8EA&#10;AADbAAAADwAAAGRycy9kb3ducmV2LnhtbERP22rCQBB9L/QflhF8qxullBJdRQtKIVSore9DdkyC&#10;2dmwuzGXr3eFQt/mcK6z2vSmFjdyvrKsYD5LQBDnVldcKPj92b+8g/ABWWNtmRQM5GGzfn5aYapt&#10;x990O4VCxBD2KSooQ2hSKX1ekkE/sw1x5C7WGQwRukJqh10MN7VcJMmbNFhxbCixoY+S8uupNQra&#10;c+v282qXfR2GDP2oaZeMR6Wmk367BBGoD//iP/enjvNf4fFLP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/gMvBAAAA2wAAAA8AAAAAAAAAAAAAAAAAmAIAAGRycy9kb3du&#10;cmV2LnhtbFBLBQYAAAAABAAEAPUAAACGAwAAAAA=&#10;" filled="f" stroked="f">
                  <v:stroke dashstyle="dash"/>
                  <v:textbox inset="0,0,0,0">
                    <w:txbxContent>
                      <w:p w14:paraId="0E42D7AD" w14:textId="77777777" w:rsidR="00604DB6" w:rsidRPr="000F56A5" w:rsidRDefault="00604DB6" w:rsidP="000F56A5">
                        <w:pPr>
                          <w:pStyle w:val="a6"/>
                          <w:jc w:val="center"/>
                        </w:pPr>
                        <w:r w:rsidRPr="000F56A5">
                          <w:fldChar w:fldCharType="begin"/>
                        </w:r>
                        <w:r w:rsidRPr="000F56A5">
                          <w:instrText xml:space="preserve"> PAGE   \* MERGEFORMAT </w:instrText>
                        </w:r>
                        <w:r w:rsidRPr="000F56A5">
                          <w:fldChar w:fldCharType="separate"/>
                        </w:r>
                        <w:r w:rsidR="00FC2197">
                          <w:rPr>
                            <w:noProof/>
                          </w:rPr>
                          <w:t>3</w:t>
                        </w:r>
                        <w:r w:rsidRPr="000F56A5">
                          <w:fldChar w:fldCharType="end"/>
                        </w:r>
                      </w:p>
                    </w:txbxContent>
                  </v:textbox>
                </v:shape>
                <v:group id="Group 787" o:spid="_x0000_s111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605" o:spid="_x0000_s111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hB8sEAAADbAAAADwAAAGRycy9kb3ducmV2LnhtbESPQWvDMAyF74X9B6PBbo2zHsLI4pZS&#10;KOutJBvsqsVanC6Wg+0m2b+vC4PdJN7T+56q3WIHMZEPvWMFz1kOgrh1uudOwcf7cf0CIkRkjYNj&#10;UvBLAXbbh1WFpXYz1zQ1sRMphEOJCkyMYyllaA1ZDJkbiZP27bzFmFbfSe1xTuF2kJs8L6TFnhPB&#10;4EgHQ+1Pc7WJW9PbxftiXji0X+cL7WvzOSv19LjsX0FEWuK/+e/6pFP9Au6/pAHk9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qEHywQAAANsAAAAPAAAAAAAAAAAAAAAA&#10;AKECAABkcnMvZG93bnJldi54bWxQSwUGAAAAAAQABAD5AAAAjwMAAAAA&#10;" strokeweight="1pt">
                    <v:stroke dashstyle="dash"/>
                  </v:line>
                  <v:line id="Line 606" o:spid="_x0000_s111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SLT8EAAADbAAAADwAAAGRycy9kb3ducmV2LnhtbESPzWrDMBCE74G+g9hCb7EcH0xwrYQQ&#10;CO2tOCn0urG2lhNrZSTVdt++KhR6HObnY+r9YgcxkQ+9YwWbLAdB3Drdc6fg/XJab0GEiKxxcEwK&#10;vinAfvewqrHSbuaGpnPsRBrhUKECE+NYSRlaQxZD5kbi5H06bzEm6TupPc5p3A6yyPNSWuw5EQyO&#10;dDTU3s9fNnEberl5X84Lh/b6dqNDYz5mpZ4el8MziEhL/A//tV+1gqKE3y/pB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xItPwQAAANs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2295336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C43D29A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50F35874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1531D5E2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50E0F6E4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16C5CD2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73620A8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3E700AA" w14:textId="77777777" w:rsidR="00604DB6" w:rsidRPr="003F379C" w:rsidRDefault="00604DB6" w:rsidP="000F56A5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40115120" w14:textId="77777777" w:rsidR="00604DB6" w:rsidRPr="00A43182" w:rsidRDefault="00604DB6" w:rsidP="000F56A5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133A7E9D" w14:textId="77777777" w:rsidR="00604DB6" w:rsidRPr="00055A16" w:rsidRDefault="00604DB6" w:rsidP="000F56A5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4112" behindDoc="1" locked="0" layoutInCell="1" allowOverlap="1" wp14:anchorId="46180EE6" wp14:editId="24005A6F">
              <wp:simplePos x="0" y="0"/>
              <wp:positionH relativeFrom="page">
                <wp:posOffset>361950</wp:posOffset>
              </wp:positionH>
              <wp:positionV relativeFrom="page">
                <wp:posOffset>4933950</wp:posOffset>
              </wp:positionV>
              <wp:extent cx="540385" cy="2339975"/>
              <wp:effectExtent l="0" t="0" r="12065" b="22225"/>
              <wp:wrapNone/>
              <wp:docPr id="52" name="Группа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385" cy="2339975"/>
                        <a:chOff x="567" y="7768"/>
                        <a:chExt cx="851" cy="3685"/>
                      </a:xfrm>
                    </wpg:grpSpPr>
                    <wpg:grpSp>
                      <wpg:cNvPr id="53" name="Group 373"/>
                      <wpg:cNvGrpSpPr>
                        <a:grpSpLocks/>
                      </wpg:cNvGrpSpPr>
                      <wpg:grpSpPr bwMode="auto">
                        <a:xfrm>
                          <a:off x="567" y="7768"/>
                          <a:ext cx="851" cy="3685"/>
                          <a:chOff x="567" y="7768"/>
                          <a:chExt cx="851" cy="3685"/>
                        </a:xfrm>
                      </wpg:grpSpPr>
                      <wps:wsp>
                        <wps:cNvPr id="54" name="Line 562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3"/>
                        <wps:cNvCnPr>
                          <a:cxnSpLocks noChangeShapeType="1"/>
                        </wps:cNvCnPr>
                        <wps:spPr bwMode="auto">
                          <a:xfrm>
                            <a:off x="851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64"/>
                        <wps:cNvCnPr>
                          <a:cxnSpLocks noChangeShapeType="1"/>
                        </wps:cNvCnPr>
                        <wps:spPr bwMode="auto">
                          <a:xfrm>
                            <a:off x="1134" y="7768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65"/>
                        <wps:cNvCnPr>
                          <a:cxnSpLocks noChangeShapeType="1"/>
                        </wps:cNvCnPr>
                        <wps:spPr bwMode="auto">
                          <a:xfrm>
                            <a:off x="567" y="7768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814"/>
                        <wps:cNvCnPr>
                          <a:cxnSpLocks noChangeShapeType="1"/>
                        </wps:cNvCnPr>
                        <wps:spPr bwMode="auto">
                          <a:xfrm>
                            <a:off x="851" y="833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16"/>
                        <wps:cNvCnPr>
                          <a:cxnSpLocks noChangeShapeType="1"/>
                        </wps:cNvCnPr>
                        <wps:spPr bwMode="auto">
                          <a:xfrm>
                            <a:off x="851" y="9185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817"/>
                        <wps:cNvCnPr>
                          <a:cxnSpLocks noChangeShapeType="1"/>
                        </wps:cNvCnPr>
                        <wps:spPr bwMode="auto">
                          <a:xfrm>
                            <a:off x="851" y="1031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818"/>
                        <wps:cNvCnPr>
                          <a:cxnSpLocks noChangeShapeType="1"/>
                        </wps:cNvCnPr>
                        <wps:spPr bwMode="auto">
                          <a:xfrm>
                            <a:off x="567" y="11453"/>
                            <a:ext cx="85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62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8BB91" w14:textId="77777777" w:rsidR="00604DB6" w:rsidRPr="003A4CA2" w:rsidRDefault="00604DB6" w:rsidP="00055A16">
                            <w:pPr>
                              <w:pStyle w:val="a6"/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63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7768"/>
                          <a:ext cx="227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1339F" w14:textId="77777777" w:rsidR="00604DB6" w:rsidRPr="003A4CA2" w:rsidRDefault="00604DB6" w:rsidP="00055A16">
                            <w:pPr>
                              <w:pStyle w:val="a6"/>
                              <w:jc w:val="center"/>
                              <w:rPr>
                                <w:rFonts w:cs="Arial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512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595" y="10093"/>
                          <a:ext cx="227" cy="1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0A426" w14:textId="77777777" w:rsidR="00604DB6" w:rsidRPr="000F56A5" w:rsidRDefault="00604DB6" w:rsidP="000F56A5">
                            <w:pPr>
                              <w:pStyle w:val="a6"/>
                            </w:pPr>
                            <w:r w:rsidRPr="000F56A5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3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744AC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4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10348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8CD12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5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879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12DDD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16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162" y="9214"/>
                          <a:ext cx="227" cy="1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C5728" w14:textId="77777777" w:rsidR="00604DB6" w:rsidRPr="00985DDB" w:rsidRDefault="00604DB6" w:rsidP="00055A16">
                            <w:pPr>
                              <w:pStyle w:val="a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8" style="position:absolute;margin-left:28.5pt;margin-top:388.5pt;width:42.55pt;height:184.25pt;z-index:-251642368;mso-position-horizontal-relative:page;mso-position-vertical-relative:page" coordorigin="567,7768" coordsize="851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">
              <v:group id="Group 373" o:spid="_x0000_s1119" style="position:absolute;left:567;top:7768;width:851;height:3685" coordorigin="567,7768" coordsize="851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line id="Line 562" o:spid="_x0000_s1120" style="position:absolute;visibility:visible;mso-wrap-style:square" from="567,7768" to="56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M9ss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/B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DPbLDAAAA2wAAAA8AAAAAAAAAAAAA&#10;AAAAoQIAAGRycy9kb3ducmV2LnhtbFBLBQYAAAAABAAEAPkAAACRAwAAAAA=&#10;" strokeweight="1.25pt"/>
                <v:line id="Line 563" o:spid="_x0000_s1121" style="position:absolute;visibility:visible;mso-wrap-style:square" from="851,7768" to="851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YKcIAAADb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+YKcIAAADbAAAADwAAAAAAAAAAAAAA&#10;AAChAgAAZHJzL2Rvd25yZXYueG1sUEsFBgAAAAAEAAQA+QAAAJADAAAAAA==&#10;" strokeweight="1.25pt"/>
                <v:line id="Line 564" o:spid="_x0000_s1122" style="position:absolute;visibility:visible;mso-wrap-style:square" from="1134,7768" to="1134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ytNMMAAADbAAAADwAAAGRycy9kb3ducmV2LnhtbESPQYvCMBSE74L/ITzBm6Yurkg1iroI&#10;wh6kuhdvj+bZVpuXkkSt/nqzsLDHYWa+YebL1tTiTs5XlhWMhgkI4tzqigsFP8ftYArCB2SNtWVS&#10;8CQPy0W3M8dU2wdndD+EQkQI+xQVlCE0qZQ+L8mgH9qGOHpn6wyGKF0htcNHhJtafiTJRBqsOC6U&#10;2NCmpPx6uBkF02Pjv56b09bu3eWVfY8zGuNaqX6vXc1ABGrDf/ivvdMKPif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MrTTDAAAA2wAAAA8AAAAAAAAAAAAA&#10;AAAAoQIAAGRycy9kb3ducmV2LnhtbFBLBQYAAAAABAAEAPkAAACRAwAAAAA=&#10;" strokeweight=".5pt"/>
                <v:line id="Line 565" o:spid="_x0000_s1123" style="position:absolute;visibility:visible;mso-wrap-style:square" from="567,7768" to="1417,7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  <v:line id="Line 814" o:spid="_x0000_s1124" style="position:absolute;visibility:visible;mso-wrap-style:square" from="851,8335" to="1418,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43t78AAADbAAAADwAAAGRycy9kb3ducmV2LnhtbERPzYrCMBC+C75DGMGbTd3F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43t78AAADbAAAADwAAAAAAAAAAAAAAAACh&#10;AgAAZHJzL2Rvd25yZXYueG1sUEsFBgAAAAAEAAQA+QAAAI0DAAAAAA==&#10;" strokeweight="1.25pt"/>
                <v:line id="Line 816" o:spid="_x0000_s1125" style="position:absolute;visibility:visible;mso-wrap-style:square" from="851,9185" to="1418,9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KSLMIAAADbAAAADwAAAGRycy9kb3ducmV2LnhtbESP0WrCQBRE3wv+w3IF3+pGxaDRVUQq&#10;FApSox9wzV6T4O7dkN2a9O+7gtDHYWbOMOttb414UOtrxwom4wQEceF0zaWCy/nwvgDhA7JG45gU&#10;/JKH7WbwtsZMu45P9MhDKSKEfYYKqhCaTEpfVGTRj11DHL2bay2GKNtS6ha7CLdGTpMklRZrjgsV&#10;NrSvqLjnP1ZB950f+uOX0/bi9mlt0sl19mGUGg373QpEoD78h1/tT61gvoT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KSLMIAAADbAAAADwAAAAAAAAAAAAAA&#10;AAChAgAAZHJzL2Rvd25yZXYueG1sUEsFBgAAAAAEAAQA+QAAAJADAAAAAA==&#10;" strokeweight="1.25pt"/>
                <v:line id="Line 817" o:spid="_x0000_s1126" style="position:absolute;visibility:visible;mso-wrap-style:square" from="851,10319" to="1418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xDL8AAADbAAAADwAAAGRycy9kb3ducmV2LnhtbERP3WrCMBS+H/gO4Qy8m6kTilSjjGJh&#10;MBhafYBjc9aWJSclyWx9e3Mx8PLj+9/uJ2vEjXzoHStYLjIQxI3TPbcKLufqbQ0iRGSNxjEpuFOA&#10;/W72ssVCu5FPdKtjK1IIhwIVdDEOhZSh6chiWLiBOHE/zluMCfpWao9jCrdGvmdZLi32nBo6HKjs&#10;qPmt/6yC8VhX0/eX0/biyrw3+fK6Ohil5q/TxwZEpCk+xf/uT60gT+vTl/QD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TxDL8AAADbAAAADwAAAAAAAAAAAAAAAACh&#10;AgAAZHJzL2Rvd25yZXYueG1sUEsFBgAAAAAEAAQA+QAAAI0DAAAAAA==&#10;" strokeweight="1.25pt"/>
                <v:line id="Line 818" o:spid="_x0000_s1127" style="position:absolute;visibility:visible;mso-wrap-style:square" from="567,11453" to="1417,1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hUl8MAAADbAAAADwAAAGRycy9kb3ducmV2LnhtbESPwWrDMBBE74H+g9hCbrHsFkxxo4QQ&#10;aigUQur6A7bW1jaRVsZSbefvo0Chx2Fm3jDb/WKNmGj0vWMFWZKCIG6c7rlVUH+VmxcQPiBrNI5J&#10;wZU87HcPqy0W2s38SVMVWhEh7AtU0IUwFFL6piOLPnEDcfR+3GgxRDm2Uo84R7g18ilNc2mx57jQ&#10;4UDHjppL9WsVzOeqXE4fTtvaHfPe5Nn385tRav24HF5BBFrCf/iv/a4V5Bncv8QfIH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YVJfDAAAA2wAAAA8AAAAAAAAAAAAA&#10;AAAAoQIAAGRycy9kb3ducmV2LnhtbFBLBQYAAAAABAAEAPkAAACRAwAAAAA=&#10;" strokeweight="1.2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8" o:spid="_x0000_s1128" type="#_x0000_t202" style="position:absolute;left:879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KcYA&#10;AADbAAAADwAAAGRycy9kb3ducmV2LnhtbESPT2vCQBTE74V+h+UVvBTdKCXU1FVUCIgHqdY/5PbI&#10;vibB7NuQXTX99l1B8DjMzG+YyawztbhS6yrLCoaDCARxbnXFhYL9T9r/BOE8ssbaMin4Iwez6evL&#10;BBNtb7yl684XIkDYJaig9L5JpHR5SQbdwDbEwfu1rUEfZFtI3eItwE0tR1EUS4MVh4USG1qWlJ93&#10;F6Pg45BHWXzcmPR9uM6+03iRjU9bpXpv3fwLhKfOP8OP9koriEdw/xJ+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hAKcYAAADbAAAADwAAAAAAAAAAAAAAAACYAgAAZHJz&#10;L2Rvd25yZXYueG1sUEsFBgAAAAAEAAQA9QAAAIsDAAAAAA==&#10;" filled="f" stroked="f">
                <v:textbox style="layout-flow:vertical;mso-layout-flow-alt:bottom-to-top" inset="0,0,0,0">
                  <w:txbxContent>
                    <w:p w14:paraId="0BC8BB91" w14:textId="77777777" w:rsidR="00604DB6" w:rsidRPr="003A4CA2" w:rsidRDefault="00604DB6" w:rsidP="00055A16">
                      <w:pPr>
                        <w:pStyle w:val="a6"/>
                        <w:jc w:val="center"/>
                        <w:rPr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29" type="#_x0000_t202" style="position:absolute;left:1162;top:7768;width:227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TlssYA&#10;AADbAAAADwAAAGRycy9kb3ducmV2LnhtbESPQWvCQBSE74L/YXlCL1I31hLa6CpaCEgPpUat5PbI&#10;PpNg9m3IbjX9991CweMwM98wi1VvGnGlztWWFUwnEQjiwuqaSwWHffr4AsJ5ZI2NZVLwQw5Wy+Fg&#10;gYm2N97RNfOlCBB2CSqovG8TKV1RkUE3sS1x8M62M+iD7EqpO7wFuGnkUxTF0mDNYaHClt4qKi7Z&#10;t1HwfCyiPP76MOl4+p5/pvEmfz3tlHoY9es5CE+9v4f/21utIJ7B35fw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TlssYAAADbAAAADwAAAAAAAAAAAAAAAACYAgAAZHJz&#10;L2Rvd25yZXYueG1sUEsFBgAAAAAEAAQA9QAAAIsDAAAAAA==&#10;" filled="f" stroked="f">
                <v:textbox style="layout-flow:vertical;mso-layout-flow-alt:bottom-to-top" inset="0,0,0,0">
                  <w:txbxContent>
                    <w:p w14:paraId="0A81339F" w14:textId="77777777" w:rsidR="00604DB6" w:rsidRPr="003A4CA2" w:rsidRDefault="00604DB6" w:rsidP="00055A16">
                      <w:pPr>
                        <w:pStyle w:val="a6"/>
                        <w:jc w:val="center"/>
                        <w:rPr>
                          <w:rFonts w:cs="Arial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0" type="#_x0000_t202" style="position:absolute;left:595;top:10093;width:227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i28EA&#10;AADcAAAADwAAAGRycy9kb3ducmV2LnhtbESP3YrCMBSE7xd8h3AE79ZUxSLVKFIQvRL8eYBDc2yK&#10;zUltoq1vv1kQvBxm5htmteltLV7U+sqxgsk4AUFcOF1xqeB62f0uQPiArLF2TAre5GGzHvysMNOu&#10;4xO9zqEUEcI+QwUmhCaT0heGLPqxa4ijd3OtxRBlW0rdYhfhtpbTJEmlxYrjgsGGckPF/fy0Co5v&#10;abqZnV+LPE+P6eyxw/u+Vmo07LdLEIH68A1/2getYD6Zwv+Ze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jItvBAAAA3A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1060A426" w14:textId="77777777" w:rsidR="00604DB6" w:rsidRPr="000F56A5" w:rsidRDefault="00604DB6" w:rsidP="000F56A5">
                      <w:pPr>
                        <w:pStyle w:val="a6"/>
                      </w:pPr>
                      <w:r w:rsidRPr="000F56A5">
                        <w:t>Согласовано</w:t>
                      </w:r>
                    </w:p>
                  </w:txbxContent>
                </v:textbox>
              </v:shape>
              <v:shape id="Text Box 568" o:spid="_x0000_s1131" type="#_x0000_t202" style="position:absolute;left:879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HQMIA&#10;AADcAAAADwAAAGRycy9kb3ducmV2LnhtbESP0YrCMBRE3wX/IVzBN03dYpFqFCnI+iSs+gGX5toU&#10;m5vaRFv/frOw4OMwM2eYzW6wjXhR52vHChbzBARx6XTNlYLr5TBbgfABWWPjmBS8ycNuOx5tMNeu&#10;5x96nUMlIoR9jgpMCG0upS8NWfRz1xJH7+Y6iyHKrpK6wz7CbSO/kiSTFmuOCwZbKgyV9/PTKji9&#10;pelTu7yWRZGdsvRxwPt3o9R0MuzXIAIN4RP+bx+1guUihb8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r4dA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3DC744AC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2" type="#_x0000_t202" style="position:absolute;left:1162;top:10348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fNMIA&#10;AADcAAAADwAAAGRycy9kb3ducmV2LnhtbESP0YrCMBRE3wX/IVzBN01dtUg1ylKQ9UlY9QMuzbUp&#10;Nje1ydr690YQ9nGYmTPMZtfbWjyo9ZVjBbNpAoK4cLriUsHlvJ+sQPiArLF2TAqe5GG3HQ42mGnX&#10;8S89TqEUEcI+QwUmhCaT0heGLPqpa4ijd3WtxRBlW0rdYhfhtpZfSZJKixXHBYMN5YaK2+nPKjg+&#10;penmdnkp8jw9pvP7Hm8/tVLjUf+9BhGoD//hT/ugFSxnC3ifi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h80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0DE8CD12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3" type="#_x0000_t202" style="position:absolute;left:879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6r8IA&#10;AADcAAAADwAAAGRycy9kb3ducmV2LnhtbESP0YrCMBRE3xf2H8IVfFtTlRbpGkUKok+Cbj/g0lyb&#10;YnPTbbK2/r0RhH0cZuYMs96OthV36n3jWMF8loAgrpxuuFZQ/uy/ViB8QNbYOiYFD/Kw3Xx+rDHX&#10;buAz3S+hFhHCPkcFJoQul9JXhiz6meuIo3d1vcUQZV9L3eMQ4baViyTJpMWG44LBjgpD1e3yZxWc&#10;HtIMS5uWVVFkp2z5u8fboVVqOhl33yACjeE//G4ftYJ0nsLrTDw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rqv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76F12DDD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134" type="#_x0000_t202" style="position:absolute;left:1162;top:9214;width:22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gk2MIA&#10;AADcAAAADwAAAGRycy9kb3ducmV2LnhtbESP0YrCMBRE34X9h3CFfdNUxSLVtEhB3CdB1w+4NNem&#10;2NzUJmvr328WhH0cZuYMsytG24on9b5xrGAxT0AQV043XCu4fh9mGxA+IGtsHZOCF3ko8o/JDjPt&#10;Bj7T8xJqESHsM1RgQugyKX1lyKKfu444ejfXWwxR9rXUPQ4Rblu5TJJUWmw4LhjsqDRU3S8/VsHp&#10;Jc2wsutrVZbpKV09Dng/tkp9Tsf9FkSgMfyH3+0vrWC9SOHv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CTY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569C5728" w14:textId="77777777" w:rsidR="00604DB6" w:rsidRPr="00985DDB" w:rsidRDefault="00604DB6" w:rsidP="00055A16">
                      <w:pPr>
                        <w:pStyle w:val="a6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73088" behindDoc="1" locked="0" layoutInCell="1" allowOverlap="1" wp14:anchorId="3C9A15BD" wp14:editId="7E40BD16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17" name="Группа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18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F4B6A" w14:textId="77777777" w:rsidR="00604DB6" w:rsidRPr="000F56A5" w:rsidRDefault="00604DB6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19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20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21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3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24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6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28" name="Group 367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29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FE5F4" w14:textId="77777777" w:rsidR="00604DB6" w:rsidRPr="000F56A5" w:rsidRDefault="00604DB6" w:rsidP="000F56A5">
                              <w:pPr>
                                <w:pStyle w:val="a6"/>
                                <w:jc w:val="center"/>
                              </w:pPr>
                              <w:r w:rsidRPr="000F56A5">
                                <w:fldChar w:fldCharType="begin"/>
                              </w:r>
                              <w:r w:rsidRPr="000F56A5">
                                <w:instrText xml:space="preserve"> PAGE   \* MERGEFORMAT </w:instrText>
                              </w:r>
                              <w:r w:rsidRPr="000F56A5">
                                <w:fldChar w:fldCharType="separate"/>
                              </w:r>
                              <w:r w:rsidR="00FC2197">
                                <w:rPr>
                                  <w:noProof/>
                                </w:rPr>
                                <w:t>11</w:t>
                              </w:r>
                              <w:r w:rsidRPr="000F56A5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30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31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35" style="position:absolute;margin-left:14.2pt;margin-top:14.2pt;width:566.95pt;height:813.55pt;z-index:-25164339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36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VMcAA&#10;AADcAAAADwAAAGRycy9kb3ducmV2LnhtbERPzYrCMBC+C/sOYRb2pqkrFumaihRET4LaBxia2aa0&#10;mdQma+vbbw6Cx4/vf7ubbCceNPjGsYLlIgFBXDndcK2gvB3mGxA+IGvsHJOCJ3nY5R+zLWbajXyh&#10;xzXUIoawz1CBCaHPpPSVIYt+4XriyP26wWKIcKilHnCM4baT30mSSosNxwaDPRWGqvb6ZxWcn9KM&#10;K7suq6JIz+nqfsD22Cn19Tntf0AEmsJb/HKftIL1Mq6NZ+IRk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sVMcAAAADc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14:paraId="169F4B6A" w14:textId="77777777" w:rsidR="00604DB6" w:rsidRPr="000F56A5" w:rsidRDefault="00604DB6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37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group id="Group 624" o:spid="_x0000_s1138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rect id="Rectangle 625" o:spid="_x0000_s1139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KBsMA&#10;AADcAAAADwAAAGRycy9kb3ducmV2LnhtbESPUWvCMBSF3wf7D+EO9jI0tcVNqlFkMPBpUPUHXJpr&#10;U5bclCba7N8vwsDHwznnO5zNLjkrbjSG3rOCxbwAQdx63XOn4Hz6mq1AhIis0XomBb8UYLd9ftpg&#10;rf3EDd2OsRMZwqFGBSbGoZYytIYchrkfiLN38aPDmOXYST3ilOHOyrIo3qXDnvOCwYE+DbU/x6tT&#10;8BZscqbpqrL5SOf9dbJV9W2Ven1J+zWISCk+wv/tg1awLBdwP5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KBsMAAADcAAAADwAAAAAAAAAAAAAAAACYAgAAZHJzL2Rv&#10;d25yZXYueG1sUEsFBgAAAAAEAAQA9QAAAIgDAAAAAA==&#10;" filled="f" strokeweight=".5pt"/>
                  <v:rect id="Rectangle 626" o:spid="_x0000_s1140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0MrsMA&#10;AADcAAAADwAAAGRycy9kb3ducmV2LnhtbESP0YrCMBRE34X9h3AX9kU03YqL1qayCIIggrp+wKW5&#10;tqXNTWlS7f69EQQfh5k5w6TrwTTiRp2rLCv4nkYgiHOrKy4UXP62kwUI55E1NpZJwT85WGcfoxQT&#10;be98otvZFyJA2CWooPS+TaR0eUkG3dS2xMG72s6gD7IrpO7wHuCmkXEU/UiDFYeFElvalJTX594o&#10;2Cwjv6XD7Ljfz3o+2Lpvd/VYqa/P4XcFwtPg3+FXe6cVzOMYnmfCEZ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0MrsMAAADcAAAADwAAAAAAAAAAAAAAAACYAgAAZHJzL2Rv&#10;d25yZXYueG1sUEsFBgAAAAAEAAQA9QAAAIgDAAAAAA==&#10;" filled="f" strokeweight="1.25pt"/>
                </v:group>
                <v:group id="Group 627" o:spid="_x0000_s1141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<v:rect id="Rectangle 628" o:spid="_x0000_s1142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xQcIA&#10;AADcAAAADwAAAGRycy9kb3ducmV2LnhtbESP0YrCMBRE3wX/IVzBF9FUXUWrUUQQBBF21Q+4NNe2&#10;tLkpTar1740g7OMwM2eY9bY1pXhQ7XLLCsajCARxYnXOqYLb9TBcgHAeWWNpmRS8yMF20+2sMdb2&#10;yX/0uPhUBAi7GBVk3lexlC7JyKAb2Yo4eHdbG/RB1qnUNT4D3JRyEkVzaTDnsJBhRfuMkuLSGAX7&#10;ZeQPdJ7+nk7Ths+2aKpjMVCq32t3KxCeWv8f/raPWsFs8gOf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CDFB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43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tI28IAAADcAAAADwAAAGRycy9kb3ducmV2LnhtbESPQWvCQBSE7wX/w/IEb3VTSaykriKC&#10;4DUx9PzIPpPQ7Ns0uzHrv+8WCj0OM/MNsz8G04sHja6zrOBtnYAgrq3uuFFQ3S6vOxDOI2vsLZOC&#10;Jzk4HhYve8y1nbmgR+kbESHsclTQej/kUrq6JYNubQfi6N3taNBHOTZSjzhHuOnlJkm20mDHcaHF&#10;gc4t1V/lZBQUxXfzObkwn3b38J5WOjXJdFVqtQynDxCegv8P/7WvWkG2yeD3TDwC8vA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tI28IAAADcAAAADwAAAAAAAAAAAAAA&#10;AAChAgAAZHJzL2Rvd25yZXYueG1sUEsFBgAAAAAEAAQA+QAAAJADAAAAAA==&#10;" strokeweight="1.25pt"/>
                  <v:shape id="AutoShape 630" o:spid="_x0000_s1144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nWrMIAAADcAAAADwAAAGRycy9kb3ducmV2LnhtbESPQWvCQBSE7wX/w/IEb3VTSVNJXUUE&#10;wWti6PmRfSah2bdpdmPWf98tFDwOM/MNszsE04s7ja6zrOBtnYAgrq3uuFFQXc+vWxDOI2vsLZOC&#10;Bzk47BcvO8y1nbmge+kbESHsclTQej/kUrq6JYNubQfi6N3saNBHOTZSjzhHuOnlJkkyabDjuNDi&#10;QKeW6u9yMgqK4qf5mlyYj9tb+EgrnZpkuii1WobjJwhPwT/D/+2LVvC+yeD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nWrMIAAADcAAAADwAAAAAAAAAAAAAA&#10;AAChAgAAZHJzL2Rvd25yZXYueG1sUEsFBgAAAAAEAAQA+QAAAJADAAAAAA==&#10;" strokeweight="1.25pt"/>
                  <v:shape id="AutoShape 631" o:spid="_x0000_s1145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VzN8EAAADcAAAADwAAAGRycy9kb3ducmV2LnhtbESPQYvCMBSE78L+h/AW9qbpiq5Sm4os&#10;CF7riudH82yLzUttUhv//UYQPA4z8w2TbYNpxZ1611hW8D1LQBCXVjdcKTj97adrEM4ja2wtk4IH&#10;OdjmH5MMU21HLuh+9JWIEHYpKqi971IpXVmTQTezHXH0LrY36KPsK6l7HCPctHKeJD/SYMNxocaO&#10;fmsqr8fBKCiKW3UeXBh360tYLU56YZLhoNTXZ9htQHgK/h1+tQ9awXK+gueZeAR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RXM3wQAAANwAAAAPAAAAAAAAAAAAAAAA&#10;AKECAABkcnMvZG93bnJldi54bWxQSwUGAAAAAAQABAD5AAAAjwMAAAAA&#10;" strokeweight="1.25pt"/>
                </v:group>
              </v:group>
              <v:group id="Group 367" o:spid="_x0000_s1146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Text Box 604" o:spid="_x0000_s1147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kdfsQA&#10;AADcAAAADwAAAGRycy9kb3ducmV2LnhtbESPUWvCMBSF34X9h3AHe1sThY1ZjTIHjoEo2M33S3PX&#10;ljU3JUm1+usXQfDxcM75Dme+HGwrjuRD41jDOFMgiEtnGq40/Hyvn99AhIhssHVMGs4UYLl4GM0x&#10;N+7EezoWsRIJwiFHDXWMXS5lKGuyGDLXESfv13mLMUlfSePxlOC2lROlXqXFhtNCjR191FT+Fb3V&#10;0B96vx43q83287zBcDG0Uped1k+Pw/sMRKQh3sO39pfR8DKZwvVMO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HX7EAAAA3AAAAA8AAAAAAAAAAAAAAAAAmAIAAGRycy9k&#10;b3ducmV2LnhtbFBLBQYAAAAABAAEAPUAAACJAwAAAAA=&#10;" filled="f" stroked="f">
                  <v:stroke dashstyle="dash"/>
                  <v:textbox inset="0,0,0,0">
                    <w:txbxContent>
                      <w:p w14:paraId="06CFE5F4" w14:textId="77777777" w:rsidR="00604DB6" w:rsidRPr="000F56A5" w:rsidRDefault="00604DB6" w:rsidP="000F56A5">
                        <w:pPr>
                          <w:pStyle w:val="a6"/>
                          <w:jc w:val="center"/>
                        </w:pPr>
                        <w:r w:rsidRPr="000F56A5">
                          <w:fldChar w:fldCharType="begin"/>
                        </w:r>
                        <w:r w:rsidRPr="000F56A5">
                          <w:instrText xml:space="preserve"> PAGE   \* MERGEFORMAT </w:instrText>
                        </w:r>
                        <w:r w:rsidRPr="000F56A5">
                          <w:fldChar w:fldCharType="separate"/>
                        </w:r>
                        <w:r w:rsidR="00FC2197">
                          <w:rPr>
                            <w:noProof/>
                          </w:rPr>
                          <w:t>11</w:t>
                        </w:r>
                        <w:r w:rsidRPr="000F56A5">
                          <w:fldChar w:fldCharType="end"/>
                        </w:r>
                      </w:p>
                    </w:txbxContent>
                  </v:textbox>
                </v:shape>
                <v:group id="Group 787" o:spid="_x0000_s1148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line id="Line 605" o:spid="_x0000_s1149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xebMEAAADcAAAADwAAAGRycy9kb3ducmV2LnhtbESPX2vCMBTF3wW/Q7jC3mzqxkSqUUQQ&#10;fRt1gq/X5tpUm5uSZLb79stgsMfD+fPjrDaDbcWTfGgcK5hlOQjiyumGawXnz/10ASJEZI2tY1Lw&#10;TQE26/FohYV2PZf0PMVapBEOBSowMXaFlKEyZDFkriNO3s15izFJX0vtsU/jtpWveT6XFhtOBIMd&#10;7QxVj9OXTdySDnfv5/3Aobp+3Glbmkuv1Mtk2C5BRBrif/ivfdQK3t9m8HsmHQG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LF5swQAAANwAAAAPAAAAAAAAAAAAAAAA&#10;AKECAABkcnMvZG93bnJldi54bWxQSwUGAAAAAAQABAD5AAAAjwMAAAAA&#10;" strokeweight="1pt">
                    <v:stroke dashstyle="dash"/>
                  </v:line>
                  <v:line id="Line 606" o:spid="_x0000_s1150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7AG8EAAADcAAAADwAAAGRycy9kb3ducmV2LnhtbESPX2vCMBTF34V9h3AHe7PpHMqoRpGB&#10;bG+jKuz12lybanNTkmi7b28EwcfD+fPjLFaDbcWVfGgcK3jPchDEldMN1wr2u834E0SIyBpbx6Tg&#10;nwKsli+jBRba9VzSdRtrkUY4FKjAxNgVUobKkMWQuY44eUfnLcYkfS21xz6N21ZO8nwmLTacCAY7&#10;+jJUnbcXm7glfZ+8n/UDh+rwe6J1af56pd5eh/UcRKQhPsOP9o9WMP2YwP1MOgJy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/sAb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604DB6" w:rsidRPr="003F379C" w14:paraId="254042C5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63D6BF4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3D634AFB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3F379C" w14:paraId="2A649C7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2D4E5343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0DD070F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</w:p>
      </w:tc>
    </w:tr>
    <w:tr w:rsidR="00604DB6" w:rsidRPr="00A43182" w14:paraId="547BAC08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70D48A00" w14:textId="77777777" w:rsidR="00604DB6" w:rsidRPr="003F379C" w:rsidRDefault="00604DB6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24BF2859" w14:textId="77777777" w:rsidR="00604DB6" w:rsidRPr="00A43182" w:rsidRDefault="00604DB6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FC2197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2783969C" w14:textId="77777777" w:rsidR="00604DB6" w:rsidRPr="00055A16" w:rsidRDefault="00604DB6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6400" behindDoc="1" locked="0" layoutInCell="1" allowOverlap="1" wp14:anchorId="7E35A121" wp14:editId="6A73739C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4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5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770FC" w14:textId="77777777" w:rsidR="00604DB6" w:rsidRPr="004E7E91" w:rsidRDefault="00604DB6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6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7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8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1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80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81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D9447" w14:textId="77777777" w:rsidR="00604DB6" w:rsidRPr="003D2645" w:rsidRDefault="00604DB6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0"/>
                                </w:rPr>
                                <w:t>25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82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83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4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51" style="position:absolute;margin-left:14.2pt;margin-top:14.2pt;width:566.95pt;height:813.55pt;z-index:-25163008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152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6LMMA&#10;AADbAAAADwAAAGRycy9kb3ducmV2LnhtbESPwWrDMBBE74X8g9hCbo3cpjbFjRKKISQnQ918wGJt&#10;LRNr5VhKbP99FCj0OMzMG2azm2wnbjT41rGC11UCgrh2uuVGweln//IBwgdkjZ1jUjCTh9128bTB&#10;XLuRv+lWhUZECPscFZgQ+lxKXxuy6FeuJ47erxsshiiHRuoBxwi3nXxLkkxabDkuGOypMFSfq6tV&#10;UM7SjGubnuqiyMpsfdnj+dAptXyevj5BBJrCf/ivfdQK3lN4fI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a6LMMAAADb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72770FC" w14:textId="77777777" w:rsidR="00604DB6" w:rsidRPr="004E7E91" w:rsidRDefault="00604DB6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153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group id="Group 624" o:spid="_x0000_s1154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rect id="Rectangle 625" o:spid="_x0000_s1155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Q+b8A&#10;AADbAAAADwAAAGRycy9kb3ducmV2LnhtbERP3WrCMBS+F3yHcAa7EU21Q6UaRQaDXQ2qPsChOTZl&#10;yUlpos3efrkQvPz4/vfH5Kx40BA6zwqWiwIEceN1x62C6+VrvgURIrJG65kU/FGA42E62WOl/cg1&#10;Pc6xFTmEQ4UKTIx9JWVoDDkMC98TZ+7mB4cxw6GVesAxhzsrV0Wxlg47zg0Ge/o01Pye707BLNjk&#10;TN2Wq3qTrqf7aMvyxyr1/pZOOxCRUnyJn+5vreAjj81f8g+Qh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0lD5vwAAANsAAAAPAAAAAAAAAAAAAAAAAJgCAABkcnMvZG93bnJl&#10;di54bWxQSwUGAAAAAAQABAD1AAAAhAMAAAAA&#10;" filled="f" strokeweight=".5pt"/>
                  <v:rect id="Rectangle 626" o:spid="_x0000_s1156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PDGsQA&#10;AADbAAAADwAAAGRycy9kb3ducmV2LnhtbESP3WrCQBSE7wu+w3IKvSl1oxapaTYiQiAgQtU+wCF7&#10;moRkz4bs5qdv3y0IXg4z8w2T7GfTipF6V1tWsFpGIIgLq2suFXzfsrcPEM4ja2wtk4JfcrBPF08J&#10;xtpOfKHx6ksRIOxiVFB538VSuqIig25pO+Lg/djeoA+yL6XucQpw08p1FG2lwZrDQoUdHSsqmutg&#10;FBx3kc/ovPk6nTYDn20zdHnzqtTL83z4BOFp9o/wvZ1rBe87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wxrEAAAA2wAAAA8AAAAAAAAAAAAAAAAAmAIAAGRycy9k&#10;b3ducmV2LnhtbFBLBQYAAAAABAAEAPUAAACJAwAAAAA=&#10;" filled="f" strokeweight="1.25pt"/>
                </v:group>
                <v:group id="Group 627" o:spid="_x0000_s1157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628" o:spid="_x0000_s1158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ZwcEA&#10;AADbAAAADwAAAGRycy9kb3ducmV2LnhtbESP0YrCMBRE3wX/IVzBF1lTFWW3GkUEQRBB637Apbm2&#10;pc1NaVKtf28EwcdhZs4wq01nKnGnxhWWFUzGEQji1OqCMwX/1/3PLwjnkTVWlknBkxxs1v3eCmNt&#10;H3yhe+IzESDsYlSQe1/HUro0J4NubGvi4N1sY9AH2WRSN/gIcFPJaRQtpMGCw0KONe1ySsukNQp2&#10;f5Hf02l2Ph5nLZ9s2daHcqTUcNBtlyA8df4b/rQPWsF8Au8v4Q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MWcHBAAAA2wAAAA8AAAAAAAAAAAAAAAAAmAIAAGRycy9kb3du&#10;cmV2LnhtbFBLBQYAAAAABAAEAPUAAACG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159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cKsEAAADcAAAADwAAAGRycy9kb3ducmV2LnhtbESPQYvCMBSE7wv+h/AEb2uquFupRhFB&#10;8FpXPD+aZ1tsXmqT2vjvjSDscZiZb5j1NphGPKhztWUFs2kCgriwuuZSwfnv8L0E4TyyxsYyKXiS&#10;g+1m9LXGTNuBc3qcfCkihF2GCirv20xKV1Rk0E1tSxy9q+0M+ii7UuoOhwg3jZwnya80WHNcqLCl&#10;fUXF7dQbBXl+Ly+9C8NueQ3p4qwXJumPSk3GYbcC4Sn4//CnfdQKftI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9lwqwQAAANwAAAAPAAAAAAAAAAAAAAAA&#10;AKECAABkcnMvZG93bnJldi54bWxQSwUGAAAAAAQABAD5AAAAjwMAAAAA&#10;" strokeweight="1.25pt"/>
                  <v:shape id="AutoShape 630" o:spid="_x0000_s1160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nIWL0AAADcAAAADwAAAGRycy9kb3ducmV2LnhtbERPTYvCMBC9C/6HMII3TV1cK9UoIix4&#10;rYrnoRnbYjOpTWrjvzcHYY+P973dB9OIF3WutqxgMU9AEBdW11wquF7+ZmsQziNrbCyTgjc52O/G&#10;oy1m2g6c0+vsSxFD2GWooPK+zaR0RUUG3dy2xJG7286gj7Arpe5wiOGmkT9JspIGa44NFbZ0rKh4&#10;nHujIM+f5a13YTis7yFdXvXSJP1JqekkHDYgPAX/L/66T1rBbxrXxjPxCMjd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NpyFi9AAAA3AAAAA8AAAAAAAAAAAAAAAAAoQIA&#10;AGRycy9kb3ducmV2LnhtbFBLBQYAAAAABAAEAPkAAACLAwAAAAA=&#10;" strokeweight="1.25pt"/>
                  <v:shape id="AutoShape 631" o:spid="_x0000_s1161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tw8MAAADcAAAADwAAAGRycy9kb3ducmV2LnhtbESPzWrDMBCE74W+g9hAbo2c4CauGyWE&#10;QCBXJ6HnxVr/UGvlWrKtvn1VKPQ4zMw3zP4YTCcmGlxrWcF6lYAgLq1uuVbwuF9eMhDOI2vsLJOC&#10;b3JwPDw/7THXduaCppuvRYSwy1FB432fS+nKhgy6le2Jo1fZwaCPcqilHnCOcNPJTZJspcGW40KD&#10;PZ0bKj9vo1FQFF/1x+jCfMqqsEsfOjXJeFVquQindxCegv8P/7WvWsHr7g1+z8QjIA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lbcPDAAAA3AAAAA8AAAAAAAAAAAAA&#10;AAAAoQIAAGRycy9kb3ducmV2LnhtbFBLBQYAAAAABAAEAPkAAACRAwAAAAA=&#10;" strokeweight="1.25pt"/>
                </v:group>
              </v:group>
              <v:group id="Group 436" o:spid="_x0000_s1162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<v:shape id="Text Box 604" o:spid="_x0000_s1163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QsMA&#10;AADcAAAADwAAAGRycy9kb3ducmV2LnhtbESPQYvCMBSE78L+h/AW9qZpF1akGkUXFEEU1N37o3m2&#10;xealJKlWf70RBI/DzHzDTGadqcWFnK8sK0gHCQji3OqKCwV/x2V/BMIHZI21ZVJwIw+z6Udvgpm2&#10;V97T5RAKESHsM1RQhtBkUvq8JIN+YBvi6J2sMxiidIXUDq8Rbmr5nSRDabDiuFBiQ78l5edDaxS0&#10;/61bptVis13dNujvmhbJfafU12c3H4MI1IV3+NVeawU/oxSeZ+IR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lOQsMAAADcAAAADwAAAAAAAAAAAAAAAACYAgAAZHJzL2Rv&#10;d25yZXYueG1sUEsFBgAAAAAEAAQA9QAAAIgDAAAAAA==&#10;" filled="f" stroked="f">
                  <v:stroke dashstyle="dash"/>
                  <v:textbox inset="0,0,0,0">
                    <w:txbxContent>
                      <w:p w14:paraId="2F4D9447" w14:textId="77777777" w:rsidR="00604DB6" w:rsidRPr="003D2645" w:rsidRDefault="00604DB6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0"/>
                          </w:rPr>
                          <w:t>25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164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<v:line id="Line 605" o:spid="_x0000_s1165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2sZ8EAAADcAAAADwAAAGRycy9kb3ducmV2LnhtbESPX2vCMBTF3wd+h3CFvc10DkU6o4gg&#10;+jaqgq/X5q6pa25KEm337Y0g+Hg4f36c+bK3jbiRD7VjBZ+jDARx6XTNlYLjYfMxAxEissbGMSn4&#10;pwDLxeBtjrl2HRd028dKpBEOOSowMba5lKE0ZDGMXEucvF/nLcYkfSW1xy6N20aOs2wqLdacCAZb&#10;Whsq//ZXm7gFbS/eT7ueQ3n+udCqMKdOqfdhv/oGEamPr/CzvdMKJrMveJxJR0A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DaxnwQAAANwAAAAPAAAAAAAAAAAAAAAA&#10;AKECAABkcnMvZG93bnJldi54bWxQSwUGAAAAAAQABAD5AAAAjwMAAAAA&#10;" strokeweight="1pt">
                    <v:stroke dashstyle="dash"/>
                  </v:line>
                  <v:line id="Line 606" o:spid="_x0000_s1166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0E8EAAADcAAAADwAAAGRycy9kb3ducmV2LnhtbESPX2vCMBTF3wd+h3CFvc10MkU6o4gg&#10;+jaqgq/X5q6pa25KEm337Y0g+Hg4f36c+bK3jbiRD7VjBZ+jDARx6XTNlYLjYfMxAxEissbGMSn4&#10;pwDLxeBtjrl2HRd028dKpBEOOSowMba5lKE0ZDGMXEucvF/nLcYkfSW1xy6N20aOs2wqLdacCAZb&#10;Whsq//ZXm7gFbS/eT7ueQ3n+udCqMKdOqfdhv/oGEamPr/CzvdMKJrMveJxJR0A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5DQT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23"/>
    <w:styleLink w:val="29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1">
    <w:nsid w:val="019E3247"/>
    <w:multiLevelType w:val="hybridMultilevel"/>
    <w:tmpl w:val="54328898"/>
    <w:lvl w:ilvl="0" w:tplc="3D322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F526E"/>
    <w:multiLevelType w:val="multilevel"/>
    <w:tmpl w:val="EC18FCB4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77F58"/>
    <w:multiLevelType w:val="multilevel"/>
    <w:tmpl w:val="9E1AC202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  <w:color w:val="auto"/>
      </w:rPr>
    </w:lvl>
    <w:lvl w:ilvl="1">
      <w:start w:val="1"/>
      <w:numFmt w:val="decimal"/>
      <w:pStyle w:val="2"/>
      <w:lvlText w:val="%1.%2"/>
      <w:lvlJc w:val="left"/>
      <w:pPr>
        <w:ind w:left="128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4">
    <w:nsid w:val="1662519B"/>
    <w:multiLevelType w:val="multilevel"/>
    <w:tmpl w:val="68249D96"/>
    <w:lvl w:ilvl="0">
      <w:start w:val="1"/>
      <w:numFmt w:val="decimal"/>
      <w:suff w:val="nothing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18B6259D"/>
    <w:multiLevelType w:val="multilevel"/>
    <w:tmpl w:val="6FA223C0"/>
    <w:lvl w:ilvl="0">
      <w:start w:val="1"/>
      <w:numFmt w:val="russianLower"/>
      <w:pStyle w:val="a0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">
    <w:nsid w:val="18C314F5"/>
    <w:multiLevelType w:val="singleLevel"/>
    <w:tmpl w:val="5066D326"/>
    <w:lvl w:ilvl="0"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abstractNum w:abstractNumId="7">
    <w:nsid w:val="26831802"/>
    <w:multiLevelType w:val="hybridMultilevel"/>
    <w:tmpl w:val="81EA6850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0">
    <w:nsid w:val="3FC7003C"/>
    <w:multiLevelType w:val="hybridMultilevel"/>
    <w:tmpl w:val="6CAC655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5C1CEB"/>
    <w:multiLevelType w:val="singleLevel"/>
    <w:tmpl w:val="033A2574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41953E63"/>
    <w:multiLevelType w:val="hybridMultilevel"/>
    <w:tmpl w:val="28F6DA52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7B54083"/>
    <w:multiLevelType w:val="hybridMultilevel"/>
    <w:tmpl w:val="49E65E0E"/>
    <w:lvl w:ilvl="0" w:tplc="8F9A84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B638DE"/>
    <w:multiLevelType w:val="hybridMultilevel"/>
    <w:tmpl w:val="36DAD190"/>
    <w:lvl w:ilvl="0" w:tplc="FFFFFFFF">
      <w:start w:val="1"/>
      <w:numFmt w:val="decimal"/>
      <w:lvlText w:val="%1"/>
      <w:lvlJc w:val="left"/>
      <w:pPr>
        <w:tabs>
          <w:tab w:val="num" w:pos="939"/>
        </w:tabs>
        <w:ind w:left="939" w:hanging="371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4C761BCF"/>
    <w:multiLevelType w:val="hybridMultilevel"/>
    <w:tmpl w:val="0D586A1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5167C71"/>
    <w:multiLevelType w:val="hybridMultilevel"/>
    <w:tmpl w:val="A3FEE07A"/>
    <w:styleLink w:val="111111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28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6429"/>
        </w:tabs>
        <w:ind w:left="6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7149"/>
        </w:tabs>
        <w:ind w:left="7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869"/>
        </w:tabs>
        <w:ind w:left="7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589"/>
        </w:tabs>
        <w:ind w:left="8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9309"/>
        </w:tabs>
        <w:ind w:left="9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0029"/>
        </w:tabs>
        <w:ind w:left="10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749"/>
        </w:tabs>
        <w:ind w:left="10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1469"/>
        </w:tabs>
        <w:ind w:left="11469" w:hanging="360"/>
      </w:pPr>
      <w:rPr>
        <w:rFonts w:ascii="Wingdings" w:hAnsi="Wingdings" w:hint="default"/>
      </w:rPr>
    </w:lvl>
  </w:abstractNum>
  <w:abstractNum w:abstractNumId="17">
    <w:nsid w:val="6A2853C9"/>
    <w:multiLevelType w:val="hybridMultilevel"/>
    <w:tmpl w:val="1A266B68"/>
    <w:lvl w:ilvl="0" w:tplc="FFFAE6F8">
      <w:start w:val="1"/>
      <w:numFmt w:val="bullet"/>
      <w:lvlText w:val=""/>
      <w:lvlJc w:val="left"/>
      <w:pPr>
        <w:tabs>
          <w:tab w:val="num" w:pos="570"/>
        </w:tabs>
        <w:ind w:left="802" w:hanging="235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CE606A1"/>
    <w:multiLevelType w:val="hybridMultilevel"/>
    <w:tmpl w:val="03FAD06C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080" w:firstLine="70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19">
    <w:nsid w:val="770A1F06"/>
    <w:multiLevelType w:val="hybridMultilevel"/>
    <w:tmpl w:val="9FBED41C"/>
    <w:lvl w:ilvl="0" w:tplc="4C0495B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17"/>
  </w:num>
  <w:num w:numId="6">
    <w:abstractNumId w:val="7"/>
  </w:num>
  <w:num w:numId="7">
    <w:abstractNumId w:val="16"/>
  </w:num>
  <w:num w:numId="8">
    <w:abstractNumId w:val="0"/>
  </w:num>
  <w:num w:numId="9">
    <w:abstractNumId w:val="9"/>
  </w:num>
  <w:num w:numId="10">
    <w:abstractNumId w:val="13"/>
  </w:num>
  <w:num w:numId="11">
    <w:abstractNumId w:val="6"/>
  </w:num>
  <w:num w:numId="12">
    <w:abstractNumId w:val="10"/>
  </w:num>
  <w:num w:numId="13">
    <w:abstractNumId w:val="15"/>
  </w:num>
  <w:num w:numId="14">
    <w:abstractNumId w:val="11"/>
  </w:num>
  <w:num w:numId="15">
    <w:abstractNumId w:val="14"/>
  </w:num>
  <w:num w:numId="16">
    <w:abstractNumId w:val="18"/>
  </w:num>
  <w:num w:numId="17">
    <w:abstractNumId w:val="12"/>
  </w:num>
  <w:num w:numId="18">
    <w:abstractNumId w:val="19"/>
  </w:num>
  <w:num w:numId="19">
    <w:abstractNumId w:val="1"/>
  </w:num>
  <w:num w:numId="20">
    <w:abstractNumId w:val="4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02F2A"/>
    <w:rsid w:val="00013126"/>
    <w:rsid w:val="00021C41"/>
    <w:rsid w:val="0002251B"/>
    <w:rsid w:val="00023424"/>
    <w:rsid w:val="00026279"/>
    <w:rsid w:val="00027827"/>
    <w:rsid w:val="00030BDC"/>
    <w:rsid w:val="0003129E"/>
    <w:rsid w:val="0003744E"/>
    <w:rsid w:val="000404C4"/>
    <w:rsid w:val="0004171F"/>
    <w:rsid w:val="00055A16"/>
    <w:rsid w:val="00056C10"/>
    <w:rsid w:val="00060F25"/>
    <w:rsid w:val="0006402D"/>
    <w:rsid w:val="00067778"/>
    <w:rsid w:val="000741B0"/>
    <w:rsid w:val="000779C4"/>
    <w:rsid w:val="00085402"/>
    <w:rsid w:val="00091D44"/>
    <w:rsid w:val="00095681"/>
    <w:rsid w:val="000965F8"/>
    <w:rsid w:val="000A35CF"/>
    <w:rsid w:val="000A64E5"/>
    <w:rsid w:val="000B19C4"/>
    <w:rsid w:val="000B6291"/>
    <w:rsid w:val="000C4D4F"/>
    <w:rsid w:val="000F175C"/>
    <w:rsid w:val="000F56A5"/>
    <w:rsid w:val="00103236"/>
    <w:rsid w:val="001046F8"/>
    <w:rsid w:val="00104794"/>
    <w:rsid w:val="00105E73"/>
    <w:rsid w:val="00113257"/>
    <w:rsid w:val="00113924"/>
    <w:rsid w:val="00117ACA"/>
    <w:rsid w:val="00117B4E"/>
    <w:rsid w:val="00120E4C"/>
    <w:rsid w:val="00132F25"/>
    <w:rsid w:val="00133871"/>
    <w:rsid w:val="001356AC"/>
    <w:rsid w:val="0014567C"/>
    <w:rsid w:val="00146312"/>
    <w:rsid w:val="0015545B"/>
    <w:rsid w:val="0015723E"/>
    <w:rsid w:val="00157B36"/>
    <w:rsid w:val="001610C3"/>
    <w:rsid w:val="0016460A"/>
    <w:rsid w:val="001814BD"/>
    <w:rsid w:val="001819AD"/>
    <w:rsid w:val="00193082"/>
    <w:rsid w:val="001957F0"/>
    <w:rsid w:val="00195A6D"/>
    <w:rsid w:val="001960AE"/>
    <w:rsid w:val="0019773F"/>
    <w:rsid w:val="001B0769"/>
    <w:rsid w:val="001B378E"/>
    <w:rsid w:val="001C2BAC"/>
    <w:rsid w:val="001D651F"/>
    <w:rsid w:val="001D6916"/>
    <w:rsid w:val="001D6AC8"/>
    <w:rsid w:val="001E2F79"/>
    <w:rsid w:val="00201D26"/>
    <w:rsid w:val="002052A4"/>
    <w:rsid w:val="00207D67"/>
    <w:rsid w:val="002129EF"/>
    <w:rsid w:val="00213147"/>
    <w:rsid w:val="00220C68"/>
    <w:rsid w:val="0022126A"/>
    <w:rsid w:val="002304E7"/>
    <w:rsid w:val="002319C6"/>
    <w:rsid w:val="002327DF"/>
    <w:rsid w:val="0023560E"/>
    <w:rsid w:val="00240CDE"/>
    <w:rsid w:val="00243630"/>
    <w:rsid w:val="00245002"/>
    <w:rsid w:val="0024620E"/>
    <w:rsid w:val="00254B41"/>
    <w:rsid w:val="00255D8F"/>
    <w:rsid w:val="00256D2B"/>
    <w:rsid w:val="0026246A"/>
    <w:rsid w:val="00264685"/>
    <w:rsid w:val="0026549C"/>
    <w:rsid w:val="002679D9"/>
    <w:rsid w:val="00267D96"/>
    <w:rsid w:val="0027725E"/>
    <w:rsid w:val="002835C5"/>
    <w:rsid w:val="002846A5"/>
    <w:rsid w:val="00293A49"/>
    <w:rsid w:val="0029439B"/>
    <w:rsid w:val="002A2996"/>
    <w:rsid w:val="002A5D43"/>
    <w:rsid w:val="002C04AB"/>
    <w:rsid w:val="002D0A36"/>
    <w:rsid w:val="002D21E8"/>
    <w:rsid w:val="002D2BD0"/>
    <w:rsid w:val="002E0668"/>
    <w:rsid w:val="002F45A0"/>
    <w:rsid w:val="002F463D"/>
    <w:rsid w:val="002F58D7"/>
    <w:rsid w:val="00300D11"/>
    <w:rsid w:val="003102E9"/>
    <w:rsid w:val="0033038A"/>
    <w:rsid w:val="00330939"/>
    <w:rsid w:val="00333B54"/>
    <w:rsid w:val="00342545"/>
    <w:rsid w:val="003476BB"/>
    <w:rsid w:val="0035027A"/>
    <w:rsid w:val="003517FF"/>
    <w:rsid w:val="0037568F"/>
    <w:rsid w:val="00392B9C"/>
    <w:rsid w:val="003932A5"/>
    <w:rsid w:val="00397CC8"/>
    <w:rsid w:val="003A4CA2"/>
    <w:rsid w:val="003A6A69"/>
    <w:rsid w:val="003B0302"/>
    <w:rsid w:val="003C57D7"/>
    <w:rsid w:val="003C7957"/>
    <w:rsid w:val="003C7F2C"/>
    <w:rsid w:val="003D2645"/>
    <w:rsid w:val="003D405F"/>
    <w:rsid w:val="003D660A"/>
    <w:rsid w:val="003F0101"/>
    <w:rsid w:val="003F379C"/>
    <w:rsid w:val="003F4592"/>
    <w:rsid w:val="00401722"/>
    <w:rsid w:val="00407BE5"/>
    <w:rsid w:val="00410030"/>
    <w:rsid w:val="00410F3B"/>
    <w:rsid w:val="004159D0"/>
    <w:rsid w:val="00433108"/>
    <w:rsid w:val="004415A2"/>
    <w:rsid w:val="00445148"/>
    <w:rsid w:val="00453B16"/>
    <w:rsid w:val="004630CF"/>
    <w:rsid w:val="0046371C"/>
    <w:rsid w:val="00466641"/>
    <w:rsid w:val="00466F0B"/>
    <w:rsid w:val="00472E13"/>
    <w:rsid w:val="0047683F"/>
    <w:rsid w:val="00476FD3"/>
    <w:rsid w:val="00477885"/>
    <w:rsid w:val="00482D67"/>
    <w:rsid w:val="004976B1"/>
    <w:rsid w:val="00497FEC"/>
    <w:rsid w:val="004A1717"/>
    <w:rsid w:val="004A2617"/>
    <w:rsid w:val="004A5280"/>
    <w:rsid w:val="004A6442"/>
    <w:rsid w:val="004B0A7A"/>
    <w:rsid w:val="004B5684"/>
    <w:rsid w:val="004B59E6"/>
    <w:rsid w:val="004C1995"/>
    <w:rsid w:val="004C211C"/>
    <w:rsid w:val="004C21AA"/>
    <w:rsid w:val="004C378A"/>
    <w:rsid w:val="004C7D1D"/>
    <w:rsid w:val="004D0063"/>
    <w:rsid w:val="004D4CE4"/>
    <w:rsid w:val="004E4D5D"/>
    <w:rsid w:val="004E5BAA"/>
    <w:rsid w:val="004E7E91"/>
    <w:rsid w:val="004F52BE"/>
    <w:rsid w:val="004F5486"/>
    <w:rsid w:val="004F7C92"/>
    <w:rsid w:val="00506D4E"/>
    <w:rsid w:val="00511E1F"/>
    <w:rsid w:val="0052039A"/>
    <w:rsid w:val="00520A99"/>
    <w:rsid w:val="00532FBC"/>
    <w:rsid w:val="00535699"/>
    <w:rsid w:val="005370FA"/>
    <w:rsid w:val="0055122D"/>
    <w:rsid w:val="00555808"/>
    <w:rsid w:val="005577FD"/>
    <w:rsid w:val="005622CF"/>
    <w:rsid w:val="00566AF9"/>
    <w:rsid w:val="005672CF"/>
    <w:rsid w:val="0057398C"/>
    <w:rsid w:val="00576502"/>
    <w:rsid w:val="005850D7"/>
    <w:rsid w:val="00586374"/>
    <w:rsid w:val="005A21DC"/>
    <w:rsid w:val="005A5ABD"/>
    <w:rsid w:val="005B1C64"/>
    <w:rsid w:val="005B25EC"/>
    <w:rsid w:val="005B7CA8"/>
    <w:rsid w:val="005C4680"/>
    <w:rsid w:val="005D7C6A"/>
    <w:rsid w:val="005E126D"/>
    <w:rsid w:val="005E2023"/>
    <w:rsid w:val="005E5075"/>
    <w:rsid w:val="005E54CB"/>
    <w:rsid w:val="005F24F5"/>
    <w:rsid w:val="00604DB6"/>
    <w:rsid w:val="0060657D"/>
    <w:rsid w:val="006077B8"/>
    <w:rsid w:val="00612614"/>
    <w:rsid w:val="006206D3"/>
    <w:rsid w:val="00621FEE"/>
    <w:rsid w:val="006227AE"/>
    <w:rsid w:val="00624111"/>
    <w:rsid w:val="00642D64"/>
    <w:rsid w:val="00643905"/>
    <w:rsid w:val="006600D5"/>
    <w:rsid w:val="006627B0"/>
    <w:rsid w:val="00662913"/>
    <w:rsid w:val="00670312"/>
    <w:rsid w:val="00686F55"/>
    <w:rsid w:val="00687BAA"/>
    <w:rsid w:val="00693C40"/>
    <w:rsid w:val="0069575D"/>
    <w:rsid w:val="00696516"/>
    <w:rsid w:val="006A19C7"/>
    <w:rsid w:val="006B4562"/>
    <w:rsid w:val="006B7C3C"/>
    <w:rsid w:val="006C7918"/>
    <w:rsid w:val="006D7D13"/>
    <w:rsid w:val="006E0319"/>
    <w:rsid w:val="006E1225"/>
    <w:rsid w:val="006E4802"/>
    <w:rsid w:val="006E6C53"/>
    <w:rsid w:val="006E6E75"/>
    <w:rsid w:val="006F00A0"/>
    <w:rsid w:val="006F0369"/>
    <w:rsid w:val="006F537A"/>
    <w:rsid w:val="006F60D5"/>
    <w:rsid w:val="006F7B31"/>
    <w:rsid w:val="007037C7"/>
    <w:rsid w:val="00710E72"/>
    <w:rsid w:val="00717B14"/>
    <w:rsid w:val="00720B5B"/>
    <w:rsid w:val="00727AB1"/>
    <w:rsid w:val="00727EB3"/>
    <w:rsid w:val="00736604"/>
    <w:rsid w:val="00737FEB"/>
    <w:rsid w:val="007404F9"/>
    <w:rsid w:val="0074319E"/>
    <w:rsid w:val="00752B5B"/>
    <w:rsid w:val="0075353E"/>
    <w:rsid w:val="00756EE6"/>
    <w:rsid w:val="00760C1B"/>
    <w:rsid w:val="007707D1"/>
    <w:rsid w:val="00774008"/>
    <w:rsid w:val="00775963"/>
    <w:rsid w:val="00782B41"/>
    <w:rsid w:val="00786555"/>
    <w:rsid w:val="00786667"/>
    <w:rsid w:val="00790B93"/>
    <w:rsid w:val="00791F06"/>
    <w:rsid w:val="007A00DB"/>
    <w:rsid w:val="007A37D8"/>
    <w:rsid w:val="007A7584"/>
    <w:rsid w:val="007B78BA"/>
    <w:rsid w:val="007C0615"/>
    <w:rsid w:val="007C240D"/>
    <w:rsid w:val="007C2612"/>
    <w:rsid w:val="007C2AA9"/>
    <w:rsid w:val="007C423C"/>
    <w:rsid w:val="007C4370"/>
    <w:rsid w:val="007D027C"/>
    <w:rsid w:val="007D0AD2"/>
    <w:rsid w:val="007D3A8E"/>
    <w:rsid w:val="007D5F89"/>
    <w:rsid w:val="007E31C2"/>
    <w:rsid w:val="007E4BA8"/>
    <w:rsid w:val="007F1987"/>
    <w:rsid w:val="008022E6"/>
    <w:rsid w:val="008030AD"/>
    <w:rsid w:val="00803CDD"/>
    <w:rsid w:val="00803F87"/>
    <w:rsid w:val="00813941"/>
    <w:rsid w:val="00827B2C"/>
    <w:rsid w:val="00836A1E"/>
    <w:rsid w:val="00837258"/>
    <w:rsid w:val="00843209"/>
    <w:rsid w:val="00847292"/>
    <w:rsid w:val="008504BC"/>
    <w:rsid w:val="00854AE9"/>
    <w:rsid w:val="00861C40"/>
    <w:rsid w:val="00863C44"/>
    <w:rsid w:val="008661A4"/>
    <w:rsid w:val="008765C0"/>
    <w:rsid w:val="00880BDE"/>
    <w:rsid w:val="00884820"/>
    <w:rsid w:val="00890718"/>
    <w:rsid w:val="008A0A2C"/>
    <w:rsid w:val="008A3215"/>
    <w:rsid w:val="008A44D6"/>
    <w:rsid w:val="008A78C7"/>
    <w:rsid w:val="008B18EA"/>
    <w:rsid w:val="008B53B1"/>
    <w:rsid w:val="008D575B"/>
    <w:rsid w:val="008E50AF"/>
    <w:rsid w:val="008F044A"/>
    <w:rsid w:val="008F1E5D"/>
    <w:rsid w:val="008F3BF6"/>
    <w:rsid w:val="008F44A4"/>
    <w:rsid w:val="008F66FD"/>
    <w:rsid w:val="00904AFF"/>
    <w:rsid w:val="00904C3B"/>
    <w:rsid w:val="00907A48"/>
    <w:rsid w:val="00914A3B"/>
    <w:rsid w:val="0091500C"/>
    <w:rsid w:val="00920A7E"/>
    <w:rsid w:val="00920F87"/>
    <w:rsid w:val="00921579"/>
    <w:rsid w:val="00937E09"/>
    <w:rsid w:val="00941E6D"/>
    <w:rsid w:val="0094203C"/>
    <w:rsid w:val="00952B40"/>
    <w:rsid w:val="0095513E"/>
    <w:rsid w:val="00961F4C"/>
    <w:rsid w:val="00964CF5"/>
    <w:rsid w:val="00967C0B"/>
    <w:rsid w:val="00973FD3"/>
    <w:rsid w:val="00975615"/>
    <w:rsid w:val="00983F2C"/>
    <w:rsid w:val="00984581"/>
    <w:rsid w:val="0098504A"/>
    <w:rsid w:val="009A0E3D"/>
    <w:rsid w:val="009A1D3C"/>
    <w:rsid w:val="009A2744"/>
    <w:rsid w:val="009A37A3"/>
    <w:rsid w:val="009B0BC1"/>
    <w:rsid w:val="009B1C86"/>
    <w:rsid w:val="009B3CAB"/>
    <w:rsid w:val="009B7A02"/>
    <w:rsid w:val="009C1F3D"/>
    <w:rsid w:val="009C6B9C"/>
    <w:rsid w:val="009D07DE"/>
    <w:rsid w:val="009E3143"/>
    <w:rsid w:val="009E3A60"/>
    <w:rsid w:val="009E4E1C"/>
    <w:rsid w:val="009F51FD"/>
    <w:rsid w:val="009F57B1"/>
    <w:rsid w:val="00A07E9C"/>
    <w:rsid w:val="00A13F96"/>
    <w:rsid w:val="00A23EDD"/>
    <w:rsid w:val="00A2644B"/>
    <w:rsid w:val="00A30897"/>
    <w:rsid w:val="00A34584"/>
    <w:rsid w:val="00A3648E"/>
    <w:rsid w:val="00A43182"/>
    <w:rsid w:val="00A452CF"/>
    <w:rsid w:val="00A52CDD"/>
    <w:rsid w:val="00A53F39"/>
    <w:rsid w:val="00A6040E"/>
    <w:rsid w:val="00A62086"/>
    <w:rsid w:val="00A72B4D"/>
    <w:rsid w:val="00A74164"/>
    <w:rsid w:val="00A863CD"/>
    <w:rsid w:val="00A907E0"/>
    <w:rsid w:val="00A93D8C"/>
    <w:rsid w:val="00A965B6"/>
    <w:rsid w:val="00AA13FA"/>
    <w:rsid w:val="00AA227E"/>
    <w:rsid w:val="00AA447E"/>
    <w:rsid w:val="00AB4ABB"/>
    <w:rsid w:val="00AC2570"/>
    <w:rsid w:val="00AC25E7"/>
    <w:rsid w:val="00AC2BB5"/>
    <w:rsid w:val="00AC2D61"/>
    <w:rsid w:val="00AC6E88"/>
    <w:rsid w:val="00AD7483"/>
    <w:rsid w:val="00AE439E"/>
    <w:rsid w:val="00AE4874"/>
    <w:rsid w:val="00AE54B5"/>
    <w:rsid w:val="00AE683C"/>
    <w:rsid w:val="00AF22D2"/>
    <w:rsid w:val="00AF58B7"/>
    <w:rsid w:val="00B11BB6"/>
    <w:rsid w:val="00B22FDA"/>
    <w:rsid w:val="00B23DB2"/>
    <w:rsid w:val="00B25741"/>
    <w:rsid w:val="00B31340"/>
    <w:rsid w:val="00B3278A"/>
    <w:rsid w:val="00B32A69"/>
    <w:rsid w:val="00B415F2"/>
    <w:rsid w:val="00B4420E"/>
    <w:rsid w:val="00B52238"/>
    <w:rsid w:val="00B54671"/>
    <w:rsid w:val="00B551EB"/>
    <w:rsid w:val="00B64482"/>
    <w:rsid w:val="00B7130E"/>
    <w:rsid w:val="00B73465"/>
    <w:rsid w:val="00B73C59"/>
    <w:rsid w:val="00B74063"/>
    <w:rsid w:val="00B765D6"/>
    <w:rsid w:val="00B82B8A"/>
    <w:rsid w:val="00B84284"/>
    <w:rsid w:val="00B87493"/>
    <w:rsid w:val="00B92997"/>
    <w:rsid w:val="00BA219A"/>
    <w:rsid w:val="00BA33AE"/>
    <w:rsid w:val="00BA6459"/>
    <w:rsid w:val="00BB0A53"/>
    <w:rsid w:val="00BB0F4C"/>
    <w:rsid w:val="00BB68E6"/>
    <w:rsid w:val="00BC15A9"/>
    <w:rsid w:val="00BC7072"/>
    <w:rsid w:val="00BC7810"/>
    <w:rsid w:val="00BD781A"/>
    <w:rsid w:val="00BE1B8E"/>
    <w:rsid w:val="00BE260E"/>
    <w:rsid w:val="00BF31D9"/>
    <w:rsid w:val="00C00B56"/>
    <w:rsid w:val="00C0318B"/>
    <w:rsid w:val="00C101E1"/>
    <w:rsid w:val="00C1268F"/>
    <w:rsid w:val="00C14698"/>
    <w:rsid w:val="00C21FD7"/>
    <w:rsid w:val="00C2234B"/>
    <w:rsid w:val="00C25509"/>
    <w:rsid w:val="00C2732E"/>
    <w:rsid w:val="00C3031A"/>
    <w:rsid w:val="00C31DE1"/>
    <w:rsid w:val="00C40C0C"/>
    <w:rsid w:val="00C457A3"/>
    <w:rsid w:val="00C47CB6"/>
    <w:rsid w:val="00C556EA"/>
    <w:rsid w:val="00C55817"/>
    <w:rsid w:val="00C57D01"/>
    <w:rsid w:val="00C65873"/>
    <w:rsid w:val="00C70980"/>
    <w:rsid w:val="00C70FD7"/>
    <w:rsid w:val="00C74661"/>
    <w:rsid w:val="00C838DD"/>
    <w:rsid w:val="00C8530A"/>
    <w:rsid w:val="00C85B16"/>
    <w:rsid w:val="00C91585"/>
    <w:rsid w:val="00C94FAA"/>
    <w:rsid w:val="00CA3B43"/>
    <w:rsid w:val="00CA5171"/>
    <w:rsid w:val="00CA5176"/>
    <w:rsid w:val="00CA5F68"/>
    <w:rsid w:val="00CB25E6"/>
    <w:rsid w:val="00CB5460"/>
    <w:rsid w:val="00CC4158"/>
    <w:rsid w:val="00CC775E"/>
    <w:rsid w:val="00CC7CD7"/>
    <w:rsid w:val="00CD1C91"/>
    <w:rsid w:val="00CE2531"/>
    <w:rsid w:val="00CF1ACA"/>
    <w:rsid w:val="00D056E1"/>
    <w:rsid w:val="00D06885"/>
    <w:rsid w:val="00D25B7A"/>
    <w:rsid w:val="00D32353"/>
    <w:rsid w:val="00D3297F"/>
    <w:rsid w:val="00D32C65"/>
    <w:rsid w:val="00D3634F"/>
    <w:rsid w:val="00D43EC8"/>
    <w:rsid w:val="00D45D67"/>
    <w:rsid w:val="00D474D0"/>
    <w:rsid w:val="00D54A30"/>
    <w:rsid w:val="00D570B9"/>
    <w:rsid w:val="00D73A94"/>
    <w:rsid w:val="00D73CFB"/>
    <w:rsid w:val="00D76097"/>
    <w:rsid w:val="00D777B5"/>
    <w:rsid w:val="00D77BCB"/>
    <w:rsid w:val="00D83E24"/>
    <w:rsid w:val="00D86562"/>
    <w:rsid w:val="00D874CF"/>
    <w:rsid w:val="00D96486"/>
    <w:rsid w:val="00D971CE"/>
    <w:rsid w:val="00DA39D0"/>
    <w:rsid w:val="00DB29D6"/>
    <w:rsid w:val="00DB2D5C"/>
    <w:rsid w:val="00DB6308"/>
    <w:rsid w:val="00DC1EF6"/>
    <w:rsid w:val="00DC3D40"/>
    <w:rsid w:val="00DC7521"/>
    <w:rsid w:val="00DD3BC5"/>
    <w:rsid w:val="00DD4484"/>
    <w:rsid w:val="00DD5D72"/>
    <w:rsid w:val="00DD7920"/>
    <w:rsid w:val="00DF37FB"/>
    <w:rsid w:val="00DF515A"/>
    <w:rsid w:val="00DF6CFE"/>
    <w:rsid w:val="00DF7021"/>
    <w:rsid w:val="00E104B8"/>
    <w:rsid w:val="00E16F11"/>
    <w:rsid w:val="00E170A1"/>
    <w:rsid w:val="00E27CEF"/>
    <w:rsid w:val="00E31A27"/>
    <w:rsid w:val="00E32CF7"/>
    <w:rsid w:val="00E36A6E"/>
    <w:rsid w:val="00E36C16"/>
    <w:rsid w:val="00E57A9D"/>
    <w:rsid w:val="00E65747"/>
    <w:rsid w:val="00E75344"/>
    <w:rsid w:val="00E7541E"/>
    <w:rsid w:val="00E84E95"/>
    <w:rsid w:val="00E93BA2"/>
    <w:rsid w:val="00E96785"/>
    <w:rsid w:val="00EA0F09"/>
    <w:rsid w:val="00EB1DC8"/>
    <w:rsid w:val="00EB446A"/>
    <w:rsid w:val="00EC2CA4"/>
    <w:rsid w:val="00EC6102"/>
    <w:rsid w:val="00ED2283"/>
    <w:rsid w:val="00ED3EF6"/>
    <w:rsid w:val="00ED5EEB"/>
    <w:rsid w:val="00EE6698"/>
    <w:rsid w:val="00EF0247"/>
    <w:rsid w:val="00F0244A"/>
    <w:rsid w:val="00F03578"/>
    <w:rsid w:val="00F10F94"/>
    <w:rsid w:val="00F20CF6"/>
    <w:rsid w:val="00F217E4"/>
    <w:rsid w:val="00F35C00"/>
    <w:rsid w:val="00F41788"/>
    <w:rsid w:val="00F521D3"/>
    <w:rsid w:val="00F5761F"/>
    <w:rsid w:val="00F70984"/>
    <w:rsid w:val="00F84947"/>
    <w:rsid w:val="00F861AB"/>
    <w:rsid w:val="00F916D5"/>
    <w:rsid w:val="00F966D8"/>
    <w:rsid w:val="00FA0296"/>
    <w:rsid w:val="00FA1375"/>
    <w:rsid w:val="00FA71BF"/>
    <w:rsid w:val="00FC2197"/>
    <w:rsid w:val="00FC7FF6"/>
    <w:rsid w:val="00FD0885"/>
    <w:rsid w:val="00FD63B8"/>
    <w:rsid w:val="00FE08E3"/>
    <w:rsid w:val="00FE738B"/>
    <w:rsid w:val="00FF0525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56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??????? ??????????,ВерхКолонтитул,header-first,HeaderPort,Верхний колонтитул1"/>
    <w:basedOn w:val="a7"/>
    <w:link w:val="a8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??????? ?????????? Знак,ВерхКолонтитул Знак,header-first Знак,HeaderPort Знак,Верхний колонтитул1 Знак"/>
    <w:link w:val="a6"/>
    <w:uiPriority w:val="99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uiPriority w:val="99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uiPriority w:val="99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397CC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5">
    <w:name w:val="xl65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6">
    <w:name w:val="xl66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7">
    <w:name w:val="xl67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8">
    <w:name w:val="xl68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0">
    <w:name w:val="xl70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1">
    <w:name w:val="xl71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2">
    <w:name w:val="xl72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3">
    <w:name w:val="xl73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4">
    <w:name w:val="xl74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BC78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6">
    <w:name w:val="xl76"/>
    <w:basedOn w:val="a2"/>
    <w:rsid w:val="00BC78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7">
    <w:name w:val="xl77"/>
    <w:basedOn w:val="a2"/>
    <w:rsid w:val="00BC78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character" w:customStyle="1" w:styleId="aff6">
    <w:name w:val="Основной текст_"/>
    <w:link w:val="42"/>
    <w:rsid w:val="00FA0296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FA0296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??????? ??????????,ВерхКолонтитул,header-first,HeaderPort,Верхний колонтитул1"/>
    <w:basedOn w:val="a7"/>
    <w:link w:val="a8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??????? ?????????? Знак,ВерхКолонтитул Знак,header-first Знак,HeaderPort Знак,Верхний колонтитул1 Знак"/>
    <w:link w:val="a6"/>
    <w:uiPriority w:val="99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uiPriority w:val="99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uiPriority w:val="99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397CC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5">
    <w:name w:val="xl65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6">
    <w:name w:val="xl66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7">
    <w:name w:val="xl67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68">
    <w:name w:val="xl68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0">
    <w:name w:val="xl70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1">
    <w:name w:val="xl71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2">
    <w:name w:val="xl72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 w:val="20"/>
      <w:szCs w:val="20"/>
      <w:lang w:eastAsia="ru-RU"/>
    </w:rPr>
  </w:style>
  <w:style w:type="paragraph" w:customStyle="1" w:styleId="xl73">
    <w:name w:val="xl73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4">
    <w:name w:val="xl74"/>
    <w:basedOn w:val="a2"/>
    <w:rsid w:val="00BC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BC78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6">
    <w:name w:val="xl76"/>
    <w:basedOn w:val="a2"/>
    <w:rsid w:val="00BC78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paragraph" w:customStyle="1" w:styleId="xl77">
    <w:name w:val="xl77"/>
    <w:basedOn w:val="a2"/>
    <w:rsid w:val="00BC78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 w:val="20"/>
      <w:szCs w:val="20"/>
      <w:lang w:eastAsia="ru-RU"/>
    </w:rPr>
  </w:style>
  <w:style w:type="character" w:customStyle="1" w:styleId="aff6">
    <w:name w:val="Основной текст_"/>
    <w:link w:val="42"/>
    <w:rsid w:val="00FA0296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FA0296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oter" Target="footer8.xml"/><Relationship Id="rId30" Type="http://schemas.openxmlformats.org/officeDocument/2006/relationships/header" Target="header9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F\1_&#1064;&#1040;&#1041;&#1051;&#1054;&#1053;_&#1055;&#1047;\_&#1055;&#1047;\&#1064;&#1072;&#1073;&#1083;&#1086;&#1085;&#1099;_2014_02_17_&#1073;&#1072;&#1079;&#1086;&#1074;&#1072;&#1103;%20&#1074;&#1077;&#1088;&#1089;&#1080;&#1103;\7_&#1064;&#1072;&#1073;&#1083;&#1086;&#1085;%20&#1055;&#1047;%20&#1076;&#1083;&#1103;%20&#1086;&#1090;&#1076;&#1077;&#1083;&#1086;&#1074;\&#1064;&#1072;&#1073;&#1083;&#1086;&#1085;%20&#1055;&#1047;%20&#1076;&#1083;&#1103;%20&#1086;&#1090;&#1076;&#1077;&#1083;&#1086;&#1074;_bas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>http://ntc-portal/RNTemplates/ОП5%20Проектирование%20обустройства%20месторождений%20(ОИ,%20ПД,%20РД)/Оформление%20проектной%20продукции/Шаблоны/Инструкция%20к%20ПЗ/Шаблон%20ПЗ%20инструкция_base.pdf</Url>
      <Description>Инструкция к ПЗ</Description>
    </doc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a4da7c475eb6ee1dd2831ea15b383b3e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168243cc043b809cde5bfbb84cfd374a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18AC549-1EF7-47B5-AC8B-D9DCD72A2750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2.xml><?xml version="1.0" encoding="utf-8"?>
<ds:datastoreItem xmlns:ds="http://schemas.openxmlformats.org/officeDocument/2006/customXml" ds:itemID="{63CA779D-E3F2-445A-ABE0-338F37025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01742-F19F-47D1-8E4B-B5B105D3F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6921E7F-F16B-4BA8-AC52-1CB18CAC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 для отделов_base.dotx</Template>
  <TotalTime>1242</TotalTime>
  <Pages>1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«НК «Роснефть» - НТЦ»</Company>
  <LinksUpToDate>false</LinksUpToDate>
  <CharactersWithSpaces>19723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Обустройство Сузунского месторождения. Мостовой переход через р.Варомыяха</dc:subject>
  <dc:creator>САПР</dc:creator>
  <dc:description>См. Инструкцию к шаблону ПЗ</dc:description>
  <cp:lastModifiedBy>Юрченко Анастасия Матвеевна</cp:lastModifiedBy>
  <cp:revision>125</cp:revision>
  <cp:lastPrinted>2020-09-07T05:11:00Z</cp:lastPrinted>
  <dcterms:created xsi:type="dcterms:W3CDTF">2017-05-11T06:14:00Z</dcterms:created>
  <dcterms:modified xsi:type="dcterms:W3CDTF">2020-09-07T05:12:00Z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1750619/0973Д-01-790000</vt:lpwstr>
  </property>
  <property fmtid="{D5CDD505-2E9C-101B-9397-08002B2CF9AE}" pid="3" name="КодДисциплины">
    <vt:lpwstr>ППТ4</vt:lpwstr>
  </property>
  <property fmtid="{D5CDD505-2E9C-101B-9397-08002B2CF9AE}" pid="4" name="Наим_Раздела">
    <vt:lpwstr> 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Материалы по обоснованию проекта планировки территории. Пояснительная записка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А.А.Трикозин</vt:lpwstr>
  </property>
  <property fmtid="{D5CDD505-2E9C-101B-9397-08002B2CF9AE}" pid="11" name="ДиректорДепарт">
    <vt:lpwstr>Д.А. Кустов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Трикозин</vt:lpwstr>
  </property>
  <property fmtid="{D5CDD505-2E9C-101B-9397-08002B2CF9AE}" pid="19" name="Дата">
    <vt:lpwstr>04.09.20</vt:lpwstr>
  </property>
  <property fmtid="{D5CDD505-2E9C-101B-9397-08002B2CF9AE}" pid="20" name="ContentTypeId">
    <vt:lpwstr>0x0101008379C07CEAC69844A57216F915427E44</vt:lpwstr>
  </property>
</Properties>
</file>